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a0f4" w14:paraId="00fa0f4" w:rsidRDefault="00843E96" w:rsidR="004721A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07122D">
        <w:t xml:space="preserve"> </w:t>
      </w:r>
      <w:proofErr w:type="spellStart"/>
      <w:r w:rsidR="0007122D">
        <w:t>Stpn</w:t>
      </w:r>
      <w:proofErr w:type="spellEnd"/>
      <w:r w:rsidR="0007122D">
        <w:t>-</w:t>
      </w:r>
      <w:r w:rsidR="00AE02FB">
        <w:t>36/2015</w:t>
      </w:r>
      <w:r w:rsidR="0033553F">
        <w:t>-2</w:t>
      </w:r>
    </w:p>
    <w:p w:rsidRDefault="0033553F" w:rsidR="0033553F"/>
    <w:p w:rsidRDefault="0033553F" w:rsidR="0033553F"/>
    <w:p w:rsidRDefault="0033553F" w:rsidR="0033553F"/>
    <w:p w:rsidRDefault="0033553F" w:rsidP="00AE02FB" w:rsidR="0033553F">
      <w:pPr>
        <w:jc w:val="center"/>
      </w:pPr>
    </w:p>
    <w:p w:rsidRDefault="00AE02FB" w:rsidP="00AE02FB" w:rsidR="00AE02FB">
      <w:pPr>
        <w:jc w:val="center"/>
      </w:pPr>
    </w:p>
    <w:p w:rsidRDefault="00AE02FB" w:rsidP="00AE02FB" w:rsidR="00AE02FB">
      <w:pPr>
        <w:jc w:val="center"/>
      </w:pPr>
      <w:r>
        <w:t>R E P U B L I K A      H R V A T S K A</w:t>
      </w:r>
    </w:p>
    <w:p w:rsidRDefault="00AE02FB" w:rsidP="00AE02FB" w:rsidR="00AE02FB">
      <w:pPr>
        <w:jc w:val="center"/>
      </w:pPr>
    </w:p>
    <w:p w:rsidRDefault="0033553F" w:rsidP="0033553F" w:rsidR="0033553F">
      <w:pPr>
        <w:jc w:val="center"/>
      </w:pPr>
      <w:r>
        <w:t>R J E Š E N J E</w:t>
      </w:r>
    </w:p>
    <w:p w:rsidRDefault="0033553F" w:rsidP="00953974" w:rsidR="0033553F"/>
    <w:p w:rsidRDefault="0033553F" w:rsidP="0033553F" w:rsidR="00D77B0C"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postupku </w:t>
      </w:r>
      <w:proofErr w:type="spellStart"/>
      <w:r>
        <w:t>pr</w:t>
      </w:r>
      <w:r w:rsidR="00876F46">
        <w:t>edstečajne</w:t>
      </w:r>
      <w:proofErr w:type="spellEnd"/>
      <w:r w:rsidR="00876F46">
        <w:t xml:space="preserve"> nagodb</w:t>
      </w:r>
      <w:r w:rsidR="00077896">
        <w:t>e nad dužn</w:t>
      </w:r>
      <w:r w:rsidR="00FD5EB2">
        <w:t xml:space="preserve">ikom </w:t>
      </w:r>
      <w:r w:rsidR="00AE02FB">
        <w:t xml:space="preserve">VRATA d.o.o. PATKOVAC 44, OIB: 72524570239,  dana </w:t>
      </w:r>
      <w:r w:rsidR="0056553C">
        <w:t>2</w:t>
      </w:r>
      <w:r w:rsidR="00AE02FB">
        <w:t>4. rujna 2015</w:t>
      </w:r>
      <w:r w:rsidR="00953974">
        <w:t>. godin</w:t>
      </w:r>
      <w:r w:rsidR="001F5298">
        <w:t>e</w:t>
      </w:r>
    </w:p>
    <w:p w:rsidRDefault="00BE0170" w:rsidP="0033553F" w:rsidR="00BE0170"/>
    <w:p w:rsidRDefault="00843E96" w:rsidP="0033553F" w:rsidR="0033553F">
      <w:pPr>
        <w:jc w:val="center"/>
      </w:pPr>
      <w:r>
        <w:t>r</w:t>
      </w:r>
      <w:r w:rsidR="0033553F">
        <w:t xml:space="preserve"> i j e š i o     j e</w:t>
      </w:r>
    </w:p>
    <w:p w:rsidRDefault="0033553F" w:rsidP="0033553F" w:rsidR="0033553F">
      <w:pPr>
        <w:jc w:val="center"/>
      </w:pPr>
    </w:p>
    <w:p w:rsidRDefault="0033553F" w:rsidP="0033553F" w:rsidR="008111B8"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</w:t>
      </w:r>
      <w:r w:rsidR="00EB2A3C">
        <w:t xml:space="preserve"> </w:t>
      </w:r>
      <w:r w:rsidR="00AE02FB">
        <w:t xml:space="preserve">VRATA d.o.o. PATKOVAC 44, OIB: 72524570239, </w:t>
      </w:r>
      <w:r w:rsidR="00BE0170">
        <w:t>o</w:t>
      </w:r>
      <w:r>
        <w:t>dređuje se za dan</w:t>
      </w:r>
    </w:p>
    <w:p w:rsidRDefault="00077896" w:rsidP="0033553F" w:rsidR="00077896"/>
    <w:p w:rsidRDefault="00AE02FB" w:rsidP="0033553F" w:rsidR="0033553F">
      <w:pPr>
        <w:jc w:val="center"/>
        <w:rPr>
          <w:b/>
        </w:rPr>
      </w:pPr>
      <w:r>
        <w:rPr>
          <w:b/>
        </w:rPr>
        <w:t>29</w:t>
      </w:r>
      <w:r w:rsidR="0056553C">
        <w:rPr>
          <w:b/>
        </w:rPr>
        <w:t xml:space="preserve">.  </w:t>
      </w:r>
      <w:r>
        <w:rPr>
          <w:b/>
        </w:rPr>
        <w:t>listopada</w:t>
      </w:r>
      <w:r w:rsidR="00F250F2">
        <w:rPr>
          <w:b/>
        </w:rPr>
        <w:t xml:space="preserve"> </w:t>
      </w:r>
      <w:r>
        <w:rPr>
          <w:b/>
        </w:rPr>
        <w:t xml:space="preserve"> 2015</w:t>
      </w:r>
      <w:r w:rsidR="00077896">
        <w:rPr>
          <w:b/>
        </w:rPr>
        <w:t>.</w:t>
      </w:r>
      <w:r w:rsidR="0086604C">
        <w:rPr>
          <w:b/>
        </w:rPr>
        <w:t xml:space="preserve"> godin</w:t>
      </w:r>
      <w:r w:rsidR="00AB2A85">
        <w:rPr>
          <w:b/>
        </w:rPr>
        <w:t>e u 9</w:t>
      </w:r>
      <w:r w:rsidR="00FD5EB2">
        <w:rPr>
          <w:b/>
        </w:rPr>
        <w:t>,0</w:t>
      </w:r>
      <w:r w:rsidR="0033553F">
        <w:rPr>
          <w:b/>
        </w:rPr>
        <w:t>0 sati</w:t>
      </w:r>
    </w:p>
    <w:p w:rsidRDefault="00077896" w:rsidP="0007122D" w:rsidR="00077896">
      <w:pPr>
        <w:rPr>
          <w:b/>
        </w:rPr>
      </w:pPr>
    </w:p>
    <w:p w:rsidRDefault="00953974" w:rsidP="0033553F" w:rsidR="0033553F"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953974" w:rsidP="0033553F" w:rsidR="00953974"/>
    <w:p w:rsidRDefault="00953974" w:rsidP="0033553F" w:rsidR="00953974">
      <w:r>
        <w:t>Na ročište se pozivaju vjerovnici i dužnik.</w:t>
      </w:r>
    </w:p>
    <w:p w:rsidRDefault="00953974" w:rsidP="0033553F" w:rsidR="00953974"/>
    <w:p w:rsidRDefault="00953974" w:rsidP="00953974" w:rsidR="00953974">
      <w:pPr>
        <w:jc w:val="center"/>
      </w:pPr>
      <w:r>
        <w:t>Obrazloženje</w:t>
      </w:r>
    </w:p>
    <w:p w:rsidRDefault="00953974" w:rsidP="00953974" w:rsidR="00953974">
      <w:pPr>
        <w:jc w:val="center"/>
      </w:pPr>
    </w:p>
    <w:p w:rsidRDefault="00FD5EB2" w:rsidP="00953974" w:rsidR="00953974">
      <w:r>
        <w:t>Predlagate</w:t>
      </w:r>
      <w:r w:rsidR="00F250F2">
        <w:t xml:space="preserve">lj </w:t>
      </w:r>
      <w:r w:rsidR="00AE02FB">
        <w:t>VRATA d.o.o. PATKOVAC 44, OIB: 72524570239</w:t>
      </w:r>
      <w:r w:rsidR="0056553C">
        <w:t>,</w:t>
      </w:r>
      <w:r w:rsidR="00077896">
        <w:t xml:space="preserve"> je dana </w:t>
      </w:r>
      <w:r w:rsidR="00AE02FB">
        <w:t>21. rujna</w:t>
      </w:r>
      <w:r w:rsidR="00077896">
        <w:t xml:space="preserve"> </w:t>
      </w:r>
      <w:r w:rsidR="00AE02FB">
        <w:t xml:space="preserve"> 2015</w:t>
      </w:r>
      <w:r w:rsidR="00953974">
        <w:t xml:space="preserve">. godine dostavio ovom sudu prijedlog za sklapanje </w:t>
      </w:r>
      <w:proofErr w:type="spellStart"/>
      <w:r w:rsidR="00953974">
        <w:t>predstečajne</w:t>
      </w:r>
      <w:proofErr w:type="spellEnd"/>
      <w:r w:rsidR="00953974">
        <w:t xml:space="preserve"> nagodbe s privicima koji su navedeni u članku 66. st. 2. Zakona o financijskom poslovanju i </w:t>
      </w:r>
      <w:proofErr w:type="spellStart"/>
      <w:r w:rsidR="00953974">
        <w:t>predstečajnoj</w:t>
      </w:r>
      <w:proofErr w:type="spellEnd"/>
      <w:r w:rsidR="00953974">
        <w:t xml:space="preserve"> nagodbi. </w:t>
      </w:r>
    </w:p>
    <w:p w:rsidRDefault="00953974" w:rsidP="00953974" w:rsidR="00953974"/>
    <w:p w:rsidRDefault="00953974" w:rsidP="00953974" w:rsidR="00953974"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953974" w:rsidP="00953974" w:rsidR="00953974"/>
    <w:p w:rsidRDefault="00AE02FB" w:rsidP="00953974" w:rsidR="003B1D75">
      <w:r>
        <w:t xml:space="preserve">U Bjelovaru, </w:t>
      </w:r>
      <w:r w:rsidR="0056553C">
        <w:t>2</w:t>
      </w:r>
      <w:r>
        <w:t>4.  rujna</w:t>
      </w:r>
      <w:r w:rsidR="00D77B0C">
        <w:t xml:space="preserve"> </w:t>
      </w:r>
      <w:r>
        <w:t xml:space="preserve"> 2015</w:t>
      </w:r>
      <w:r w:rsidR="00953974">
        <w:t>.</w:t>
      </w:r>
    </w:p>
    <w:p w:rsidRDefault="00953974" w:rsidP="00953974" w:rsidR="002979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3B1D75" w:rsidP="00953974" w:rsidR="003B1D75"/>
    <w:p w:rsidRDefault="00337722" w:rsidP="00953974" w:rsidR="0056553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53974">
        <w:t>BRANKA PLESK</w:t>
      </w:r>
      <w:r>
        <w:t>A</w:t>
      </w:r>
      <w:r w:rsidR="00953974">
        <w:t>LT</w:t>
      </w:r>
      <w:r w:rsidR="00843E96">
        <w:t xml:space="preserve">  </w:t>
      </w:r>
    </w:p>
    <w:p w:rsidRDefault="00AE02FB" w:rsidP="00953974" w:rsidR="00AE02FB"/>
    <w:p w:rsidRDefault="00E30820" w:rsidP="00953974" w:rsidR="00D30C58">
      <w:r>
        <w:t>Rj.</w:t>
      </w:r>
    </w:p>
    <w:p w:rsidRDefault="00843E96" w:rsidP="00953974" w:rsidR="00843E96">
      <w:r>
        <w:t>Dna: dužniku</w:t>
      </w:r>
      <w:r w:rsidR="00AE02FB">
        <w:t>-putem e-oglasne ploče</w:t>
      </w:r>
    </w:p>
    <w:p w:rsidRDefault="001F5298" w:rsidP="00953974" w:rsidR="00843E96">
      <w:r>
        <w:t xml:space="preserve">         FINI </w:t>
      </w:r>
      <w:r w:rsidR="00AE02FB">
        <w:t xml:space="preserve"> -putem oglasne ploče </w:t>
      </w:r>
    </w:p>
    <w:p w:rsidRDefault="00843E96" w:rsidP="00953974" w:rsidR="00843E96">
      <w:r>
        <w:t xml:space="preserve">         Kal. ročište</w:t>
      </w:r>
    </w:p>
    <w:p w:rsidRDefault="00AE02FB" w:rsidP="0033553F" w:rsidR="00953974" w:rsidRPr="00953974">
      <w:r>
        <w:t xml:space="preserve">Bjelovar, </w:t>
      </w:r>
      <w:r w:rsidR="0056553C">
        <w:t>2</w:t>
      </w:r>
      <w:r>
        <w:t>4. 09</w:t>
      </w:r>
      <w:r w:rsidR="00D77B0C">
        <w:t>.</w:t>
      </w:r>
      <w:r>
        <w:t xml:space="preserve"> 2015</w:t>
      </w:r>
      <w:r w:rsidR="00843E96">
        <w:t xml:space="preserve">. </w:t>
      </w:r>
    </w:p>
    <w:sectPr w:rsidR="00953974" w:rsidRPr="0095397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553F"/>
    <w:rsid w:val="0007122D"/>
    <w:rsid w:val="00077896"/>
    <w:rsid w:val="000C6912"/>
    <w:rsid w:val="001F5298"/>
    <w:rsid w:val="002979F8"/>
    <w:rsid w:val="0033553F"/>
    <w:rsid w:val="00337722"/>
    <w:rsid w:val="00376AD6"/>
    <w:rsid w:val="003B1D75"/>
    <w:rsid w:val="004721A8"/>
    <w:rsid w:val="0056553C"/>
    <w:rsid w:val="006D2E28"/>
    <w:rsid w:val="008111B8"/>
    <w:rsid w:val="00843E96"/>
    <w:rsid w:val="00846E76"/>
    <w:rsid w:val="0086604C"/>
    <w:rsid w:val="00876F46"/>
    <w:rsid w:val="00953974"/>
    <w:rsid w:val="009E263F"/>
    <w:rsid w:val="00AB2A85"/>
    <w:rsid w:val="00AE02FB"/>
    <w:rsid w:val="00B629B5"/>
    <w:rsid w:val="00BE0170"/>
    <w:rsid w:val="00D30C58"/>
    <w:rsid w:val="00D77B0C"/>
    <w:rsid w:val="00E30820"/>
    <w:rsid w:val="00EB2A3C"/>
    <w:rsid w:val="00F250F2"/>
    <w:rsid w:val="00FD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2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E2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Stpn-36/2015-2</izvorni_sadrzaj>
    <derivirana_varijabla naziv="DomainObject.Oznaka_1">Stpn-36/2015-2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VRATA društvo s ograničenom odgovornošću za proizvodnju, trgovinu i usluge, Patkovac</izvorni_sadrzaj>
    <derivirana_varijabla naziv="DomainObject.Predmet.StrankaFormated_1">  VRATA društvo s ograničenom odgovornošću za proizvodnju, trgovinu i usluge, Patkovac</derivirana_varijabla>
  </DomainObject.Predmet.StrankaFormated>
  <DomainObject.Predmet.StrankaFormatedOIB>
    <izvorni_sadrzaj>  VRATA društvo s ograničenom odgovornošću za proizvodnju, trgovinu i usluge, Patkovac, OIB 72524570239</izvorni_sadrzaj>
    <derivirana_varijabla naziv="DomainObject.Predmet.StrankaFormatedOIB_1">  VRATA društvo s ograničenom odgovornošću za proizvodnju, trgovinu i usluge, Patkovac, OIB 72524570239</derivirana_varijabla>
  </DomainObject.Predmet.StrankaFormatedOIB>
  <DomainObject.Predmet.StrankaFormatedWithAdress>
    <izvorni_sadrzaj> VRATA društvo s ograničenom odgovornošću za proizvodnju, trgovinu i usluge, Patkovac, Patkovac 44, 43000 Patkovac</izvorni_sadrzaj>
    <derivirana_varijabla naziv="DomainObject.Predmet.StrankaFormatedWithAdress_1"> VRATA društvo s ograničenom odgovornošću za proizvodnju, trgovinu i usluge, Patkovac, Patkovac 44, 43000 Patkovac</derivirana_varijabla>
  </DomainObject.Predmet.StrankaFormatedWithAdress>
  <DomainObject.Predmet.StrankaFormatedWithAdressOIB>
    <izvorni_sadrzaj> VRATA društvo s ograničenom odgovornošću za proizvodnju, trgovinu i usluge, Patkovac, OIB 72524570239, Patkovac 44, 43000 Patkovac</izvorni_sadrzaj>
    <derivirana_varijabla naziv="DomainObject.Predmet.StrankaFormatedWithAdressOIB_1"> VRATA društvo s ograničenom odgovornošću za proizvodnju, trgovinu i usluge, Patkovac, OIB 72524570239, Patkovac 44, 43000 Patkovac</derivirana_varijabla>
  </DomainObject.Predmet.StrankaFormatedWithAdressOIB>
  <DomainObject.Predmet.StrankaWithAdress>
    <izvorni_sadrzaj>VRATA društvo s ograničenom odgovornošću za proizvodnju, trgovinu i usluge, Patkovac Patkovac 44,43000 Patkovac</izvorni_sadrzaj>
    <derivirana_varijabla naziv="DomainObject.Predmet.StrankaWithAdress_1">VRATA društvo s ograničenom odgovornošću za proizvodnju, trgovinu i usluge, Patkovac Patkovac 44,43000 Patkovac</derivirana_varijabla>
  </DomainObject.Predmet.StrankaWithAdress>
  <DomainObject.Predmet.StrankaWithAdressOIB>
    <izvorni_sadrzaj>VRATA društvo s ograničenom odgovornošću za proizvodnju, trgovinu i usluge, Patkovac, OIB 72524570239, Patkovac 44,43000 Patkovac</izvorni_sadrzaj>
    <derivirana_varijabla naziv="DomainObject.Predmet.StrankaWithAdressOIB_1">VRATA društvo s ograničenom odgovornošću za proizvodnju, trgovinu i usluge, Patkovac, OIB 72524570239, Patkovac 44,43000 Patkovac</derivirana_varijabla>
  </DomainObject.Predmet.StrankaWithAdressOIB>
  <DomainObject.Predmet.StrankaNazivFormated>
    <izvorni_sadrzaj>VRATA društvo s ograničenom odgovornošću za proizvodnju, trgovinu i usluge, Patkovac</izvorni_sadrzaj>
    <derivirana_varijabla naziv="DomainObject.Predmet.StrankaNazivFormated_1">VRATA društvo s ograničenom odgovornošću za proizvodnju, trgovinu i usluge, Patkovac</derivirana_varijabla>
  </DomainObject.Predmet.StrankaNazivFormated>
  <DomainObject.Predmet.StrankaNazivFormatedOIB>
    <izvorni_sadrzaj>VRATA društvo s ograničenom odgovornošću za proizvodnju, trgovinu i usluge, Patkovac, OIB 72524570239</izvorni_sadrzaj>
    <derivirana_varijabla naziv="DomainObject.Predmet.StrankaNazivFormatedOIB_1">VRATA društvo s ograničenom odgovornošću za proizvodnju, trgovinu i usluge, Patkovac, OIB 72524570239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VRATA društvo s ograničenom odgovornošću za proizvodnju, trgovinu i usluge, Patkovac</item>
    </izvorni_sadrzaj>
    <derivirana_varijabla naziv="DomainObject.Predmet.StrankaListFormated_1">
      <item>VRATA društvo s ograničenom odgovornošću za proizvodnju, trgovinu i usluge, Patkovac</item>
    </derivirana_varijabla>
  </DomainObject.Predmet.StrankaListFormated>
  <DomainObject.Predmet.StrankaListFormatedOIB>
    <izvorni_sadrzaj>
      <item>VRATA društvo s ograničenom odgovornošću za proizvodnju, trgovinu i usluge, Patkovac, OIB 72524570239</item>
    </izvorni_sadrzaj>
    <derivirana_varijabla naziv="DomainObject.Predmet.StrankaListFormatedOIB_1">
      <item>VRATA društvo s ograničenom odgovornošću za proizvodnju, trgovinu i usluge, Patkovac, OIB 72524570239</item>
    </derivirana_varijabla>
  </DomainObject.Predmet.StrankaListFormatedOIB>
  <DomainObject.Predmet.StrankaListFormatedWithAdress>
    <izvorni_sadrzaj>
      <item>VRATA društvo s ograničenom odgovornošću za proizvodnju, trgovinu i usluge, Patkovac, Patkovac 44, 43000 Patkovac</item>
    </izvorni_sadrzaj>
    <derivirana_varijabla naziv="DomainObject.Predmet.StrankaListFormatedWithAdress_1">
      <item>VRATA društvo s ograničenom odgovornošću za proizvodnju, trgovinu i usluge, Patkovac, Patkovac 44, 43000 Patkovac</item>
    </derivirana_varijabla>
  </DomainObject.Predmet.StrankaListFormatedWithAdress>
  <DomainObject.Predmet.StrankaListFormatedWithAdressOIB>
    <izvorni_sadrzaj>
      <item>VRATA društvo s ograničenom odgovornošću za proizvodnju, trgovinu i usluge, Patkovac, OIB 72524570239, Patkovac 44, 43000 Patkovac</item>
    </izvorni_sadrzaj>
    <derivirana_varijabla naziv="DomainObject.Predmet.StrankaListFormatedWithAdressOIB_1">
      <item>VRATA društvo s ograničenom odgovornošću za proizvodnju, trgovinu i usluge, Patkovac, OIB 72524570239, Patkovac 44, 43000 Patkovac</item>
    </derivirana_varijabla>
  </DomainObject.Predmet.StrankaListFormatedWithAdressOIB>
  <DomainObject.Predmet.StrankaListNazivFormated>
    <izvorni_sadrzaj>
      <item>VRATA društvo s ograničenom odgovornošću za proizvodnju, trgovinu i usluge, Patkovac</item>
    </izvorni_sadrzaj>
    <derivirana_varijabla naziv="DomainObject.Predmet.StrankaListNazivFormated_1">
      <item>VRATA društvo s ograničenom odgovornošću za proizvodnju, trgovinu i usluge, Patkovac</item>
    </derivirana_varijabla>
  </DomainObject.Predmet.StrankaListNazivFormated>
  <DomainObject.Predmet.StrankaListNazivFormatedOIB>
    <izvorni_sadrzaj>
      <item>VRATA društvo s ograničenom odgovornošću za proizvodnju, trgovinu i usluge, Patkovac, OIB 72524570239</item>
    </izvorni_sadrzaj>
    <derivirana_varijabla naziv="DomainObject.Predmet.StrankaListNazivFormatedOIB_1">
      <item>VRATA društvo s ograničenom odgovornošću za proizvodnju, trgovinu i usluge, Patkovac, OIB 72524570239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Stpn-36/2015-2</izvorni_sadrzaj>
    <derivirana_varijabla naziv="DomainObject.PoslovniBrojDokumenta_1">Stpn-36/2015-2</derivirana_varijabla>
  </DomainObject.PoslovniBrojDokumenta>
  <DomainObject.Predmet.StrankaIDrugi>
    <izvorni_sadrzaj>VRATA društvo s ograničenom odgovornošću za proizvodnju, trgovinu i usluge, Patkovac</izvorni_sadrzaj>
    <derivirana_varijabla naziv="DomainObject.Predmet.StrankaIDrugi_1">VRATA društvo s ograničenom odgovornošću za proizvodnju, trgovinu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VRATA društvo s ograničenom odgovornošću za proizvodnju, trgovinu i usluge, Patkovac, OIB 72524570239, Patkovac 44, 43000 Patkovac</izvorni_sadrzaj>
    <derivirana_varijabla naziv="DomainObject.Predmet.StrankaIDrugiAdressOIB_1">VRATA društvo s ograničenom odgovornošću za proizvodnju, trgovinu i usluge, Patkovac, OIB 72524570239, Patkovac 44,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društvo s ograničenom odgovornošću za proizvodnju, trgovinu i usluge, Patkovac</item>
    </izvorni_sadrzaj>
    <derivirana_varijabla naziv="DomainObject.Predmet.SudioniciListNaziv_1">
      <item>VRATA društvo s ograničenom odgovornošću za proizvodnju, trgovinu i usluge, Patkovac</item>
    </derivirana_varijabla>
  </DomainObject.Predmet.SudioniciListNaziv>
  <DomainObject.Predmet.SudioniciListAdressOIB>
    <izvorni_sadrzaj>
      <item>VRATA društvo s ograničenom odgovornošću za proizvodnju, trgovinu i usluge, Patkovac, OIB 72524570239, Patkovac 44,43000 Patkovac</item>
    </izvorni_sadrzaj>
    <derivirana_varijabla naziv="DomainObject.Predmet.SudioniciListAdressOIB_1">
      <item>VRATA društvo s ograničenom odgovornošću za proizvodnju, trgovinu i usluge, Patkovac, OIB 72524570239, Patkovac 44,43000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72524570239</item>
    </izvorni_sadrzaj>
    <derivirana_varijabla naziv="DomainObject.Predmet.SudioniciListNazivOIB_1">
      <item>, OIB 72524570239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977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2015-09-24T11:12:00Z</dcterms:created>
  <dc:creator>vdragisic</dc:creator>
  <dc:description/>
  <cp:keywords/>
  <cp:lastModifiedBy>Vesna Dragišić</cp:lastModifiedBy>
  <cp:lastPrinted>2015-09-24T11:12:00Z</cp:lastPrinted>
  <dcterms:modified xmlns:xsi="http://www.w3.org/2001/XMLSchema-instance" xsi:type="dcterms:W3CDTF">2015-09-24T11:23:00Z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Stpn-36/2015-2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