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05ae" w14:paraId="1b905ae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2B3C98">
        <w:rPr>
          <w:b/>
        </w:rPr>
        <w:t>833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1023B2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 xml:space="preserve">za </w:t>
      </w:r>
      <w:r w:rsidR="005C2E91">
        <w:t>provedbu</w:t>
      </w:r>
      <w:r w:rsidR="00B31C15">
        <w:t xml:space="preserve"> skraćenog stečajnog postupka </w:t>
      </w:r>
      <w:r w:rsidR="004A0D7B">
        <w:t>nad dužnikom</w:t>
      </w:r>
      <w:r w:rsidR="009B6C08">
        <w:t xml:space="preserve"> </w:t>
      </w:r>
      <w:r w:rsidR="002B3C98">
        <w:t>STUDIO AGAPE j.d.o.o. za usluge</w:t>
      </w:r>
      <w:r w:rsidR="008C556E">
        <w:t>,</w:t>
      </w:r>
      <w:r w:rsidR="00C7165D">
        <w:t xml:space="preserve"> skraćena tvrtka:</w:t>
      </w:r>
      <w:r w:rsidR="00A1573B" w:rsidRPr="00A1573B">
        <w:t xml:space="preserve"> </w:t>
      </w:r>
      <w:r w:rsidR="002B3C98" w:rsidRPr="002B3C98">
        <w:t>STUDIO AGAPE j.d.o.o</w:t>
      </w:r>
      <w:r w:rsidR="00A1573B" w:rsidRPr="00A1573B">
        <w:t>.</w:t>
      </w:r>
      <w:r w:rsidR="009B6C08">
        <w:t xml:space="preserve">, </w:t>
      </w:r>
      <w:r w:rsidR="00A1573B">
        <w:t xml:space="preserve">Slavonski Brod, </w:t>
      </w:r>
      <w:r w:rsidR="00E4470C">
        <w:t>Lička 3</w:t>
      </w:r>
      <w:r w:rsidR="00992B96">
        <w:t>,</w:t>
      </w:r>
      <w:r w:rsidR="00F908EF">
        <w:t xml:space="preserve"> OIB </w:t>
      </w:r>
      <w:r w:rsidR="00E4470C">
        <w:t>03740724492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E4470C">
        <w:t>07</w:t>
      </w:r>
      <w:r w:rsidR="00A1573B">
        <w:t xml:space="preserve">. </w:t>
      </w:r>
      <w:r w:rsidR="00E4470C">
        <w:t>svibnja</w:t>
      </w:r>
      <w:r w:rsidR="00A1573B">
        <w:t xml:space="preserve"> 2018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41128A">
        <w:t>STUDIO AGAPE j.d.o.o. za usluge, skraćena tvrtka:</w:t>
      </w:r>
      <w:r w:rsidR="0041128A" w:rsidRPr="00A1573B">
        <w:t xml:space="preserve"> </w:t>
      </w:r>
      <w:r w:rsidR="0041128A" w:rsidRPr="002B3C98">
        <w:t>STUDIO AGAPE j.d.o.o</w:t>
      </w:r>
      <w:r w:rsidR="0041128A" w:rsidRPr="00A1573B">
        <w:t>.</w:t>
      </w:r>
      <w:r w:rsidR="0041128A">
        <w:t>, Slavonski Brod, Lička 3, OIB 03740724492</w:t>
      </w:r>
      <w:r w:rsidR="00D765CA">
        <w:t xml:space="preserve"> </w:t>
      </w:r>
      <w:r w:rsidR="009222BE">
        <w:t xml:space="preserve">iznosi </w:t>
      </w:r>
      <w:r w:rsidR="0041128A">
        <w:t>11.716,17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07615">
        <w:t>a</w:t>
      </w:r>
      <w:r w:rsidR="001F1957">
        <w:t xml:space="preserve"> zastupn</w:t>
      </w:r>
      <w:r w:rsidR="009D19F4">
        <w:t>i</w:t>
      </w:r>
      <w:r w:rsidR="00F07615">
        <w:t>ca</w:t>
      </w:r>
      <w:r w:rsidR="001F1957">
        <w:t xml:space="preserve"> dužnika </w:t>
      </w:r>
      <w:r w:rsidR="0041128A">
        <w:t xml:space="preserve">Jasna Vuković, Gornja Vrba, Ulica </w:t>
      </w:r>
      <w:proofErr w:type="spellStart"/>
      <w:r w:rsidR="0041128A">
        <w:t>vrbskih</w:t>
      </w:r>
      <w:proofErr w:type="spellEnd"/>
      <w:r w:rsidR="0041128A">
        <w:t xml:space="preserve"> žrtava 54, OIB 27800597916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1B2A72">
        <w:rPr>
          <w:b/>
        </w:rPr>
        <w:t>833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386607">
        <w:t>07</w:t>
      </w:r>
      <w:r w:rsidR="00D435C9">
        <w:t xml:space="preserve">. </w:t>
      </w:r>
      <w:r w:rsidR="00386607">
        <w:t>svibnja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B23" w:rsidR="00DF0B23">
      <w:r>
        <w:separator/>
      </w:r>
    </w:p>
  </w:endnote>
  <w:endnote w:id="0" w:type="continuationSeparator">
    <w:p w:rsidRDefault="00DF0B23" w:rsidR="00DF0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B23" w:rsidR="00DF0B23">
      <w:r>
        <w:separator/>
      </w:r>
    </w:p>
  </w:footnote>
  <w:footnote w:id="0" w:type="continuationSeparator">
    <w:p w:rsidRDefault="00DF0B23" w:rsidR="00DF0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23B2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2A72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A3E68"/>
    <w:rsid w:val="002B3C98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2172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6607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3A90"/>
    <w:rsid w:val="003F6533"/>
    <w:rsid w:val="00401BC7"/>
    <w:rsid w:val="0041128A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07BC"/>
    <w:rsid w:val="00567F63"/>
    <w:rsid w:val="005868D0"/>
    <w:rsid w:val="005931E7"/>
    <w:rsid w:val="005A3417"/>
    <w:rsid w:val="005B1166"/>
    <w:rsid w:val="005B59B6"/>
    <w:rsid w:val="005B76E3"/>
    <w:rsid w:val="005C01B9"/>
    <w:rsid w:val="005C2E91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21D68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22BE"/>
    <w:rsid w:val="009273C2"/>
    <w:rsid w:val="00930B0A"/>
    <w:rsid w:val="00936874"/>
    <w:rsid w:val="00937840"/>
    <w:rsid w:val="009525D4"/>
    <w:rsid w:val="00957607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C1900"/>
    <w:rsid w:val="009C1C8D"/>
    <w:rsid w:val="009C2543"/>
    <w:rsid w:val="009C670C"/>
    <w:rsid w:val="009D19F4"/>
    <w:rsid w:val="009E5D6D"/>
    <w:rsid w:val="00A07CA2"/>
    <w:rsid w:val="00A1573B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A1C76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435C9"/>
    <w:rsid w:val="00D505FE"/>
    <w:rsid w:val="00D5495B"/>
    <w:rsid w:val="00D618C7"/>
    <w:rsid w:val="00D64021"/>
    <w:rsid w:val="00D66FA9"/>
    <w:rsid w:val="00D73107"/>
    <w:rsid w:val="00D745AC"/>
    <w:rsid w:val="00D7485B"/>
    <w:rsid w:val="00D765CA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0B23"/>
    <w:rsid w:val="00DF65FC"/>
    <w:rsid w:val="00E23AF8"/>
    <w:rsid w:val="00E411DB"/>
    <w:rsid w:val="00E4470C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E1B6C"/>
    <w:rsid w:val="00EF7D8F"/>
    <w:rsid w:val="00F02A50"/>
    <w:rsid w:val="00F040DB"/>
    <w:rsid w:val="00F07615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0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0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11716.17</izvorni_sadrzaj>
    <derivirana_varijabla naziv="DomainObject.Predmet.InicijalnaVrijednost_1">11716.17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St-833/2018</izvorni_sadrzaj>
    <derivirana_varijabla naziv="DomainObject.Predmet.OznakaBroj_1">St-833/2018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AGAPE j.d.o.o. za usluge</izvorni_sadrzaj>
    <derivirana_varijabla naziv="DomainObject.Predmet.ProtustrankaFormated_1">  STUDIO AGAPE j.d.o.o. za usluge</derivirana_varijabla>
  </DomainObject.Predmet.ProtustrankaFormated>
  <DomainObject.Predmet.ProtustrankaFormatedOIB>
    <izvorni_sadrzaj>  STUDIO AGAPE j.d.o.o. za usluge, OIB 03740724492</izvorni_sadrzaj>
    <derivirana_varijabla naziv="DomainObject.Predmet.ProtustrankaFormatedOIB_1">  STUDIO AGAPE j.d.o.o. za usluge, OIB 03740724492</derivirana_varijabla>
  </DomainObject.Predmet.ProtustrankaFormatedOIB>
  <DomainObject.Predmet.ProtustrankaFormatedWithAdress>
    <izvorni_sadrzaj> STUDIO AGAPE j.d.o.o. za usluge, Lička 3, 35000 Slavonski Brod</izvorni_sadrzaj>
    <derivirana_varijabla naziv="DomainObject.Predmet.ProtustrankaFormatedWithAdress_1"> STUDIO AGAPE j.d.o.o. za usluge, Lička 3, 35000 Slavonski Brod</derivirana_varijabla>
  </DomainObject.Predmet.ProtustrankaFormatedWithAdress>
  <DomainObject.Predmet.ProtustrankaFormatedWithAdressOIB>
    <izvorni_sadrzaj> STUDIO AGAPE j.d.o.o. za usluge, OIB 03740724492, Lička 3, 35000 Slavonski Brod</izvorni_sadrzaj>
    <derivirana_varijabla naziv="DomainObject.Predmet.ProtustrankaFormatedWithAdressOIB_1"> STUDIO AGAPE j.d.o.o. za usluge, OIB 03740724492, Lička 3, 35000 Slavonski Brod</derivirana_varijabla>
  </DomainObject.Predmet.ProtustrankaFormatedWithAdressOIB>
  <DomainObject.Predmet.ProtustrankaWithAdress>
    <izvorni_sadrzaj>STUDIO AGAPE j.d.o.o. za usluge Lička 3, 35000 Slavonski Brod</izvorni_sadrzaj>
    <derivirana_varijabla naziv="DomainObject.Predmet.ProtustrankaWithAdress_1">STUDIO AGAPE j.d.o.o. za usluge Lička 3, 35000 Slavonski Brod</derivirana_varijabla>
  </DomainObject.Predmet.ProtustrankaWithAdress>
  <DomainObject.Predmet.ProtustrankaWithAdressOIB>
    <izvorni_sadrzaj>STUDIO AGAPE j.d.o.o. za usluge, OIB 03740724492, Lička 3, 35000 Slavonski Brod</izvorni_sadrzaj>
    <derivirana_varijabla naziv="DomainObject.Predmet.ProtustrankaWithAdressOIB_1">STUDIO AGAPE j.d.o.o. za usluge, OIB 03740724492, Lička 3, 35000 Slavonski Brod</derivirana_varijabla>
  </DomainObject.Predmet.ProtustrankaWithAdressOIB>
  <DomainObject.Predmet.ProtustrankaNazivFormated>
    <izvorni_sadrzaj>STUDIO AGAPE j.d.o.o. za usluge</izvorni_sadrzaj>
    <derivirana_varijabla naziv="DomainObject.Predmet.ProtustrankaNazivFormated_1">STUDIO AGAPE j.d.o.o. za usluge</derivirana_varijabla>
  </DomainObject.Predmet.ProtustrankaNazivFormated>
  <DomainObject.Predmet.ProtustrankaNazivFormatedOIB>
    <izvorni_sadrzaj>STUDIO AGAPE j.d.o.o. za usluge, OIB 03740724492</izvorni_sadrzaj>
    <derivirana_varijabla naziv="DomainObject.Predmet.ProtustrankaNazivFormatedOIB_1">STUDIO AGAPE j.d.o.o. za usluge, OIB 03740724492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AGAPE j.d.o.o. za usluge</item>
    </izvorni_sadrzaj>
    <derivirana_varijabla naziv="DomainObject.Predmet.ProtuStrankaListFormated_1">
      <item>STUDIO AGAPE j.d.o.o. za usluge</item>
    </derivirana_varijabla>
  </DomainObject.Predmet.ProtuStrankaListFormated>
  <DomainObject.Predmet.ProtuStrankaListFormatedOIB>
    <izvorni_sadrzaj>
      <item>STUDIO AGAPE j.d.o.o. za usluge, OIB 03740724492</item>
    </izvorni_sadrzaj>
    <derivirana_varijabla naziv="DomainObject.Predmet.ProtuStrankaListFormatedOIB_1">
      <item>STUDIO AGAPE j.d.o.o. za usluge, OIB 03740724492</item>
    </derivirana_varijabla>
  </DomainObject.Predmet.ProtuStrankaListFormatedOIB>
  <DomainObject.Predmet.ProtuStrankaListFormatedWithAdress>
    <izvorni_sadrzaj>
      <item>STUDIO AGAPE j.d.o.o. za usluge, Lička 3, 35000 Slavonski Brod</item>
    </izvorni_sadrzaj>
    <derivirana_varijabla naziv="DomainObject.Predmet.ProtuStrankaListFormatedWithAdress_1">
      <item>STUDIO AGAPE j.d.o.o. za usluge, Lička 3, 35000 Slavonski Brod</item>
    </derivirana_varijabla>
  </DomainObject.Predmet.ProtuStrankaListFormatedWithAdress>
  <DomainObject.Predmet.ProtuStrankaListFormatedWithAdressOIB>
    <izvorni_sadrzaj>
      <item>STUDIO AGAPE j.d.o.o. za usluge, OIB 03740724492, Lička 3, 35000 Slavonski Brod</item>
    </izvorni_sadrzaj>
    <derivirana_varijabla naziv="DomainObject.Predmet.ProtuStrankaListFormatedWithAdressOIB_1">
      <item>STUDIO AGAPE j.d.o.o. za usluge, OIB 03740724492, Lička 3, 35000 Slavonski Brod</item>
    </derivirana_varijabla>
  </DomainObject.Predmet.ProtuStrankaListFormatedWithAdressOIB>
  <DomainObject.Predmet.ProtuStrankaListNazivFormated>
    <izvorni_sadrzaj>
      <item>STUDIO AGAPE j.d.o.o. za usluge</item>
    </izvorni_sadrzaj>
    <derivirana_varijabla naziv="DomainObject.Predmet.ProtuStrankaListNazivFormated_1">
      <item>STUDIO AGAPE j.d.o.o. za usluge</item>
    </derivirana_varijabla>
  </DomainObject.Predmet.ProtuStrankaListNazivFormated>
  <DomainObject.Predmet.ProtuStrankaListNazivFormatedOIB>
    <izvorni_sadrzaj>
      <item>STUDIO AGAPE j.d.o.o. za usluge, OIB 03740724492</item>
    </izvorni_sadrzaj>
    <derivirana_varijabla naziv="DomainObject.Predmet.ProtuStrankaListNazivFormatedOIB_1">
      <item>STUDIO AGAPE j.d.o.o. za usluge, OIB 03740724492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AGAPE j.d.o.o. za usluge</izvorni_sadrzaj>
    <derivirana_varijabla naziv="DomainObject.Predmet.ProtustrankaIDrugi_1">STUDIO AGAPE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STUDIO AGAPE j.d.o.o. za usluge, OIB 03740724492, Lička 3, 35000 Slavonski Brod</izvorni_sadrzaj>
    <derivirana_varijabla naziv="DomainObject.Predmet.ProtustrankaIDrugiAdressOIB_1">STUDIO AGAPE j.d.o.o. za usluge, OIB 03740724492, Lička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AGAPE j.d.o.o. za usluge</item>
    </izvorni_sadrzaj>
    <derivirana_varijabla naziv="DomainObject.Predmet.SudioniciListNaziv_1">
      <item>Financijska agencija</item>
      <item>STUDIO AGAPE j.d.o.o. za usluge</item>
    </derivirana_varijabla>
  </DomainObject.Predmet.SudioniciListNaziv>
  <DomainObject.Predmet.SudioniciListAdressOIB>
    <izvorni_sadrzaj>
      <item>Financijska agencija, OIB 85821130368, Ulica grada Vukovara 70,10000 Zagreb</item>
      <item>STUDIO AGAPE j.d.o.o. za usluge, OIB 03740724492, Lička 3,35000 Slavonski Brod</item>
    </izvorni_sadrzaj>
    <derivirana_varijabla naziv="DomainObject.Predmet.SudioniciListAdressOIB_1">
      <item>Financijska agencija, OIB 85821130368, Ulica grada Vukovara 70,10000 Zagreb</item>
      <item>STUDIO AGAPE j.d.o.o. za usluge, OIB 03740724492, Lička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03740724492</item>
    </izvorni_sadrzaj>
    <derivirana_varijabla naziv="DomainObject.Predmet.SudioniciListNazivOIB_1">
      <item>, OIB 85821130368</item>
      <item>, OIB 03740724492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2174</properties:Characters>
  <properties:Lines>57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2018-05-07T06:45:00Z</dcterms:created>
  <dc:creator>Korisnik</dc:creator>
  <cp:lastModifiedBy>wsadmin</cp:lastModifiedBy>
  <cp:lastPrinted>2016-10-24T09:10:00Z</cp:lastPrinted>
  <dcterms:modified xmlns:xsi="http://www.w3.org/2001/XMLSchema-instance" xsi:type="dcterms:W3CDTF">2018-05-07T08:18:00Z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(St-833-2018 od 07.05.2018.docx)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