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b939" w14:paraId="cbcb939" w:rsidRDefault="00F17653" w:rsidP="00F17653" w:rsidR="00B51854" w:rsidRPr="004576D8">
      <w:pPr>
        <w:tabs>
          <w:tab w:pos="3669" w:val="left"/>
        </w:tabs>
        <w15:collapsed w:val="false"/>
        <w:rPr>
          <w:bCs/>
        </w:rPr>
      </w:pPr>
      <w:bookmarkStart w:name="_GoBack" w:id="0"/>
      <w:bookmarkEnd w:id="0"/>
      <w:r>
        <w:t xml:space="preserve">     </w:t>
      </w:r>
      <w:r w:rsidR="00AF2BB0">
        <w:t xml:space="preserve">   </w:t>
      </w:r>
      <w:r>
        <w:t xml:space="preserve">    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653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AF2BB0" w:rsidR="00C45BBA" w:rsidRPr="00B51854">
      <w:pPr>
        <w:jc w:val="both"/>
      </w:pPr>
      <w:r w:rsidRPr="004576D8">
        <w:rPr>
          <w:rFonts w:eastAsia="MS Mincho"/>
          <w:bCs/>
        </w:rPr>
        <w:t xml:space="preserve">      Rijeka, Zadarska 1 i 3</w:t>
      </w:r>
    </w:p>
    <w:p w:rsidRDefault="00C45BBA" w:rsidP="00C275AE" w:rsidR="00C45BBA" w:rsidRPr="00B51854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1333CA" w:rsidP="001333CA" w:rsidR="001333CA" w:rsidRPr="00047756">
      <w:pPr>
        <w:ind w:firstLine="720"/>
        <w:jc w:val="both"/>
      </w:pPr>
      <w:r w:rsidRPr="00FE218F">
        <w:rPr>
          <w:bCs/>
        </w:rPr>
        <w:t xml:space="preserve">Trgovački sud u Rijeci, po Liljani Ugrin kao sucu pojedincu u stečajnom predmetu povodom prijedloga vjerovnika </w:t>
      </w:r>
      <w:r>
        <w:rPr>
          <w:bCs/>
        </w:rPr>
        <w:t>Nad</w:t>
      </w:r>
      <w:r w:rsidR="0010049E">
        <w:rPr>
          <w:bCs/>
        </w:rPr>
        <w:t>e</w:t>
      </w:r>
      <w:r>
        <w:rPr>
          <w:bCs/>
        </w:rPr>
        <w:t xml:space="preserve"> Bogojević </w:t>
      </w:r>
      <w:r w:rsidRPr="00FE218F">
        <w:rPr>
          <w:bCs/>
        </w:rPr>
        <w:t xml:space="preserve">(OIB </w:t>
      </w:r>
      <w:r>
        <w:rPr>
          <w:bCs/>
        </w:rPr>
        <w:t>30736004629</w:t>
      </w:r>
      <w:r w:rsidRPr="00FE218F">
        <w:rPr>
          <w:bCs/>
        </w:rPr>
        <w:t>)</w:t>
      </w:r>
      <w:r w:rsidR="00AF2BB0">
        <w:rPr>
          <w:bCs/>
        </w:rPr>
        <w:t>,</w:t>
      </w:r>
      <w:r w:rsidRPr="00FE218F">
        <w:rPr>
          <w:bCs/>
        </w:rPr>
        <w:t xml:space="preserve"> </w:t>
      </w:r>
      <w:r>
        <w:rPr>
          <w:bCs/>
        </w:rPr>
        <w:t>A. Barca 6, Rijeka</w:t>
      </w:r>
      <w:r w:rsidRPr="00FE218F">
        <w:rPr>
          <w:bCs/>
        </w:rPr>
        <w:t xml:space="preserve">, za otvaranje stečajnog postupka nad dužnikom SVILNO AG društvo s ograničenom odgovornošću za trgovinu i usluge </w:t>
      </w:r>
      <w:r w:rsidR="00F17653">
        <w:rPr>
          <w:bCs/>
        </w:rPr>
        <w:t xml:space="preserve">u stečaju </w:t>
      </w:r>
      <w:r w:rsidRPr="00FE218F">
        <w:rPr>
          <w:bCs/>
        </w:rPr>
        <w:t>Rijeka, Androv breg 28 (MBS 080583410 – OIB 17849290704)</w:t>
      </w:r>
      <w:r>
        <w:rPr>
          <w:bCs/>
        </w:rPr>
        <w:t xml:space="preserve"> dana 28. veljače 2018.</w:t>
      </w:r>
      <w:r w:rsidRPr="00047756">
        <w:t xml:space="preserve"> </w:t>
      </w:r>
    </w:p>
    <w:p w:rsidRDefault="00C275AE" w:rsidP="00C275AE" w:rsidR="00C275AE" w:rsidRPr="00B51854">
      <w:pPr>
        <w:jc w:val="center"/>
      </w:pPr>
      <w:r w:rsidRPr="00B51854">
        <w:t>r i j e š i o    j e</w:t>
      </w:r>
    </w:p>
    <w:p w:rsidRDefault="00C275AE" w:rsidP="00C275AE" w:rsidR="00C275AE" w:rsidRPr="00B51854">
      <w:pPr>
        <w:jc w:val="both"/>
      </w:pPr>
    </w:p>
    <w:p w:rsidRDefault="00C45BBA" w:rsidP="00AF2BB0" w:rsidR="00CC72E0" w:rsidRPr="00914626">
      <w:pPr>
        <w:autoSpaceDE w:val="false"/>
        <w:autoSpaceDN w:val="false"/>
        <w:adjustRightInd w:val="false"/>
        <w:jc w:val="both"/>
      </w:pPr>
      <w:r w:rsidRPr="00B51854">
        <w:tab/>
      </w:r>
      <w:r w:rsidR="00C275AE" w:rsidRPr="00701239">
        <w:t xml:space="preserve">Odbacuje se </w:t>
      </w:r>
      <w:r w:rsidR="00701239" w:rsidRPr="00701239">
        <w:t xml:space="preserve">prijedlog za otvaranje stečajnog postupka nad dužnikom </w:t>
      </w:r>
      <w:r w:rsidR="007A4730" w:rsidRPr="00FE218F">
        <w:rPr>
          <w:bCs/>
        </w:rPr>
        <w:t>SVILNO AG društvo s ograničenom odgovornošću za trgovinu i usluge Rijeka, Androv breg 28 (MBS 080583410 – OIB 17849290704)</w:t>
      </w:r>
      <w:r w:rsidR="00CC72E0">
        <w:t>,</w:t>
      </w:r>
      <w:r w:rsidR="00CC72E0" w:rsidRPr="00CC72E0">
        <w:t xml:space="preserve"> </w:t>
      </w:r>
      <w:r w:rsidR="00CC72E0">
        <w:t>kao neosnovan.</w:t>
      </w:r>
    </w:p>
    <w:p w:rsidRDefault="00156DE1" w:rsidP="00C275AE" w:rsidR="00156DE1">
      <w:pPr>
        <w:ind w:left="142"/>
        <w:jc w:val="center"/>
        <w:rPr>
          <w:bCs/>
        </w:rPr>
      </w:pPr>
    </w:p>
    <w:p w:rsidRDefault="00C275AE" w:rsidP="00AF2BB0" w:rsidR="00C275AE" w:rsidRPr="00B51854">
      <w:pPr>
        <w:jc w:val="center"/>
        <w:rPr>
          <w:bCs/>
        </w:rPr>
      </w:pPr>
      <w:r w:rsidRPr="00B51854">
        <w:rPr>
          <w:bCs/>
        </w:rPr>
        <w:t>Obrazloženje</w:t>
      </w:r>
    </w:p>
    <w:p w:rsidRDefault="0010049E" w:rsidP="00C275AE" w:rsidR="0010049E" w:rsidRPr="00B51854">
      <w:pPr>
        <w:ind w:left="142"/>
        <w:jc w:val="center"/>
        <w:rPr>
          <w:bCs/>
        </w:rPr>
      </w:pPr>
    </w:p>
    <w:p w:rsidRDefault="00C45BBA" w:rsidP="00C45BBA" w:rsidR="0010049E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7A4730">
        <w:rPr>
          <w:bCs/>
        </w:rPr>
        <w:t xml:space="preserve">Tijekom skraćenog stečajnog postupka </w:t>
      </w:r>
      <w:r w:rsidR="0010049E">
        <w:rPr>
          <w:bCs/>
        </w:rPr>
        <w:t>koji se na</w:t>
      </w:r>
      <w:r w:rsidR="007A4730">
        <w:rPr>
          <w:bCs/>
        </w:rPr>
        <w:t xml:space="preserve">d </w:t>
      </w:r>
      <w:r w:rsidR="00701239">
        <w:rPr>
          <w:bCs/>
        </w:rPr>
        <w:t xml:space="preserve">dužnikom </w:t>
      </w:r>
      <w:r w:rsidR="0010049E" w:rsidRPr="00FE218F">
        <w:rPr>
          <w:bCs/>
        </w:rPr>
        <w:t>SVILNO AG društvo s ograničenom odgovornošću za trgovinu i usluge Rijeka, Androv breg 28 (MBS 080583410 – OIB 17849290704)</w:t>
      </w:r>
      <w:r w:rsidR="00701239">
        <w:t>,</w:t>
      </w:r>
      <w:r w:rsidR="00F17653">
        <w:t xml:space="preserve"> vodio pod poslovnim brojem St-965/2015, </w:t>
      </w:r>
      <w:r w:rsidR="007A4730">
        <w:t>predlagatelj je podnio prijedlog za otvaranje stečajnog postupka</w:t>
      </w:r>
      <w:r w:rsidR="0010049E">
        <w:t>.</w:t>
      </w:r>
    </w:p>
    <w:p w:rsidRDefault="00C45BBA" w:rsidP="00694B0A" w:rsidR="007A4730">
      <w:pPr>
        <w:pStyle w:val="Odlomakpopisa"/>
        <w:ind w:left="0"/>
        <w:jc w:val="both"/>
        <w:rPr>
          <w:bCs/>
        </w:rPr>
      </w:pPr>
      <w:r w:rsidRPr="00B51854">
        <w:rPr>
          <w:bCs/>
        </w:rPr>
        <w:tab/>
      </w:r>
      <w:r w:rsidR="00156DE1">
        <w:rPr>
          <w:bCs/>
        </w:rPr>
        <w:t xml:space="preserve">Prilikom </w:t>
      </w:r>
      <w:r w:rsidR="00694B0A" w:rsidRPr="00B51854">
        <w:rPr>
          <w:bCs/>
        </w:rPr>
        <w:t xml:space="preserve">prethodnog ispitivanja </w:t>
      </w:r>
      <w:r w:rsidR="00701239">
        <w:rPr>
          <w:bCs/>
        </w:rPr>
        <w:t xml:space="preserve">prijedloga uvidom u ovosudni upisnik St utvrđeno je da </w:t>
      </w:r>
      <w:r w:rsidR="0010049E">
        <w:rPr>
          <w:bCs/>
        </w:rPr>
        <w:t xml:space="preserve">je </w:t>
      </w:r>
      <w:r w:rsidR="00906029">
        <w:rPr>
          <w:bCs/>
        </w:rPr>
        <w:t xml:space="preserve">pred ovim sudom već </w:t>
      </w:r>
      <w:r w:rsidR="00701239">
        <w:rPr>
          <w:bCs/>
        </w:rPr>
        <w:t>podnijet prijedlo</w:t>
      </w:r>
      <w:r w:rsidR="007A4730">
        <w:rPr>
          <w:bCs/>
        </w:rPr>
        <w:t xml:space="preserve">g </w:t>
      </w:r>
      <w:r w:rsidR="00CC72E0">
        <w:rPr>
          <w:bCs/>
        </w:rPr>
        <w:t>z</w:t>
      </w:r>
      <w:r w:rsidR="00701239">
        <w:rPr>
          <w:bCs/>
        </w:rPr>
        <w:t xml:space="preserve">a otvaranje stečajnog postupka </w:t>
      </w:r>
      <w:r w:rsidR="00CC72E0">
        <w:rPr>
          <w:bCs/>
        </w:rPr>
        <w:t xml:space="preserve">nad istim dužnikom </w:t>
      </w:r>
      <w:r w:rsidR="00701239">
        <w:rPr>
          <w:bCs/>
        </w:rPr>
        <w:t>pod poslovnim brojem St-</w:t>
      </w:r>
      <w:r w:rsidR="007A4730">
        <w:rPr>
          <w:bCs/>
        </w:rPr>
        <w:t>52</w:t>
      </w:r>
      <w:r w:rsidR="00701239">
        <w:rPr>
          <w:bCs/>
        </w:rPr>
        <w:t>/</w:t>
      </w:r>
      <w:r w:rsidR="00906029">
        <w:rPr>
          <w:bCs/>
        </w:rPr>
        <w:t>20</w:t>
      </w:r>
      <w:r w:rsidR="00701239">
        <w:rPr>
          <w:bCs/>
        </w:rPr>
        <w:t>1</w:t>
      </w:r>
      <w:r w:rsidR="007A4730">
        <w:rPr>
          <w:bCs/>
        </w:rPr>
        <w:t>7.</w:t>
      </w:r>
    </w:p>
    <w:p w:rsidRDefault="00CC72E0" w:rsidP="00CC72E0" w:rsidR="007A4730">
      <w:pPr>
        <w:pStyle w:val="Odlomakpopisa"/>
        <w:ind w:firstLine="705" w:left="0"/>
        <w:jc w:val="both"/>
      </w:pPr>
      <w:r w:rsidRPr="00CC72E0">
        <w:rPr>
          <w:bCs/>
        </w:rPr>
        <w:t xml:space="preserve">Tijekom daljnjeg postupka </w:t>
      </w:r>
      <w:r w:rsidR="00694B0A" w:rsidRPr="00CC72E0">
        <w:rPr>
          <w:bCs/>
        </w:rPr>
        <w:t xml:space="preserve">uvidom u </w:t>
      </w:r>
      <w:r w:rsidR="007A4730">
        <w:rPr>
          <w:bCs/>
        </w:rPr>
        <w:t xml:space="preserve">ovosudni predmet poslovni broj St-52/2017 </w:t>
      </w:r>
      <w:r w:rsidR="00694B0A" w:rsidRPr="00CC72E0">
        <w:rPr>
          <w:bCs/>
        </w:rPr>
        <w:t xml:space="preserve">utvrđeno je da je </w:t>
      </w:r>
      <w:r w:rsidR="00DE16EB" w:rsidRPr="00CC72E0">
        <w:rPr>
          <w:bCs/>
        </w:rPr>
        <w:t>nad dužnikom</w:t>
      </w:r>
      <w:r w:rsidR="006A3D39" w:rsidRPr="00CC72E0">
        <w:rPr>
          <w:bCs/>
        </w:rPr>
        <w:t xml:space="preserve"> </w:t>
      </w:r>
      <w:r w:rsidR="00DE16EB" w:rsidRPr="00CC72E0">
        <w:rPr>
          <w:bCs/>
        </w:rPr>
        <w:t>rješenjem pod posl</w:t>
      </w:r>
      <w:r w:rsidR="00E01830" w:rsidRPr="00CC72E0">
        <w:rPr>
          <w:bCs/>
        </w:rPr>
        <w:t xml:space="preserve">ovnim brojem </w:t>
      </w:r>
      <w:r w:rsidR="00E01830" w:rsidRPr="00CC72E0">
        <w:t xml:space="preserve"> St-</w:t>
      </w:r>
      <w:r w:rsidR="007A4730">
        <w:t>52/</w:t>
      </w:r>
      <w:r w:rsidR="00E01830" w:rsidRPr="00CC72E0">
        <w:t>201</w:t>
      </w:r>
      <w:r w:rsidR="007A4730">
        <w:t>7-15</w:t>
      </w:r>
      <w:r w:rsidR="00E01830" w:rsidRPr="00CC72E0">
        <w:t xml:space="preserve"> </w:t>
      </w:r>
      <w:r w:rsidR="00DE16EB" w:rsidRPr="00CC72E0">
        <w:t xml:space="preserve">od </w:t>
      </w:r>
      <w:r w:rsidR="007A4730" w:rsidRPr="007A4730">
        <w:t>16. siječnja 2018</w:t>
      </w:r>
      <w:r w:rsidRPr="00CC72E0">
        <w:t xml:space="preserve">. </w:t>
      </w:r>
      <w:r w:rsidR="009F0781" w:rsidRPr="00CC72E0">
        <w:t xml:space="preserve">otvoren </w:t>
      </w:r>
      <w:r w:rsidR="007A4730">
        <w:t xml:space="preserve">i istodobno zaključen stečajni postupak, te da je navedeno rješenje postalo pravomoćno dana 22. veljače 2018. </w:t>
      </w:r>
    </w:p>
    <w:p w:rsidRDefault="00C275AE" w:rsidP="00C275AE" w:rsidR="00FC3477">
      <w:pPr>
        <w:pStyle w:val="Odlomakpopisa"/>
        <w:ind w:left="0"/>
        <w:jc w:val="both"/>
        <w:rPr>
          <w:bCs/>
        </w:rPr>
      </w:pPr>
      <w:r w:rsidRPr="00B51854">
        <w:rPr>
          <w:bCs/>
        </w:rPr>
        <w:tab/>
      </w:r>
      <w:r w:rsidR="00156DE1">
        <w:rPr>
          <w:bCs/>
        </w:rPr>
        <w:t xml:space="preserve"> </w:t>
      </w:r>
      <w:r w:rsidR="0010049E">
        <w:rPr>
          <w:bCs/>
        </w:rPr>
        <w:t>Stoga k</w:t>
      </w:r>
      <w:r w:rsidR="0010049E">
        <w:t xml:space="preserve">ako je nad </w:t>
      </w:r>
      <w:r w:rsidR="00897832" w:rsidRPr="00897832">
        <w:t xml:space="preserve">dužnikom već otvoren stečajni postupak, po ranije zaprimljenom prijedlogu, to je </w:t>
      </w:r>
      <w:r w:rsidR="0010049E">
        <w:t>sukladno odredbi članka 115</w:t>
      </w:r>
      <w:r w:rsidR="00897832" w:rsidRPr="00897832">
        <w:t xml:space="preserve">. stavak </w:t>
      </w:r>
      <w:r w:rsidR="0010049E">
        <w:t>1</w:t>
      </w:r>
      <w:r w:rsidR="00897832" w:rsidRPr="00897832">
        <w:t xml:space="preserve">. </w:t>
      </w:r>
      <w:r w:rsidR="0010049E">
        <w:t>SZ, kojim je  propisano da sud n</w:t>
      </w:r>
      <w:r w:rsidR="0010049E" w:rsidRPr="0010049E">
        <w:t>a temelju prijedloga za otvaranje stečajnog postupka donosi rješenje o pokretanju prethodnog postupka radi utvrđivanja pretpostavki za otvaranje stečajnog postupka (prethodni postupak), protiv kojega nije dopuštena posebna žalba, ili taj prijedlog odbacuje rješenjem</w:t>
      </w:r>
      <w:r w:rsidR="0010049E">
        <w:t xml:space="preserve">, </w:t>
      </w:r>
      <w:r w:rsidR="0010049E" w:rsidRPr="00897832">
        <w:t xml:space="preserve">valjalo </w:t>
      </w:r>
      <w:r w:rsidR="00897832" w:rsidRPr="00897832">
        <w:t>odlučiti kao u izreci ovog rješenja</w:t>
      </w:r>
      <w:r w:rsidR="00156DE1" w:rsidRPr="00156DE1">
        <w:t>.</w:t>
      </w:r>
      <w:r w:rsidR="00FC3477" w:rsidRPr="00B51854">
        <w:rPr>
          <w:bCs/>
        </w:rPr>
        <w:tab/>
      </w:r>
    </w:p>
    <w:p w:rsidRDefault="0010049E" w:rsidP="00C275AE" w:rsidR="0010049E" w:rsidRPr="00B51854">
      <w:pPr>
        <w:pStyle w:val="Odlomakpopisa"/>
        <w:ind w:left="0"/>
        <w:jc w:val="both"/>
        <w:rPr>
          <w:bCs/>
        </w:rPr>
      </w:pPr>
    </w:p>
    <w:p w:rsidRDefault="006E721F" w:rsidP="00C275AE" w:rsidR="00FC3477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7A4730">
        <w:rPr>
          <w:bCs/>
        </w:rPr>
        <w:t>28. veljače 2018</w:t>
      </w:r>
      <w:r w:rsidR="00C275AE" w:rsidRPr="00B51854">
        <w:t xml:space="preserve">. </w:t>
      </w:r>
      <w:r w:rsidR="00FC3477" w:rsidRPr="00B51854">
        <w:t xml:space="preserve"> </w:t>
      </w:r>
    </w:p>
    <w:p w:rsidRDefault="00C275AE" w:rsidP="00FC3477" w:rsidR="00FC3477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AF2BB0" w:rsidP="00C275AE" w:rsidR="00AF2BB0">
      <w:pPr>
        <w:jc w:val="both"/>
      </w:pPr>
    </w:p>
    <w:p w:rsidRDefault="00C275AE" w:rsidP="00C275AE" w:rsidR="00C275AE" w:rsidRPr="00B51854">
      <w:pPr>
        <w:jc w:val="both"/>
      </w:pPr>
      <w:r w:rsidRPr="00B51854">
        <w:t>UPUTA O PRAVNOM LIJEKU:</w:t>
      </w:r>
    </w:p>
    <w:p w:rsidRDefault="00C275AE" w:rsidP="00AF2BB0" w:rsidR="000A5CAD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B6D" w:rsidP="00C45BBA" w:rsidR="006A0B6D">
      <w:r>
        <w:separator/>
      </w:r>
    </w:p>
  </w:endnote>
  <w:endnote w:id="0" w:type="continuationSeparator">
    <w:p w:rsidRDefault="006A0B6D" w:rsidP="00C45BBA" w:rsidR="006A0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B6D" w:rsidP="00C45BBA" w:rsidR="006A0B6D">
      <w:r>
        <w:separator/>
      </w:r>
    </w:p>
  </w:footnote>
  <w:footnote w:id="0" w:type="continuationSeparator">
    <w:p w:rsidRDefault="006A0B6D" w:rsidP="00C45BBA" w:rsidR="006A0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r>
      <w:t>Posl</w:t>
    </w:r>
    <w:r w:rsidR="008E57A4">
      <w:t xml:space="preserve">ovni </w:t>
    </w:r>
    <w:r>
      <w:t xml:space="preserve"> br</w:t>
    </w:r>
    <w:r w:rsidR="008E57A4">
      <w:t>oj 7</w:t>
    </w:r>
    <w:r w:rsidR="0073112B">
      <w:t xml:space="preserve"> </w:t>
    </w:r>
    <w:r>
      <w:t>St-</w:t>
    </w:r>
    <w:r w:rsidR="001333CA">
      <w:t>597</w:t>
    </w:r>
    <w:r w:rsidR="00DE16EB">
      <w:t>/</w:t>
    </w:r>
    <w:r w:rsidR="008E57A4">
      <w:t>20</w:t>
    </w:r>
    <w:r w:rsidR="00DE16EB">
      <w:t>1</w:t>
    </w:r>
    <w:r w:rsidR="001333CA">
      <w:t>7</w:t>
    </w:r>
    <w:r w:rsidR="00DE16EB">
      <w:t>-</w:t>
    </w:r>
    <w:r w:rsidR="00A126C0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74AD6"/>
    <w:rsid w:val="00091369"/>
    <w:rsid w:val="000A5CAD"/>
    <w:rsid w:val="000A5E4F"/>
    <w:rsid w:val="000E3E60"/>
    <w:rsid w:val="0010049E"/>
    <w:rsid w:val="00126795"/>
    <w:rsid w:val="001333CA"/>
    <w:rsid w:val="0014274C"/>
    <w:rsid w:val="00147E20"/>
    <w:rsid w:val="00156DE1"/>
    <w:rsid w:val="00191D53"/>
    <w:rsid w:val="001B6628"/>
    <w:rsid w:val="002817F7"/>
    <w:rsid w:val="002C6477"/>
    <w:rsid w:val="002E5C6D"/>
    <w:rsid w:val="00312C23"/>
    <w:rsid w:val="0036678C"/>
    <w:rsid w:val="00384A59"/>
    <w:rsid w:val="003A418F"/>
    <w:rsid w:val="003B5246"/>
    <w:rsid w:val="003F3B96"/>
    <w:rsid w:val="00403810"/>
    <w:rsid w:val="00427EC5"/>
    <w:rsid w:val="004434DD"/>
    <w:rsid w:val="00447CB3"/>
    <w:rsid w:val="004516EA"/>
    <w:rsid w:val="004624D4"/>
    <w:rsid w:val="00467F4C"/>
    <w:rsid w:val="004B6DF4"/>
    <w:rsid w:val="004C0B07"/>
    <w:rsid w:val="004C6081"/>
    <w:rsid w:val="00550E8A"/>
    <w:rsid w:val="00560A2E"/>
    <w:rsid w:val="005921A2"/>
    <w:rsid w:val="005A0C67"/>
    <w:rsid w:val="005C683A"/>
    <w:rsid w:val="005D3B7B"/>
    <w:rsid w:val="006570B5"/>
    <w:rsid w:val="00694B0A"/>
    <w:rsid w:val="006A0B6D"/>
    <w:rsid w:val="006A3D39"/>
    <w:rsid w:val="006E721F"/>
    <w:rsid w:val="00701239"/>
    <w:rsid w:val="007040E5"/>
    <w:rsid w:val="00712FEE"/>
    <w:rsid w:val="0073112B"/>
    <w:rsid w:val="007A4730"/>
    <w:rsid w:val="007B0BD6"/>
    <w:rsid w:val="007B2ECD"/>
    <w:rsid w:val="007C17E6"/>
    <w:rsid w:val="0084322B"/>
    <w:rsid w:val="008550C2"/>
    <w:rsid w:val="00897832"/>
    <w:rsid w:val="008B1153"/>
    <w:rsid w:val="008C17C6"/>
    <w:rsid w:val="008D6DF0"/>
    <w:rsid w:val="008E57A4"/>
    <w:rsid w:val="008F17F7"/>
    <w:rsid w:val="00906029"/>
    <w:rsid w:val="0092497A"/>
    <w:rsid w:val="00964F3A"/>
    <w:rsid w:val="00973406"/>
    <w:rsid w:val="009F0781"/>
    <w:rsid w:val="00A009B9"/>
    <w:rsid w:val="00A126C0"/>
    <w:rsid w:val="00A2000F"/>
    <w:rsid w:val="00AA65D6"/>
    <w:rsid w:val="00AA7DAD"/>
    <w:rsid w:val="00AC6A9B"/>
    <w:rsid w:val="00AF2BB0"/>
    <w:rsid w:val="00B1463A"/>
    <w:rsid w:val="00B51854"/>
    <w:rsid w:val="00B76534"/>
    <w:rsid w:val="00BF68A1"/>
    <w:rsid w:val="00C003F4"/>
    <w:rsid w:val="00C132BC"/>
    <w:rsid w:val="00C21785"/>
    <w:rsid w:val="00C275AE"/>
    <w:rsid w:val="00C32F6A"/>
    <w:rsid w:val="00C45BBA"/>
    <w:rsid w:val="00CC72E0"/>
    <w:rsid w:val="00CD75DE"/>
    <w:rsid w:val="00CF63BE"/>
    <w:rsid w:val="00D00771"/>
    <w:rsid w:val="00D06E54"/>
    <w:rsid w:val="00D21FB5"/>
    <w:rsid w:val="00D41EBE"/>
    <w:rsid w:val="00D63673"/>
    <w:rsid w:val="00D72CC6"/>
    <w:rsid w:val="00DE16EB"/>
    <w:rsid w:val="00DE7DBB"/>
    <w:rsid w:val="00E01830"/>
    <w:rsid w:val="00EB2CD1"/>
    <w:rsid w:val="00ED5AA5"/>
    <w:rsid w:val="00F17653"/>
    <w:rsid w:val="00F231A4"/>
    <w:rsid w:val="00F47CC8"/>
    <w:rsid w:val="00F72133"/>
    <w:rsid w:val="00F852B7"/>
    <w:rsid w:val="00FA1CA4"/>
    <w:rsid w:val="00FC3477"/>
    <w:rsid w:val="00FC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styleId="Bezproreda" w:type="paragraph">
    <w:name w:val="No Spacing"/>
    <w:uiPriority w:val="1"/>
    <w:qFormat/>
    <w:rsid w:val="00F17653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B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styleId="Bezproreda" w:type="paragraph">
    <w:name w:val="No Spacing"/>
    <w:uiPriority w:val="1"/>
    <w:qFormat/>
    <w:rsid w:val="00F17653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B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St-965/15, St-52/17</izvorni_sadrzaj>
    <derivirana_varijabla naziv="DomainObject.Predmet.PrimjedbaSuca_1">Veza St-965/15, St-52/17</derivirana_varijabla>
  </DomainObject.Predmet.PrimjedbaSuca>
  <DomainObject.Predmet.ProtustrankaFormated>
    <izvorni_sadrzaj>  SVILNO AG d.o.o. zastupanog po punomoćniku Mirko Simčić</izvorni_sadrzaj>
    <derivirana_varijabla naziv="DomainObject.Predmet.ProtustrankaFormated_1">  SVILNO AG d.o.o. zastupanog po punomoćniku Mirko Simčić</derivirana_varijabla>
  </DomainObject.Predmet.ProtustrankaFormated>
  <DomainObject.Predmet.ProtustrankaFormatedOIB>
    <izvorni_sadrzaj>  SVILNO AG d.o.o., OIB 17849290704 zastupanog po punomoćniku Mirko Simčić</izvorni_sadrzaj>
    <derivirana_varijabla naziv="DomainObject.Predmet.ProtustrankaFormatedOIB_1">  SVILNO AG d.o.o., OIB 17849290704 zastupanog po punomoćniku Mirko Simčić</derivirana_varijabla>
  </DomainObject.Predmet.ProtustrankaFormatedOIB>
  <DomainObject.Predmet.ProtustrankaFormatedWithAdress>
    <izvorni_sadrzaj> SVILNO AG d.o.o., Androv breg 28, 51000 Rijeka zastupanog po punomoćniku Mirko Simčić</izvorni_sadrzaj>
    <derivirana_varijabla naziv="DomainObject.Predmet.ProtustrankaFormatedWithAdress_1"> SVILNO AG d.o.o., Androv breg 28, 51000 Rijeka zastupanog po punomoćniku Mirko Simčić</derivirana_varijabla>
  </DomainObject.Predmet.ProtustrankaFormatedWithAdress>
  <DomainObject.Predmet.ProtustrankaFormatedWithAdressOIB>
    <izvorni_sadrzaj> SVILNO AG d.o.o., OIB 17849290704, Androv breg 28, 51000 Rijeka zastupanog po punomoćniku Mirko Simčić</izvorni_sadrzaj>
    <derivirana_varijabla naziv="DomainObject.Predmet.ProtustrankaFormatedWithAdressOIB_1"> SVILNO AG d.o.o., OIB 17849290704, Androv breg 28, 51000 Rijeka zastupanog po punomoćniku Mirko Simčić</derivirana_varijabla>
  </DomainObject.Predmet.ProtustrankaFormatedWithAdressOIB>
  <DomainObject.Predmet.ProtustrankaWithAdress>
    <izvorni_sadrzaj>SVILNO AG d.o.o. Androv breg 28, 51000 Rijeka</izvorni_sadrzaj>
    <derivirana_varijabla naziv="DomainObject.Predmet.ProtustrankaWithAdress_1">SVILNO AG d.o.o. Androv breg 28, 51000 Rijeka</derivirana_varijabla>
  </DomainObject.Predmet.ProtustrankaWithAdress>
  <DomainObject.Predmet.ProtustrankaWithAdressOIB>
    <izvorni_sadrzaj>SVILNO AG d.o.o., OIB 17849290704, Androv breg 28, 51000 Rijeka</izvorni_sadrzaj>
    <derivirana_varijabla naziv="DomainObject.Predmet.ProtustrankaWithAdressOIB_1">SVILNO AG d.o.o., OIB 17849290704, Androv breg 28, 51000 Rijeka</derivirana_varijabla>
  </DomainObject.Predmet.ProtustrankaWithAdressOIB>
  <DomainObject.Predmet.ProtustrankaNazivFormated>
    <izvorni_sadrzaj>SVILNO AG d.o.o.</izvorni_sadrzaj>
    <derivirana_varijabla naziv="DomainObject.Predmet.ProtustrankaNazivFormated_1">SVILNO AG d.o.o.</derivirana_varijabla>
  </DomainObject.Predmet.ProtustrankaNazivFormated>
  <DomainObject.Predmet.ProtustrankaNazivFormatedOIB>
    <izvorni_sadrzaj>SVILNO AG d.o.o., OIB 17849290704</izvorni_sadrzaj>
    <derivirana_varijabla naziv="DomainObject.Predmet.ProtustrankaNazivFormatedOIB_1">SVILNO AG d.o.o., OIB 17849290704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BOGOJEVIĆ</izvorni_sadrzaj>
    <derivirana_varijabla naziv="DomainObject.Predmet.StrankaFormated_1">  NADA BOGOJEVIĆ</derivirana_varijabla>
  </DomainObject.Predmet.StrankaFormated>
  <DomainObject.Predmet.StrankaFormatedOIB>
    <izvorni_sadrzaj>  NADA BOGOJEVIĆ, OIB 30736004629</izvorni_sadrzaj>
    <derivirana_varijabla naziv="DomainObject.Predmet.StrankaFormatedOIB_1">  NADA BOGOJEVIĆ, OIB 30736004629</derivirana_varijabla>
  </DomainObject.Predmet.StrankaFormatedOIB>
  <DomainObject.Predmet.StrankaFormatedWithAdress>
    <izvorni_sadrzaj> NADA BOGOJEVIĆ, Antuna Barca 6, 51000 Rijeka</izvorni_sadrzaj>
    <derivirana_varijabla naziv="DomainObject.Predmet.StrankaFormatedWithAdress_1"> NADA BOGOJEVIĆ, Antuna Barca 6, 51000 Rijeka</derivirana_varijabla>
  </DomainObject.Predmet.StrankaFormatedWithAdress>
  <DomainObject.Predmet.StrankaFormatedWithAdressOIB>
    <izvorni_sadrzaj> NADA BOGOJEVIĆ, OIB 30736004629, Antuna Barca 6, 51000 Rijeka</izvorni_sadrzaj>
    <derivirana_varijabla naziv="DomainObject.Predmet.StrankaFormatedWithAdressOIB_1"> NADA BOGOJEVIĆ, OIB 30736004629, Antuna Barca 6, 51000 Rijeka</derivirana_varijabla>
  </DomainObject.Predmet.StrankaFormatedWithAdressOIB>
  <DomainObject.Predmet.StrankaWithAdress>
    <izvorni_sadrzaj>NADA BOGOJEVIĆ Antuna Barca 6,51000 Rijeka</izvorni_sadrzaj>
    <derivirana_varijabla naziv="DomainObject.Predmet.StrankaWithAdress_1">NADA BOGOJEVIĆ Antuna Barca 6,51000 Rijeka</derivirana_varijabla>
  </DomainObject.Predmet.StrankaWithAdress>
  <DomainObject.Predmet.StrankaWithAdressOIB>
    <izvorni_sadrzaj>NADA BOGOJEVIĆ, OIB 30736004629, Antuna Barca 6,51000 Rijeka</izvorni_sadrzaj>
    <derivirana_varijabla naziv="DomainObject.Predmet.StrankaWithAdressOIB_1">NADA BOGOJEVIĆ, OIB 30736004629, Antuna Barca 6,51000 Rijeka</derivirana_varijabla>
  </DomainObject.Predmet.StrankaWithAdressOIB>
  <DomainObject.Predmet.StrankaNazivFormated>
    <izvorni_sadrzaj>NADA BOGOJEVIĆ</izvorni_sadrzaj>
    <derivirana_varijabla naziv="DomainObject.Predmet.StrankaNazivFormated_1">NADA BOGOJEVIĆ</derivirana_varijabla>
  </DomainObject.Predmet.StrankaNazivFormated>
  <DomainObject.Predmet.StrankaNazivFormatedOIB>
    <izvorni_sadrzaj>NADA BOGOJEVIĆ, OIB 30736004629</izvorni_sadrzaj>
    <derivirana_varijabla naziv="DomainObject.Predmet.StrankaNazivFormatedOIB_1">NADA BOGOJEVIĆ, OIB 30736004629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NADA BOGOJEVIĆ</item>
    </izvorni_sadrzaj>
    <derivirana_varijabla naziv="DomainObject.Predmet.StrankaListFormated_1">
      <item>NADA BOGOJEVIĆ</item>
    </derivirana_varijabla>
  </DomainObject.Predmet.StrankaListFormated>
  <DomainObject.Predmet.StrankaListFormatedOIB>
    <izvorni_sadrzaj>
      <item>NADA BOGOJEVIĆ, OIB 30736004629</item>
    </izvorni_sadrzaj>
    <derivirana_varijabla naziv="DomainObject.Predmet.StrankaListFormatedOIB_1">
      <item>NADA BOGOJEVIĆ, OIB 30736004629</item>
    </derivirana_varijabla>
  </DomainObject.Predmet.StrankaListFormatedOIB>
  <DomainObject.Predmet.StrankaListFormatedWithAdress>
    <izvorni_sadrzaj>
      <item>NADA BOGOJEVIĆ, Antuna Barca 6, 51000 Rijeka</item>
    </izvorni_sadrzaj>
    <derivirana_varijabla naziv="DomainObject.Predmet.StrankaListFormatedWithAdress_1">
      <item>NADA BOGOJEVIĆ, Antuna Barca 6, 51000 Rijeka</item>
    </derivirana_varijabla>
  </DomainObject.Predmet.StrankaListFormatedWithAdress>
  <DomainObject.Predmet.StrankaListFormatedWithAdressOIB>
    <izvorni_sadrzaj>
      <item>NADA BOGOJEVIĆ, OIB 30736004629, Antuna Barca 6, 51000 Rijeka</item>
    </izvorni_sadrzaj>
    <derivirana_varijabla naziv="DomainObject.Predmet.StrankaListFormatedWithAdressOIB_1">
      <item>NADA BOGOJEVIĆ, OIB 30736004629, Antuna Barca 6, 51000 Rijeka</item>
    </derivirana_varijabla>
  </DomainObject.Predmet.StrankaListFormatedWithAdressOIB>
  <DomainObject.Predmet.StrankaListNazivFormated>
    <izvorni_sadrzaj>
      <item>NADA BOGOJEVIĆ</item>
    </izvorni_sadrzaj>
    <derivirana_varijabla naziv="DomainObject.Predmet.StrankaListNazivFormated_1">
      <item>NADA BOGOJEVIĆ</item>
    </derivirana_varijabla>
  </DomainObject.Predmet.StrankaListNazivFormated>
  <DomainObject.Predmet.StrankaListNazivFormatedOIB>
    <izvorni_sadrzaj>
      <item>NADA BOGOJEVIĆ, OIB 30736004629</item>
    </izvorni_sadrzaj>
    <derivirana_varijabla naziv="DomainObject.Predmet.StrankaListNazivFormatedOIB_1">
      <item>NADA BOGOJEVIĆ, OIB 30736004629</item>
    </derivirana_varijabla>
  </DomainObject.Predmet.StrankaListNazivFormatedOIB>
  <DomainObject.Predmet.ProtuStrankaListFormated>
    <izvorni_sadrzaj>
      <item>SVILNO AG d.o.o. zastupanog po punomoćniku Mirko Simčić</item>
    </izvorni_sadrzaj>
    <derivirana_varijabla naziv="DomainObject.Predmet.ProtuStrankaListFormated_1">
      <item>SVILNO AG d.o.o. zastupanog po punomoćniku Mirko Simčić</item>
    </derivirana_varijabla>
  </DomainObject.Predmet.ProtuStrankaListFormated>
  <DomainObject.Predmet.ProtuStrankaListFormatedOIB>
    <izvorni_sadrzaj>
      <item>SVILNO AG d.o.o., OIB 17849290704 zastupanog po punomoćniku Mirko Simčić</item>
    </izvorni_sadrzaj>
    <derivirana_varijabla naziv="DomainObject.Predmet.ProtuStrankaListFormatedOIB_1">
      <item>SVILNO AG d.o.o., OIB 17849290704 zastupanog po punomoćniku Mirko Simčić</item>
    </derivirana_varijabla>
  </DomainObject.Predmet.ProtuStrankaListFormatedOIB>
  <DomainObject.Predmet.ProtuStrankaListFormatedWithAdress>
    <izvorni_sadrzaj>
      <item>SVILNO AG d.o.o., Androv breg 28, 51000 Rijeka zastupanog po punomoćniku Mirko Simčić</item>
    </izvorni_sadrzaj>
    <derivirana_varijabla naziv="DomainObject.Predmet.ProtuStrankaListFormatedWithAdress_1">
      <item>SVILNO AG d.o.o., Androv breg 28, 51000 Rijeka zastupanog po punomoćniku Mirko Simčić</item>
    </derivirana_varijabla>
  </DomainObject.Predmet.ProtuStrankaListFormatedWithAdress>
  <DomainObject.Predmet.ProtuStrankaListFormatedWithAdressOIB>
    <izvorni_sadrzaj>
      <item>SVILNO AG d.o.o., OIB 17849290704, Androv breg 28, 51000 Rijeka zastupanog po punomoćniku Mirko Simčić</item>
    </izvorni_sadrzaj>
    <derivirana_varijabla naziv="DomainObject.Predmet.ProtuStrankaListFormatedWithAdressOIB_1">
      <item>SVILNO AG d.o.o., OIB 17849290704, Androv breg 28, 51000 Rijeka zastupanog po punomoćniku Mirko Simčić</item>
    </derivirana_varijabla>
  </DomainObject.Predmet.ProtuStrankaListFormatedWithAdressOIB>
  <DomainObject.Predmet.ProtuStrankaListNazivFormated>
    <izvorni_sadrzaj>
      <item>SVILNO AG d.o.o.</item>
    </izvorni_sadrzaj>
    <derivirana_varijabla naziv="DomainObject.Predmet.ProtuStrankaListNazivFormated_1">
      <item>SVILNO AG d.o.o.</item>
    </derivirana_varijabla>
  </DomainObject.Predmet.ProtuStrankaListNazivFormated>
  <DomainObject.Predmet.ProtuStrankaListNazivFormatedOIB>
    <izvorni_sadrzaj>
      <item>SVILNO AG d.o.o., OIB 17849290704</item>
    </izvorni_sadrzaj>
    <derivirana_varijabla naziv="DomainObject.Predmet.ProtuStrankaListNazivFormatedOIB_1">
      <item>SVILNO AG d.o.o., OIB 17849290704</item>
    </derivirana_varijabla>
  </DomainObject.Predmet.ProtuStrankaListNazivFormatedOIB>
  <DomainObject.Predmet.OstaliListFormated>
    <izvorni_sadrzaj>
      <item>Mirko Simčić punomoćnik sudionika u postupku SVILNO AG d.o.o.</item>
    </izvorni_sadrzaj>
    <derivirana_varijabla naziv="DomainObject.Predmet.OstaliListFormated_1">
      <item>Mirko Simčić punomoćnik sudionika u postupku SVILNO AG d.o.o.</item>
    </derivirana_varijabla>
  </DomainObject.Predmet.OstaliListFormated>
  <DomainObject.Predmet.OstaliListFormatedOIB>
    <izvorni_sadrzaj>
      <item>Mirko Simčić, OIB 76384455539 punomoćnik sudionika u postupku SVILNO AG d.o.o.</item>
    </izvorni_sadrzaj>
    <derivirana_varijabla naziv="DomainObject.Predmet.OstaliListFormatedOIB_1">
      <item>Mirko Simčić, OIB 76384455539 punomoćnik sudionika u postupku SVILNO AG d.o.o.</item>
    </derivirana_varijabla>
  </DomainObject.Predmet.OstaliListFormatedOIB>
  <DomainObject.Predmet.OstaliListFormatedWithAdress>
    <izvorni_sadrzaj>
      <item>Mirko Simčić, Žgombići 9a, 51511 Žgombići punomoćnik sudionika u postupku SVILNO AG d.o.o.</item>
    </izvorni_sadrzaj>
    <derivirana_varijabla naziv="DomainObject.Predmet.OstaliListFormatedWithAdress_1">
      <item>Mirko Simčić, Žgombići 9a, 51511 Žgombići punomoćnik sudionika u postupku SVILNO AG d.o.o.</item>
    </derivirana_varijabla>
  </DomainObject.Predmet.OstaliListFormatedWithAdress>
  <DomainObject.Predmet.OstaliListFormatedWithAdressOIB>
    <izvorni_sadrzaj>
      <item>Mirko Simčić, OIB 76384455539, Žgombići 9a, 51511 Žgombići punomoćnik sudionika u postupku SVILNO AG d.o.o.</item>
    </izvorni_sadrzaj>
    <derivirana_varijabla naziv="DomainObject.Predmet.OstaliListFormatedWithAdressOIB_1">
      <item>Mirko Simčić, OIB 76384455539, Žgombići 9a, 51511 Žgombići punomoćnik sudionika u postupku SVILNO AG d.o.o.</item>
    </derivirana_varijabla>
  </DomainObject.Predmet.OstaliListFormatedWithAdressOIB>
  <DomainObject.Predmet.OstaliListNazivFormated>
    <izvorni_sadrzaj>
      <item>Mirko Simčić</item>
    </izvorni_sadrzaj>
    <derivirana_varijabla naziv="DomainObject.Predmet.OstaliListNazivFormated_1">
      <item>Mirko Simčić</item>
    </derivirana_varijabla>
  </DomainObject.Predmet.OstaliListNazivFormated>
  <DomainObject.Predmet.OstaliListNazivFormatedOIB>
    <izvorni_sadrzaj>
      <item>Mirko Simčić, OIB 76384455539</item>
    </izvorni_sadrzaj>
    <derivirana_varijabla naziv="DomainObject.Predmet.OstaliListNazivFormatedOIB_1">
      <item>Mirko Simčić, OIB 76384455539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BOGOJEVIĆ</izvorni_sadrzaj>
    <derivirana_varijabla naziv="DomainObject.Predmet.StrankaIDrugi_1">NADA BOGOJEVIĆ</derivirana_varijabla>
  </DomainObject.Predmet.StrankaIDrugi>
  <DomainObject.Predmet.ProtustrankaIDrugi>
    <izvorni_sadrzaj>SVILNO AG d.o.o.</izvorni_sadrzaj>
    <derivirana_varijabla naziv="DomainObject.Predmet.ProtustrankaIDrugi_1">SVILNO AG d.o.o.</derivirana_varijabla>
  </DomainObject.Predmet.ProtustrankaIDrugi>
  <DomainObject.Predmet.StrankaIDrugiAdressOIB>
    <izvorni_sadrzaj>NADA BOGOJEVIĆ, OIB 30736004629, Antuna Barca 6, 51000 Rijeka</izvorni_sadrzaj>
    <derivirana_varijabla naziv="DomainObject.Predmet.StrankaIDrugiAdressOIB_1">NADA BOGOJEVIĆ, OIB 30736004629, Antuna Barca 6, 51000 Rijeka</derivirana_varijabla>
  </DomainObject.Predmet.StrankaIDrugiAdressOIB>
  <DomainObject.Predmet.ProtustrankaIDrugiAdressOIB>
    <izvorni_sadrzaj>SVILNO AG d.o.o., OIB 17849290704, Androv breg 28, 51000 Rijeka</izvorni_sadrzaj>
    <derivirana_varijabla naziv="DomainObject.Predmet.ProtustrankaIDrugiAdressOIB_1">SVILNO AG d.o.o., OIB 17849290704, Androv breg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SVILNO AG d.o.o.</item>
      <item>NADA BOGOJEVIĆ</item>
      <item>Mirko Simčić</item>
    </izvorni_sadrzaj>
    <derivirana_varijabla naziv="DomainObject.Predmet.SudioniciListNaziv_1">
      <item>SVILNO AG d.o.o.</item>
      <item>NADA BOGOJEVIĆ</item>
      <item>Mirko Simčić</item>
    </derivirana_varijabla>
  </DomainObject.Predmet.SudioniciListNaziv>
  <DomainObject.Predmet.SudioniciListAdressOIB>
    <izvorni_sadrzaj>
      <item>SVILNO AG d.o.o., OIB 17849290704, Androv breg 28,51000 Rijeka</item>
      <item>NADA BOGOJEVIĆ, OIB 30736004629, Antuna Barca 6,51000 Rijeka</item>
      <item>Mirko Simčić, OIB 76384455539, Žgombići 9a,51511 Žgombići</item>
    </izvorni_sadrzaj>
    <derivirana_varijabla naziv="DomainObject.Predmet.SudioniciListAdressOIB_1">
      <item>SVILNO AG d.o.o., OIB 17849290704, Androv breg 28,51000 Rijeka</item>
      <item>NADA BOGOJEVIĆ, OIB 30736004629, Antuna Barca 6,51000 Rijeka</item>
      <item>Mirko Simčić, OIB 76384455539, Žgombići 9a,51511 Žgombići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17849290704</item>
      <item>, OIB 30736004629</item>
      <item>, OIB 76384455539</item>
    </izvorni_sadrzaj>
    <derivirana_varijabla naziv="DomainObject.Predmet.SudioniciListNazivOIB_1">
      <item>, OIB 17849290704</item>
      <item>, OIB 30736004629</item>
      <item>, OIB 76384455539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2AD9F-8860-4C93-8809-3997278A4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1933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2018-02-28T12:33:00Z</dcterms:created>
  <dc:creator>Liljana Ugrin</dc:creator>
  <cp:lastModifiedBy>Elizabet Jovanović</cp:lastModifiedBy>
  <cp:lastPrinted>2018-02-28T12:33:00Z</cp:lastPrinted>
  <dcterms:modified xmlns:xsi="http://www.w3.org/2001/XMLSchema-instance" xsi:type="dcterms:W3CDTF">2018-02-28T12:37:00Z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(597   17      odbaciti  jer je već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