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b6e8" w14:paraId="9dbb6e8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2C5BC1" w:rsidP="00294614" w:rsidR="0029461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85821130368, za otvaranje stečajnog postupka nad dužnikom JIN XIAOYAN d.o.o., Zagreb, Samoborska cesta 145, MBS: 080482439, OIB: 34538809471</w:t>
      </w:r>
      <w:r w:rsidR="00294614">
        <w:rPr>
          <w:color w:val="000000"/>
        </w:rPr>
        <w:t xml:space="preserve">, dana </w:t>
      </w:r>
      <w:r>
        <w:rPr>
          <w:color w:val="000000"/>
        </w:rPr>
        <w:t>22. svibnja</w:t>
      </w:r>
      <w:r w:rsidR="00294614">
        <w:rPr>
          <w:color w:val="000000"/>
        </w:rPr>
        <w:t xml:space="preserve"> 2018. godine 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2C5BC1">
        <w:t xml:space="preserve">JIN XIAOYAN d.o.o., Zagreb, Samoborska cesta 145, MBS: 080482439, OIB: 34538809471 </w:t>
      </w:r>
      <w:r w:rsidRPr="005600E4">
        <w:t xml:space="preserve">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2C5BC1">
        <w:t>1654</w:t>
      </w:r>
      <w:r w:rsidR="000975FD" w:rsidRPr="005600E4">
        <w:t>-1</w:t>
      </w:r>
      <w:r w:rsidR="008B107C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61102E">
        <w:t>39.806,00</w:t>
      </w:r>
      <w:r w:rsidR="0061102E" w:rsidRPr="005600E4">
        <w:t xml:space="preserve"> </w:t>
      </w:r>
      <w:r w:rsidR="0061102E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2C5BC1" w:rsidP="002C5BC1" w:rsidR="002C5BC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6. travnja 2017. godine Trgovačkom sudu u Zagrebu zahtjev za provedbu skraćenog stečajnog postupka nad </w:t>
      </w:r>
      <w:r>
        <w:lastRenderedPageBreak/>
        <w:t>dužnikom JIN XIAOYAN d.o.o., Zagreb, Samoborska cesta 145, MBS: 080482439, OIB: 34538809471 temeljem čl. 429. st. 1. Stečajnog zakona.</w:t>
      </w:r>
    </w:p>
    <w:p w:rsidRDefault="002C5BC1" w:rsidP="002C5BC1" w:rsidR="002C5BC1">
      <w:pPr>
        <w:jc w:val="both"/>
      </w:pPr>
    </w:p>
    <w:p w:rsidRDefault="002C5BC1" w:rsidP="002C5BC1" w:rsidR="002C5BC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5600E4">
      <w:pPr>
        <w:ind w:firstLine="708"/>
        <w:jc w:val="both"/>
      </w:pPr>
    </w:p>
    <w:p w:rsidRDefault="00F957D4" w:rsidP="0053267A" w:rsidR="0053267A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2C5BC1">
        <w:t>19</w:t>
      </w:r>
      <w:r w:rsidR="00BB0166" w:rsidRPr="005600E4">
        <w:t xml:space="preserve">. </w:t>
      </w:r>
      <w:r w:rsidR="002C5BC1">
        <w:t>travnja</w:t>
      </w:r>
      <w:r w:rsidR="00A65924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D964C5">
        <w:t xml:space="preserve">privremeni stečajni upravitelj izložio </w:t>
      </w:r>
      <w:r w:rsidR="0052432B" w:rsidRPr="005600E4">
        <w:t>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2C5BC1">
        <w:t>10</w:t>
      </w:r>
      <w:r w:rsidR="00D964C5">
        <w:t xml:space="preserve">. </w:t>
      </w:r>
      <w:r w:rsidR="002C5BC1">
        <w:t>travnja</w:t>
      </w:r>
      <w:r w:rsidR="00D964C5">
        <w:t xml:space="preserve"> 2018</w:t>
      </w:r>
      <w:r w:rsidR="00BB0166" w:rsidRPr="005600E4">
        <w:t>. 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1102E">
        <w:t>39.806,00</w:t>
      </w:r>
      <w:r w:rsidR="003B0694" w:rsidRPr="005600E4">
        <w:t xml:space="preserve"> kn</w:t>
      </w:r>
      <w:r w:rsidR="000A58D1">
        <w:t xml:space="preserve"> </w:t>
      </w:r>
      <w:r w:rsidR="00E6338F" w:rsidRPr="005600E4">
        <w:t>i to za:</w:t>
      </w:r>
    </w:p>
    <w:p w:rsidRDefault="0053267A" w:rsidP="0053267A" w:rsidR="0053267A">
      <w:pPr>
        <w:ind w:firstLine="708"/>
        <w:jc w:val="both"/>
      </w:pPr>
    </w:p>
    <w:p w:rsidRDefault="0053267A" w:rsidP="003617E6" w:rsidR="0053267A">
      <w:pPr>
        <w:pStyle w:val="Odlomakpopisa"/>
        <w:numPr>
          <w:ilvl w:val="0"/>
          <w:numId w:val="15"/>
        </w:numPr>
        <w:spacing w:after="240"/>
        <w:jc w:val="both"/>
      </w:pPr>
      <w:r w:rsidRPr="005600E4">
        <w:t xml:space="preserve">trošak izrade pečata u iznosu od 150,00 kn u skladu s prosječnom važećom cijenom </w:t>
      </w:r>
      <w:r>
        <w:t xml:space="preserve"> </w:t>
      </w:r>
      <w:r w:rsidRPr="005600E4">
        <w:t>takvih usluga na tržištu</w:t>
      </w:r>
      <w:r>
        <w:t xml:space="preserve"> </w:t>
      </w:r>
    </w:p>
    <w:p w:rsidRDefault="003617E6" w:rsidP="003617E6" w:rsidR="003617E6">
      <w:pPr>
        <w:pStyle w:val="Odlomakpopisa"/>
        <w:spacing w:after="240"/>
        <w:ind w:left="1068"/>
        <w:jc w:val="both"/>
      </w:pPr>
    </w:p>
    <w:p w:rsidRDefault="003617E6" w:rsidP="003617E6" w:rsidR="0053267A">
      <w:pPr>
        <w:pStyle w:val="Odlomakpopisa"/>
        <w:numPr>
          <w:ilvl w:val="0"/>
          <w:numId w:val="15"/>
        </w:numPr>
        <w:jc w:val="both"/>
      </w:pPr>
      <w:r w:rsidRPr="00CC1194">
        <w:t>poslovni račun – u stečaju (naknade za: zatvaranje računa</w:t>
      </w:r>
      <w:r w:rsidR="002C5BC1">
        <w:t xml:space="preserve"> </w:t>
      </w:r>
      <w:r w:rsidRPr="00CC1194">
        <w:t xml:space="preserve">(jednokratno </w:t>
      </w:r>
      <w:r w:rsidR="00916FD8">
        <w:t>500</w:t>
      </w:r>
      <w:r w:rsidR="002C5BC1">
        <w:t xml:space="preserve">,00 kn), održavanje računa te </w:t>
      </w:r>
      <w:r w:rsidRPr="00CC1194">
        <w:t>vođenje računa i izvršenje platnih naloga (</w:t>
      </w:r>
      <w:r>
        <w:t>40</w:t>
      </w:r>
      <w:r w:rsidRPr="00CC1194">
        <w:t xml:space="preserve">,00 kn </w:t>
      </w:r>
      <w:r w:rsidR="00916FD8">
        <w:t>x 12 mjeseci</w:t>
      </w:r>
      <w:r w:rsidRPr="00CC1194">
        <w:t xml:space="preserve">) u iznosu od </w:t>
      </w:r>
      <w:r>
        <w:t>480</w:t>
      </w:r>
      <w:r w:rsidRPr="00CC1194">
        <w:t>,00 kn u skladu s prosječnom naknadom prema Cjeniku financijskih institucija za usluge platnog prometa na tržištu u RH</w:t>
      </w:r>
      <w:r w:rsidR="00916FD8">
        <w:t xml:space="preserve"> </w:t>
      </w:r>
    </w:p>
    <w:p w:rsidRDefault="003617E6" w:rsidP="003617E6" w:rsidR="003617E6" w:rsidRPr="009662DC">
      <w:pPr>
        <w:jc w:val="both"/>
      </w:pPr>
    </w:p>
    <w:p w:rsidRDefault="003617E6" w:rsidP="004B7471" w:rsidR="004B7471">
      <w:pPr>
        <w:pStyle w:val="Odlomakpopisa"/>
        <w:numPr>
          <w:ilvl w:val="0"/>
          <w:numId w:val="15"/>
        </w:numPr>
        <w:jc w:val="both"/>
      </w:pPr>
      <w:r w:rsidRPr="00CC1194">
        <w:t xml:space="preserve">knjigovodstvene usluge – u stečaju (izrada svih knjigovodstvenih i poreznih evidencija i izvještaja – u stečaju (prosječna cijena usluga knjigovodstvenog servisa </w:t>
      </w:r>
      <w:r w:rsidRPr="009662DC">
        <w:t>750,00 kn</w:t>
      </w:r>
      <w:r w:rsidRPr="00CC1194">
        <w:t xml:space="preserve"> x </w:t>
      </w:r>
      <w:r w:rsidR="002C5BC1">
        <w:t>12</w:t>
      </w:r>
      <w:r w:rsidRPr="00CC1194">
        <w:t xml:space="preserve"> mjeseci) u iznosu od </w:t>
      </w:r>
      <w:r w:rsidR="002C5BC1">
        <w:t>9</w:t>
      </w:r>
      <w:r w:rsidRPr="00CC1194">
        <w:t>.000,00 kn</w:t>
      </w:r>
    </w:p>
    <w:p w:rsidRDefault="004B7471" w:rsidP="004B7471" w:rsidR="004B7471">
      <w:pPr>
        <w:pStyle w:val="Odlomakpopisa"/>
      </w:pPr>
    </w:p>
    <w:p w:rsidRDefault="004B7471" w:rsidP="004B7471" w:rsidR="004B7471" w:rsidRPr="005600E4">
      <w:pPr>
        <w:pStyle w:val="Odlomakpopisa"/>
        <w:numPr>
          <w:ilvl w:val="0"/>
          <w:numId w:val="15"/>
        </w:numPr>
        <w:jc w:val="both"/>
      </w:pPr>
      <w:r w:rsidRPr="005600E4">
        <w:t xml:space="preserve">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0A58D1" w:rsidP="003617E6" w:rsidR="000A58D1" w:rsidRPr="009662DC">
      <w:pPr>
        <w:jc w:val="both"/>
      </w:pPr>
    </w:p>
    <w:p w:rsidRDefault="000A58D1" w:rsidP="000A58D1" w:rsidR="000A58D1">
      <w:pPr>
        <w:pStyle w:val="Odlomakpopisa"/>
        <w:numPr>
          <w:ilvl w:val="0"/>
          <w:numId w:val="14"/>
        </w:numPr>
        <w:jc w:val="both"/>
      </w:pPr>
      <w:r w:rsidRPr="003617E6">
        <w:t>Trošak prinudne naplate sastoji se od sudske pristojbe po tarifi sudskih pristojbi na</w:t>
      </w:r>
      <w:r w:rsidRPr="009662DC">
        <w:t xml:space="preserve"> prijedlog za ovrhu na vrijednost spora od </w:t>
      </w:r>
      <w:r w:rsidR="00046D7A">
        <w:t>20.000,00</w:t>
      </w:r>
      <w:r w:rsidRPr="009662DC">
        <w:t xml:space="preserve"> kn u iznosu od </w:t>
      </w:r>
      <w:r w:rsidR="0043330E">
        <w:t>286</w:t>
      </w:r>
      <w:r w:rsidRPr="009662DC">
        <w:t>,00 kn,</w:t>
      </w:r>
      <w:r>
        <w:t xml:space="preserve"> te</w:t>
      </w:r>
      <w:r w:rsidRPr="009662DC">
        <w:t xml:space="preserve"> </w:t>
      </w:r>
      <w:r>
        <w:t xml:space="preserve">na </w:t>
      </w:r>
      <w:r w:rsidRPr="009662DC">
        <w:t xml:space="preserve"> </w:t>
      </w:r>
      <w:r>
        <w:t xml:space="preserve">rješenje o ovrsi </w:t>
      </w:r>
      <w:r w:rsidRPr="009662DC">
        <w:t xml:space="preserve">u iznosu od </w:t>
      </w:r>
      <w:r w:rsidR="0043330E">
        <w:t>286</w:t>
      </w:r>
      <w:r w:rsidRPr="009662DC">
        <w:t>,</w:t>
      </w:r>
      <w:r>
        <w:t xml:space="preserve">00 kn, odnosno trošak sudske pristojbe na tužbu za pobijanje pravnih radnji u iznosu od </w:t>
      </w:r>
      <w:r w:rsidR="0043330E">
        <w:t>572</w:t>
      </w:r>
      <w:r>
        <w:t xml:space="preserve">,00 kn i na presudu </w:t>
      </w:r>
      <w:r w:rsidR="0043330E">
        <w:t>572</w:t>
      </w:r>
      <w:r>
        <w:t xml:space="preserve">,00 kn, </w:t>
      </w:r>
      <w:r w:rsidR="00892598">
        <w:t xml:space="preserve">te trošak zastupanja odvjetnika: sastavljanje tužbe u iznosu </w:t>
      </w:r>
      <w:r w:rsidR="00D900FD">
        <w:t xml:space="preserve">od </w:t>
      </w:r>
      <w:r w:rsidR="00892598">
        <w:t>1.000,00 kn + PDV (Tar. br. 7. t. 1</w:t>
      </w:r>
      <w:r w:rsidR="00D900FD">
        <w:t>.</w:t>
      </w:r>
      <w:r w:rsidR="00892598">
        <w:t xml:space="preserve"> Odvjetničke tarife) i trošak zastupanja na ročištu u iznosu od 1.000,00 kn + PDV</w:t>
      </w:r>
      <w:r w:rsidR="00D900FD">
        <w:t xml:space="preserve"> (Tar. br. 9 Odvjetničke tarife</w:t>
      </w:r>
      <w:r w:rsidR="00D57A1D">
        <w:t>)</w:t>
      </w:r>
      <w:r w:rsidR="00892598">
        <w:t>.</w:t>
      </w:r>
    </w:p>
    <w:p w:rsidRDefault="003617E6" w:rsidP="003617E6" w:rsidR="003617E6">
      <w:pPr>
        <w:pStyle w:val="Odlomakpopisa"/>
        <w:ind w:left="1080"/>
        <w:jc w:val="both"/>
      </w:pPr>
    </w:p>
    <w:p w:rsidRDefault="000A58D1" w:rsidP="004B7471" w:rsidR="004B7471">
      <w:pPr>
        <w:pStyle w:val="Odlomakpopisa"/>
        <w:numPr>
          <w:ilvl w:val="0"/>
          <w:numId w:val="14"/>
        </w:numPr>
        <w:jc w:val="both"/>
      </w:pPr>
      <w:r w:rsidRPr="004B7471">
        <w:t>Troškovi procjene vozila po ovlaštenom sudskom procjenitelju po tržišnoj cijeni od 3.000,00 kn za dva teretna vozila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pStyle w:val="Odlomakpopisa"/>
        <w:numPr>
          <w:ilvl w:val="0"/>
          <w:numId w:val="14"/>
        </w:numPr>
        <w:jc w:val="both"/>
      </w:pPr>
      <w:r w:rsidRPr="005600E4">
        <w:t>jednokratna nagrada privremenom stečajnom upravitelju za</w:t>
      </w:r>
      <w:r>
        <w:t xml:space="preserve"> obavljene poslove u prethodnom </w:t>
      </w:r>
      <w:r w:rsidRPr="005600E4">
        <w:t>stečajnom postupku, čl. 4. Uredba o kriterijima i načinu obračuna i plaćanja nagrade stečajnim upraviteljima (Narodne novine 105/15) u iznosu od 3.500,00 kn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pStyle w:val="Odlomakpopisa"/>
        <w:numPr>
          <w:ilvl w:val="0"/>
          <w:numId w:val="14"/>
        </w:numPr>
        <w:jc w:val="both"/>
      </w:pPr>
      <w:r w:rsidRPr="005600E4">
        <w:t xml:space="preserve">nagrada stečajnom upravitelju – 16% od očekivanog unovčenja stečajne mase od 100.000,00 kn, čl. 7. Uredbe u iznosu od </w:t>
      </w:r>
      <w:r w:rsidR="00F51749">
        <w:t>16.000</w:t>
      </w:r>
      <w:r>
        <w:t>,00</w:t>
      </w:r>
      <w:r w:rsidRPr="009662DC">
        <w:t xml:space="preserve"> kn</w:t>
      </w:r>
    </w:p>
    <w:p w:rsidRDefault="004B7471" w:rsidP="004B7471" w:rsidR="004B7471">
      <w:pPr>
        <w:pStyle w:val="Odlomakpopisa"/>
      </w:pPr>
    </w:p>
    <w:p w:rsidRDefault="000A58D1" w:rsidP="004B7471" w:rsidR="004B7471">
      <w:pPr>
        <w:pStyle w:val="Odlomakpopisa"/>
        <w:numPr>
          <w:ilvl w:val="0"/>
          <w:numId w:val="14"/>
        </w:numPr>
        <w:jc w:val="both"/>
      </w:pPr>
      <w:r w:rsidRPr="004B7471">
        <w:t xml:space="preserve">Trošak sređivanja arhivskog gradiva obuhvaća trošak popisa od 160,00 kn i preuzimanja na čuvanje arhivskog gradiva na temelju dužnog metra po cijeni od </w:t>
      </w:r>
      <w:r w:rsidRPr="004B7471">
        <w:lastRenderedPageBreak/>
        <w:t xml:space="preserve">84,00 kn po dužnom metru, odnosno za 10 dužnih metara, a temeljem cjenika društva </w:t>
      </w:r>
      <w:proofErr w:type="spellStart"/>
      <w:r w:rsidR="004B7471">
        <w:t>Filoteka</w:t>
      </w:r>
      <w:proofErr w:type="spellEnd"/>
      <w:r w:rsidR="004B7471">
        <w:t xml:space="preserve"> d.o.o. Osijek u ukupnom iznosu od 1.000,00 kn</w:t>
      </w:r>
    </w:p>
    <w:p w:rsidRDefault="004B7471" w:rsidP="004B7471" w:rsidR="004B7471">
      <w:pPr>
        <w:pStyle w:val="Odlomakpopisa"/>
      </w:pPr>
    </w:p>
    <w:p w:rsidRDefault="00E964CD" w:rsidP="004B7471" w:rsidR="00E964CD">
      <w:pPr>
        <w:pStyle w:val="Odlomakpopisa"/>
        <w:numPr>
          <w:ilvl w:val="0"/>
          <w:numId w:val="14"/>
        </w:numPr>
        <w:jc w:val="both"/>
      </w:pPr>
      <w:r w:rsidRPr="005600E4">
        <w:t xml:space="preserve">naknada FINA-i za 2 objave </w:t>
      </w:r>
      <w:r w:rsidR="00BC540F">
        <w:t>GFI</w:t>
      </w:r>
      <w:r w:rsidRPr="005600E4">
        <w:t xml:space="preserve"> – 1 objava 230,00 kn </w:t>
      </w:r>
      <w:r w:rsidR="003B247D">
        <w:t xml:space="preserve">ukupno </w:t>
      </w:r>
      <w:r w:rsidR="005B7F08" w:rsidRPr="005600E4">
        <w:t xml:space="preserve">u iznosu od </w:t>
      </w:r>
      <w:r w:rsidRPr="005600E4">
        <w:t>460</w:t>
      </w:r>
      <w:r w:rsidR="005B7F08" w:rsidRPr="005600E4">
        <w:t>,00</w:t>
      </w:r>
      <w:r w:rsidRPr="005600E4">
        <w:t xml:space="preserve"> kn</w:t>
      </w:r>
      <w:r w:rsidR="005B7F08" w:rsidRPr="005600E4">
        <w:t xml:space="preserve"> </w:t>
      </w:r>
      <w:r w:rsidR="0029648C" w:rsidRPr="005600E4">
        <w:t>u skladu s Cjenikom FINE propisanim Pravilnikom o vrstama i visini naknada za uslugu javne objave dokumentacije iz Registra godišnjih financijskih izvještaja (Narodne novine br. 1/16).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B7471" w:rsidP="004B7471" w:rsidR="004B7471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6C3429">
        <w:t>22. svibnja</w:t>
      </w:r>
      <w:r w:rsidR="004854F0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1670FC" w:rsidP="0092277E" w:rsidR="001670FC">
      <w:pPr>
        <w:jc w:val="both"/>
      </w:pPr>
    </w:p>
    <w:p w:rsidRDefault="001670FC" w:rsidP="0092277E" w:rsidR="001670FC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EA0AB7">
        <w:t>0</w:t>
      </w:r>
      <w:r w:rsidR="00132C44">
        <w:t>6</w:t>
      </w:r>
      <w:r w:rsidR="00EA0AB7">
        <w:t>.08</w:t>
      </w:r>
      <w:r w:rsidR="009E6371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F91" w:rsidR="00CB3F91">
      <w:r>
        <w:separator/>
      </w:r>
    </w:p>
  </w:endnote>
  <w:endnote w:id="0" w:type="continuationSeparator">
    <w:p w:rsidRDefault="00CB3F91" w:rsidR="00CB3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F91" w:rsidR="00CB3F91">
      <w:r>
        <w:separator/>
      </w:r>
    </w:p>
  </w:footnote>
  <w:footnote w:id="0" w:type="continuationSeparator">
    <w:p w:rsidRDefault="00CB3F91" w:rsidR="00CB3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C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A45A8" w:rsidR="009A45A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A45A8">
      <w:t>7 St-1654/17-30</w:t>
    </w:r>
  </w:p>
  <w:p w:rsidRDefault="00D752CF" w:rsidP="00D752CF" w:rsidR="00D752CF" w:rsidRPr="00AE45C0">
    <w:pPr>
      <w:jc w:val="right"/>
    </w:pPr>
  </w:p>
  <w:p w:rsidRDefault="00C453D0" w:rsidP="002C5BC1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A45A8">
      <w:t>1654</w:t>
    </w:r>
    <w:r w:rsidR="00294614">
      <w:t>/17-</w:t>
    </w:r>
    <w:r w:rsidR="009A45A8">
      <w:t>30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9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6D7A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8D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6C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2C44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670FC"/>
    <w:rsid w:val="00167C2E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614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C5BC1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62F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17E6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30E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54F0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B7471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67A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102E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429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6883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2598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107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6FD8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5A8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371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5924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87BC9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63A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3F91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19A7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57A1D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00FD"/>
    <w:rsid w:val="00D917CC"/>
    <w:rsid w:val="00D91FA6"/>
    <w:rsid w:val="00D93907"/>
    <w:rsid w:val="00D93B28"/>
    <w:rsid w:val="00D94595"/>
    <w:rsid w:val="00D95819"/>
    <w:rsid w:val="00D964C5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0AB7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10E0"/>
    <w:rsid w:val="00F51749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0F8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5A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C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6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5A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C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6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33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33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59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Viduka Varenina</izvorni_sadrzaj>
    <derivirana_varijabla naziv="DomainObject.Predmet.StrankaFormated_1">  Mirjana Viduka Varenina</derivirana_varijabla>
  </DomainObject.Predmet.StrankaFormated>
  <DomainObject.Predmet.StrankaFormatedOIB>
    <izvorni_sadrzaj>  Mirjana Viduka Varenina, OIB 98866841784</izvorni_sadrzaj>
    <derivirana_varijabla naziv="DomainObject.Predmet.StrankaFormatedOIB_1">  Mirjana Viduka Varenina, OIB 98866841784</derivirana_varijabla>
  </DomainObject.Predmet.StrankaFormatedOIB>
  <DomainObject.Predmet.StrankaFormatedWithAdress>
    <izvorni_sadrzaj> Mirjana Viduka Varenina, Dubrovačka 107, 31000 Osijek</izvorni_sadrzaj>
    <derivirana_varijabla naziv="DomainObject.Predmet.StrankaFormatedWithAdress_1"> Mirjana Viduka Varenina, Dubrovačka 107, 31000 Osijek</derivirana_varijabla>
  </DomainObject.Predmet.StrankaFormatedWithAdress>
  <DomainObject.Predmet.StrankaFormatedWithAdressOIB>
    <izvorni_sadrzaj> Mirjana Viduka Varenina, OIB 98866841784, Dubrovačka 107, 31000 Osijek</izvorni_sadrzaj>
    <derivirana_varijabla naziv="DomainObject.Predmet.StrankaFormatedWithAdressOIB_1"> Mirjana Viduka Varenina, OIB 98866841784, Dubrovačka 107, 31000 Osijek</derivirana_varijabla>
  </DomainObject.Predmet.StrankaFormatedWithAdressOIB>
  <DomainObject.Predmet.StrankaWithAdress>
    <izvorni_sadrzaj>Mirjana Viduka Varenina Dubrovačka 107,31000 Osijek</izvorni_sadrzaj>
    <derivirana_varijabla naziv="DomainObject.Predmet.StrankaWithAdress_1">Mirjana Viduka Varenina Dubrovačka 107,31000 Osijek</derivirana_varijabla>
  </DomainObject.Predmet.StrankaWithAdress>
  <DomainObject.Predmet.StrankaWithAdressOIB>
    <izvorni_sadrzaj>Mirjana Viduka Varenina, OIB 98866841784, Dubrovačka 107,31000 Osijek</izvorni_sadrzaj>
    <derivirana_varijabla naziv="DomainObject.Predmet.StrankaWithAdressOIB_1">Mirjana Viduka Varenina, OIB 98866841784, Dubrovačka 107,31000 Osijek</derivirana_varijabla>
  </DomainObject.Predmet.StrankaWithAdressOIB>
  <DomainObject.Predmet.StrankaNazivFormated>
    <izvorni_sadrzaj>Mirjana Viduka Varenina</izvorni_sadrzaj>
    <derivirana_varijabla naziv="DomainObject.Predmet.StrankaNazivFormated_1">Mirjana Viduka Varenina</derivirana_varijabla>
  </DomainObject.Predmet.StrankaNazivFormated>
  <DomainObject.Predmet.StrankaNazivFormatedOIB>
    <izvorni_sadrzaj>Mirjana Viduka Varenina, OIB 98866841784</izvorni_sadrzaj>
    <derivirana_varijabla naziv="DomainObject.Predmet.StrankaNazivFormatedOIB_1">Mirjana Viduka Varenina, OIB 98866841784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Mirjana Viduka Varenina</item>
    </izvorni_sadrzaj>
    <derivirana_varijabla naziv="DomainObject.Predmet.StrankaListFormated_1">
      <item>Mirjana Viduka Varenina</item>
    </derivirana_varijabla>
  </DomainObject.Predmet.StrankaListFormated>
  <DomainObject.Predmet.StrankaListFormatedOIB>
    <izvorni_sadrzaj>
      <item>Mirjana Viduka Varenina, OIB 98866841784</item>
    </izvorni_sadrzaj>
    <derivirana_varijabla naziv="DomainObject.Predmet.StrankaListFormatedOIB_1">
      <item>Mirjana Viduka Varenina, OIB 98866841784</item>
    </derivirana_varijabla>
  </DomainObject.Predmet.StrankaListFormatedOIB>
  <DomainObject.Predmet.StrankaListFormatedWithAdress>
    <izvorni_sadrzaj>
      <item>Mirjana Viduka Varenina, Dubrovačka 107, 31000 Osijek</item>
    </izvorni_sadrzaj>
    <derivirana_varijabla naziv="DomainObject.Predmet.StrankaListFormatedWithAdress_1">
      <item>Mirjana Viduka Varenina, Dubrovačka 107, 31000 Osijek</item>
    </derivirana_varijabla>
  </DomainObject.Predmet.StrankaListFormatedWithAdress>
  <DomainObject.Predmet.StrankaListFormatedWithAdressOIB>
    <izvorni_sadrzaj>
      <item>Mirjana Viduka Varenina, OIB 98866841784, Dubrovačka 107, 31000 Osijek</item>
    </izvorni_sadrzaj>
    <derivirana_varijabla naziv="DomainObject.Predmet.StrankaListFormatedWithAdressOIB_1">
      <item>Mirjana Viduka Varenina, OIB 98866841784, Dubrovačka 107, 31000 Osijek</item>
    </derivirana_varijabla>
  </DomainObject.Predmet.StrankaListFormatedWithAdressOIB>
  <DomainObject.Predmet.StrankaListNazivFormated>
    <izvorni_sadrzaj>
      <item>Mirjana Viduka Varenina</item>
    </izvorni_sadrzaj>
    <derivirana_varijabla naziv="DomainObject.Predmet.StrankaListNazivFormated_1">
      <item>Mirjana Viduka Varenina</item>
    </derivirana_varijabla>
  </DomainObject.Predmet.StrankaListNazivFormated>
  <DomainObject.Predmet.StrankaListNazivFormatedOIB>
    <izvorni_sadrzaj>
      <item>Mirjana Viduka Varenina, OIB 98866841784</item>
    </izvorni_sadrzaj>
    <derivirana_varijabla naziv="DomainObject.Predmet.StrankaListNazivFormatedOIB_1">
      <item>Mirjana Viduka Varenina, OIB 98866841784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Viduka Varenina</izvorni_sadrzaj>
    <derivirana_varijabla naziv="DomainObject.Predmet.StrankaIDrugi_1">Mirjana Viduka Varenina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Mirjana Viduka Varenina, OIB 98866841784, Dubrovačka 107, 31000 Osijek</izvorni_sadrzaj>
    <derivirana_varijabla naziv="DomainObject.Predmet.StrankaIDrugiAdressOIB_1">Mirjana Viduka Varenina, OIB 98866841784, Dubrovačka 107, 31000 Osijek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XIAOYAN d.o.o.</item>
      <item>Mirjana Viduka Varenina</item>
    </izvorni_sadrzaj>
    <derivirana_varijabla naziv="DomainObject.Predmet.SudioniciListNaziv_1">
      <item>JIN XIAOYAN d.o.o.</item>
      <item>Mirjana Viduka Varenina</item>
    </derivirana_varijabla>
  </DomainObject.Predmet.SudioniciListNaziv>
  <DomainObject.Predmet.SudioniciListAdressOIB>
    <izvorni_sadrzaj>
      <item>JIN XIAOYAN d.o.o., OIB 34538809471, Samoborska cesta 145,10000 Zagreb</item>
      <item>Mirjana Viduka Varenina, OIB 98866841784, Dubrovačka 107,31000 Osijek</item>
    </izvorni_sadrzaj>
    <derivirana_varijabla naziv="DomainObject.Predmet.SudioniciListAdressOIB_1">
      <item>JIN XIAOYAN d.o.o., OIB 34538809471, Samoborska cesta 145,10000 Zagreb</item>
      <item>Mirjana Viduka Varenina, OIB 98866841784, Dubrovačka 107,31000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98866841784</item>
    </izvorni_sadrzaj>
    <derivirana_varijabla naziv="DomainObject.Predmet.SudioniciListNazivOIB_1">
      <item>, OIB 34538809471</item>
      <item>, OIB 98866841784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B02B0-0FFD-4504-9CB4-2DC9BC13D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952</properties:Words>
  <properties:Characters>5201</properties:Characters>
  <properties:Lines>151</properties:Lines>
  <properties:Paragraphs>35</properties:Paragraphs>
  <properties:TotalTime>697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2018-05-22T06:12:00Z</cp:lastPrinted>
  <dcterms:modified xmlns:xsi="http://www.w3.org/2001/XMLSchema-instance" xsi:type="dcterms:W3CDTF">2018-05-22T06:34:00Z</dcterms:modified>
  <cp:revision>481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(1654-17 (-30) SNJEŽANA SUDAREVIĆ.docx)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