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2580" w14:paraId="07f258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8A38BC">
        <w:rPr>
          <w:rStyle w:val="Naglaeno"/>
          <w:b w:val="false"/>
        </w:rPr>
        <w:t>6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1D552C">
        <w:rPr>
          <w:rStyle w:val="Naglaeno"/>
          <w:b w:val="false"/>
        </w:rPr>
        <w:t>3</w:t>
      </w:r>
      <w:r w:rsidR="008A55C3">
        <w:rPr>
          <w:rStyle w:val="Naglaeno"/>
          <w:b w:val="false"/>
        </w:rPr>
        <w:t>45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17</w:t>
      </w:r>
      <w:r w:rsidR="00BB3D5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 xml:space="preserve">L. </w:t>
      </w:r>
      <w:proofErr w:type="spellStart"/>
      <w:r w:rsidR="00C111D8">
        <w:t>Jagera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8A55C3">
        <w:t xml:space="preserve">PROJEKT-INVEST jednostavno društvo s ograničenom odgovornošću za graditeljstvo i usluge, Đakovo, Pape Ivana Pavla II 9, </w:t>
      </w:r>
      <w:r w:rsidR="00C111D8">
        <w:t xml:space="preserve"> </w:t>
      </w:r>
      <w:r w:rsidR="008A55C3">
        <w:t>MBS</w:t>
      </w:r>
      <w:r w:rsidR="0005575B">
        <w:t xml:space="preserve">: </w:t>
      </w:r>
      <w:r w:rsidR="008A55C3">
        <w:t>030163304</w:t>
      </w:r>
      <w:r w:rsidR="0005575B">
        <w:t>,</w:t>
      </w:r>
      <w:r w:rsidR="00C111D8">
        <w:t xml:space="preserve"> OIB: </w:t>
      </w:r>
      <w:r w:rsidR="008A55C3">
        <w:t>47422393889</w:t>
      </w:r>
      <w:r w:rsidR="00492254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5575B">
        <w:t>2</w:t>
      </w:r>
      <w:r w:rsidR="008A55C3">
        <w:t>3</w:t>
      </w:r>
      <w:r w:rsidR="00BB3D58">
        <w:t xml:space="preserve">. </w:t>
      </w:r>
      <w:r w:rsidR="008A55C3">
        <w:t>ožujka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8A55C3">
        <w:t>PROJEKT-INVEST jednostavno društvo s ograničenom odgovornošću za graditeljstvo i usluge, Đakovo, Pape Ivana Pavla II 9, MBS: 030163304</w:t>
      </w:r>
      <w:r w:rsidR="0005575B">
        <w:t xml:space="preserve">, OIB: </w:t>
      </w:r>
      <w:r w:rsidR="008A55C3">
        <w:t>47422393889</w:t>
      </w:r>
      <w:r w:rsidR="00492254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8A55C3">
        <w:t>87.719,89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8A55C3">
        <w:t xml:space="preserve">Marinko </w:t>
      </w:r>
      <w:proofErr w:type="spellStart"/>
      <w:r w:rsidR="008A55C3">
        <w:t>Crnjac</w:t>
      </w:r>
      <w:proofErr w:type="spellEnd"/>
      <w:r w:rsidR="008A55C3">
        <w:t xml:space="preserve">, </w:t>
      </w:r>
      <w:proofErr w:type="spellStart"/>
      <w:r w:rsidR="008A55C3">
        <w:t>Ladimirevci</w:t>
      </w:r>
      <w:proofErr w:type="spellEnd"/>
      <w:r w:rsidR="008A55C3">
        <w:t xml:space="preserve">, Ive Lole Ribara 57, </w:t>
      </w:r>
      <w:r w:rsidR="0005575B">
        <w:t xml:space="preserve">OIB: </w:t>
      </w:r>
      <w:r w:rsidR="008A55C3">
        <w:t>52225632729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1D552C">
        <w:t>3</w:t>
      </w:r>
      <w:r w:rsidR="008A55C3">
        <w:t>45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95718">
        <w:t>23</w:t>
      </w:r>
      <w:r w:rsidR="008C1EC2">
        <w:t>.</w:t>
      </w:r>
      <w:r w:rsidR="00EB5E1B">
        <w:t xml:space="preserve"> </w:t>
      </w:r>
      <w:r w:rsidR="00495718">
        <w:t>ožujka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95718">
        <w:t>20</w:t>
      </w:r>
      <w:r w:rsidR="00EB5E1B">
        <w:t>.</w:t>
      </w:r>
      <w:r w:rsidR="00495718">
        <w:t>5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3C4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1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A13C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A13C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3C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3C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1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A13C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A13C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3C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3C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PROJEKT-INVEST jednostavno društvo s ograničenom odgovornošću za graditeljstvo i usluge</izvorni_sadrzaj>
    <derivirana_varijabla naziv="DomainObject.Predmet.ProtustrankaFormated_1">  PROJEKT-INVEST jednostavno društvo s ograničenom odgovornošću za graditeljstvo i usluge</derivirana_varijabla>
  </DomainObject.Predmet.ProtustrankaFormated>
  <DomainObject.Predmet.ProtustrankaFormatedOIB>
    <izvorni_sadrzaj>  PROJEKT-INVEST jednostavno društvo s ograničenom odgovornošću za graditeljstvo i usluge, OIB 47422393889</izvorni_sadrzaj>
    <derivirana_varijabla naziv="DomainObject.Predmet.ProtustrankaFormatedOIB_1">  PROJEKT-INVEST jednostavno društvo s ograničenom odgovornošću za graditeljstvo i usluge, OIB 47422393889</derivirana_varijabla>
  </DomainObject.Predmet.ProtustrankaFormatedOIB>
  <DomainObject.Predmet.ProtustrankaFormatedWithAdress>
    <izvorni_sadrzaj> PROJEKT-INVEST jednostavno društvo s ograničenom odgovornošću za graditeljstvo i usluge, Pape Ivana Pavla II 9, 31400 Đakovo</izvorni_sadrzaj>
    <derivirana_varijabla naziv="DomainObject.Predmet.ProtustrankaFormatedWithAdress_1"> PROJEKT-INVEST jednostavno društvo s ograničenom odgovornošću za graditeljstvo i usluge, Pape Ivana Pavla II 9, 31400 Đakovo</derivirana_varijabla>
  </DomainObject.Predmet.ProtustrankaFormatedWithAdress>
  <DomainObject.Predmet.ProtustrankaFormatedWithAdressOIB>
    <izvorni_sadrzaj> PROJEKT-INVEST jednostavno društvo s ograničenom odgovornošću za graditeljstvo i usluge, OIB 47422393889, Pape Ivana Pavla II 9, 31400 Đakovo</izvorni_sadrzaj>
    <derivirana_varijabla naziv="DomainObject.Predmet.ProtustrankaFormatedWithAdressOIB_1"> PROJEKT-INVEST jednostavno društvo s ograničenom odgovornošću za graditeljstvo i usluge, OIB 47422393889, Pape Ivana Pavla II 9, 31400 Đakovo</derivirana_varijabla>
  </DomainObject.Predmet.ProtustrankaFormatedWithAdressOIB>
  <DomainObject.Predmet.ProtustrankaWithAdress>
    <izvorni_sadrzaj>PROJEKT-INVEST jednostavno društvo s ograničenom odgovornošću za graditeljstvo i usluge Pape Ivana Pavla II 9, 31400 Đakovo</izvorni_sadrzaj>
    <derivirana_varijabla naziv="DomainObject.Predmet.ProtustrankaWithAdress_1">PROJEKT-INVEST jednostavno društvo s ograničenom odgovornošću za graditeljstvo i usluge Pape Ivana Pavla II 9, 31400 Đakovo</derivirana_varijabla>
  </DomainObject.Predmet.ProtustrankaWithAdress>
  <DomainObject.Predmet.ProtustrankaWithAdressOIB>
    <izvorni_sadrzaj>PROJEKT-INVEST jednostavno društvo s ograničenom odgovornošću za graditeljstvo i usluge, OIB 47422393889, Pape Ivana Pavla II 9, 31400 Đakovo</izvorni_sadrzaj>
    <derivirana_varijabla naziv="DomainObject.Predmet.ProtustrankaWithAdressOIB_1">PROJEKT-INVEST jednostavno društvo s ograničenom odgovornošću za graditeljstvo i usluge, OIB 47422393889, Pape Ivana Pavla II 9, 31400 Đakovo</derivirana_varijabla>
  </DomainObject.Predmet.ProtustrankaWithAdressOIB>
  <DomainObject.Predmet.ProtustrankaNazivFormated>
    <izvorni_sadrzaj>PROJEKT-INVEST jednostavno društvo s ograničenom odgovornošću za graditeljstvo i usluge</izvorni_sadrzaj>
    <derivirana_varijabla naziv="DomainObject.Predmet.ProtustrankaNazivFormated_1">PROJEKT-INVEST jednostavno društvo s ograničenom odgovornošću za graditeljstvo i usluge</derivirana_varijabla>
  </DomainObject.Predmet.ProtustrankaNazivFormated>
  <DomainObject.Predmet.ProtustrankaNazivFormatedOIB>
    <izvorni_sadrzaj>PROJEKT-INVEST jednostavno društvo s ograničenom odgovornošću za graditeljstvo i usluge, OIB 47422393889</izvorni_sadrzaj>
    <derivirana_varijabla naziv="DomainObject.Predmet.ProtustrankaNazivFormatedOIB_1">PROJEKT-INVEST jednostavno društvo s ograničenom odgovornošću za graditeljstvo i usluge, OIB 47422393889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PROJEKT-INVEST jednostavno društvo s ograničenom odgovornošću za graditeljstvo i usluge</item>
    </izvorni_sadrzaj>
    <derivirana_varijabla naziv="DomainObject.Predmet.ProtuStrankaListFormated_1">
      <item>PROJEKT-INVEST jednostavno društvo s ograničenom odgovornošću za graditeljstvo i usluge</item>
    </derivirana_varijabla>
  </DomainObject.Predmet.ProtuStrankaListFormated>
  <DomainObject.Predmet.ProtuStrankaListFormatedOIB>
    <izvorni_sadrzaj>
      <item>PROJEKT-INVEST jednostavno društvo s ograničenom odgovornošću za graditeljstvo i usluge, OIB 47422393889</item>
    </izvorni_sadrzaj>
    <derivirana_varijabla naziv="DomainObject.Predmet.ProtuStrankaListFormatedOIB_1">
      <item>PROJEKT-INVEST jednostavno društvo s ograničenom odgovornošću za graditeljstvo i usluge, OIB 47422393889</item>
    </derivirana_varijabla>
  </DomainObject.Predmet.ProtuStrankaListFormatedOIB>
  <DomainObject.Predmet.ProtuStrankaListFormatedWithAdress>
    <izvorni_sadrzaj>
      <item>PROJEKT-INVEST jednostavno društvo s ograničenom odgovornošću za graditeljstvo i usluge, Pape Ivana Pavla II 9, 31400 Đakovo</item>
    </izvorni_sadrzaj>
    <derivirana_varijabla naziv="DomainObject.Predmet.ProtuStrankaListFormatedWithAdress_1">
      <item>PROJEKT-INVEST jednostavno društvo s ograničenom odgovornošću za graditeljstvo i usluge, Pape Ivana Pavla II 9, 31400 Đakovo</item>
    </derivirana_varijabla>
  </DomainObject.Predmet.ProtuStrankaListFormatedWithAdress>
  <DomainObject.Predmet.ProtuStrankaListFormatedWithAdressOIB>
    <izvorni_sadrzaj>
      <item>PROJEKT-INVEST jednostavno društvo s ograničenom odgovornošću za graditeljstvo i usluge, OIB 47422393889, Pape Ivana Pavla II 9, 31400 Đakovo</item>
    </izvorni_sadrzaj>
    <derivirana_varijabla naziv="DomainObject.Predmet.ProtuStrankaListFormatedWithAdressOIB_1">
      <item>PROJEKT-INVEST jednostavno društvo s ograničenom odgovornošću za graditeljstvo i usluge, OIB 47422393889, Pape Ivana Pavla II 9, 31400 Đakovo</item>
    </derivirana_varijabla>
  </DomainObject.Predmet.ProtuStrankaListFormatedWithAdressOIB>
  <DomainObject.Predmet.ProtuStrankaListNazivFormated>
    <izvorni_sadrzaj>
      <item>PROJEKT-INVEST jednostavno društvo s ograničenom odgovornošću za graditeljstvo i usluge</item>
    </izvorni_sadrzaj>
    <derivirana_varijabla naziv="DomainObject.Predmet.ProtuStrankaListNazivFormated_1">
      <item>PROJEKT-INVEST jednostavno društvo s ograničenom odgovornošću za graditeljstvo i usluge</item>
    </derivirana_varijabla>
  </DomainObject.Predmet.ProtuStrankaListNazivFormated>
  <DomainObject.Predmet.ProtuStrankaListNazivFormatedOIB>
    <izvorni_sadrzaj>
      <item>PROJEKT-INVEST jednostavno društvo s ograničenom odgovornošću za graditeljstvo i usluge, OIB 47422393889</item>
    </izvorni_sadrzaj>
    <derivirana_varijabla naziv="DomainObject.Predmet.ProtuStrankaListNazivFormatedOIB_1">
      <item>PROJEKT-INVEST jednostavno društvo s ograničenom odgovornošću za graditeljstvo i usluge, OIB 47422393889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PROJEKT-INVEST jednostavno društvo s ograničenom odgovornošću za graditeljstvo i usluge</izvorni_sadrzaj>
    <derivirana_varijabla naziv="DomainObject.Predmet.ProtustrankaIDrugi_1">PROJEKT-INVEST jednostavno društvo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PROJEKT-INVEST jednostavno društvo s ograničenom odgovornošću za graditeljstvo i usluge, OIB 47422393889, Pape Ivana Pavla II 9, 31400 Đakovo</izvorni_sadrzaj>
    <derivirana_varijabla naziv="DomainObject.Predmet.ProtustrankaIDrugiAdressOIB_1">PROJEKT-INVEST jednostavno društvo s ograničenom odgovornošću za graditeljstvo i usluge, OIB 47422393889, Pape Ivana Pavla II 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PROJEKT-INVEST jednostavno društvo s ograničenom odgovornošću za graditeljstvo i usluge</item>
    </izvorni_sadrzaj>
    <derivirana_varijabla naziv="DomainObject.Predmet.SudioniciListNaziv_1">
      <item>FINA RC OSIJEK</item>
      <item>PROJEKT-INVEST jednostavno društvo s ograničenom odgovornošću za graditeljstvo i usluge</item>
    </derivirana_varijabla>
  </DomainObject.Predmet.SudioniciListNaziv>
  <DomainObject.Predmet.SudioniciListAdressOIB>
    <izvorni_sadrzaj>
      <item>FINA RC OSIJEK, OIB 85821130368</item>
      <item>PROJEKT-INVEST jednostavno društvo s ograničenom odgovornošću za graditeljstvo i usluge, OIB 47422393889, Pape Ivana Pavla II 9,31400 Đakovo</item>
    </izvorni_sadrzaj>
    <derivirana_varijabla naziv="DomainObject.Predmet.SudioniciListAdressOIB_1">
      <item>FINA RC OSIJEK, OIB 85821130368</item>
      <item>PROJEKT-INVEST jednostavno društvo s ograničenom odgovornošću za graditeljstvo i usluge, OIB 47422393889, Pape Ivana Pavla II 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47422393889</item>
    </izvorni_sadrzaj>
    <derivirana_varijabla naziv="DomainObject.Predmet.SudioniciListNazivOIB_1">
      <item>, OIB 85821130368</item>
      <item>, OIB 47422393889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281CB-6D39-488B-BAB5-FE551B80AB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2188</properties:Characters>
  <properties:Lines>51</properties:Lines>
  <properties:Paragraphs>16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2017-03-23T07:25:00Z</dcterms:created>
  <dc:creator>Korisnik</dc:creator>
  <cp:lastModifiedBy>Gordana Harc</cp:lastModifiedBy>
  <cp:lastPrinted>2017-03-23T07:36:00Z</cp:lastPrinted>
  <dcterms:modified xmlns:xsi="http://www.w3.org/2001/XMLSchema-instance" xsi:type="dcterms:W3CDTF">2017-03-23T07:42:00Z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