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720a" w14:paraId="7c7720a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stečajna masa iza V. I S. NEKRETNINE d.o.o. „u stečaju“, Rijeka, Markovići 21, OIB 53113491129, dana </w:t>
      </w:r>
      <w:r w:rsidR="00E83E93">
        <w:t>25</w:t>
      </w:r>
      <w:r w:rsidR="00CC009C">
        <w:t>. siječnja 2018.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042B62" w:rsidP="00E83E93" w:rsidR="00042B62" w:rsidRPr="00E83E93">
      <w:pPr>
        <w:jc w:val="both"/>
      </w:pPr>
      <w:r>
        <w:tab/>
        <w:t xml:space="preserve">- </w:t>
      </w:r>
      <w:proofErr w:type="spellStart"/>
      <w:r w:rsidR="00CE3073">
        <w:t>Leanu</w:t>
      </w:r>
      <w:proofErr w:type="spellEnd"/>
      <w:r w:rsidR="00CE3073">
        <w:t xml:space="preserve"> Fondi</w:t>
      </w:r>
      <w:r>
        <w:t xml:space="preserve"> iz Slovenije, </w:t>
      </w:r>
      <w:r w:rsidR="00C94429">
        <w:t>6320 Portorož</w:t>
      </w:r>
      <w:r>
        <w:t xml:space="preserve">, </w:t>
      </w:r>
      <w:proofErr w:type="spellStart"/>
      <w:r w:rsidR="00C94429">
        <w:t>Liminjanska</w:t>
      </w:r>
      <w:proofErr w:type="spellEnd"/>
      <w:r w:rsidR="00C94429">
        <w:t xml:space="preserve"> 71</w:t>
      </w:r>
      <w:r>
        <w:t xml:space="preserve">, OIB: </w:t>
      </w:r>
      <w:r w:rsidR="00C94429">
        <w:t>02551367957</w:t>
      </w:r>
      <w:r>
        <w:t xml:space="preserve">, na račun </w:t>
      </w:r>
      <w:r w:rsidR="00153FC9">
        <w:t>HR</w:t>
      </w:r>
      <w:r w:rsidR="00AB7C98">
        <w:t>6623800063240126254</w:t>
      </w:r>
      <w:r w:rsidR="009A21D2">
        <w:t xml:space="preserve">, u iznosu od </w:t>
      </w:r>
      <w:r w:rsidR="00CE3073">
        <w:t>76.073,55</w:t>
      </w:r>
      <w:r w:rsidR="009A21D2">
        <w:t xml:space="preserve"> kuna, identifikator nadmetanja </w:t>
      </w:r>
      <w:r w:rsidR="00654BC2">
        <w:t>5745</w:t>
      </w:r>
      <w:r w:rsidR="003469DE">
        <w:t xml:space="preserve">, </w:t>
      </w:r>
    </w:p>
    <w:p w:rsidRDefault="00E83E93" w:rsidP="00E83E93" w:rsidR="00E83E93" w:rsidRPr="00E83E93">
      <w:pPr>
        <w:jc w:val="both"/>
      </w:pPr>
      <w:r w:rsidRPr="00E83E93">
        <w:tab/>
        <w:t xml:space="preserve">- AKTIVA </w:t>
      </w:r>
      <w:r w:rsidR="003469DE">
        <w:t>KAPITAL</w:t>
      </w:r>
      <w:r w:rsidRPr="00E83E93">
        <w:t xml:space="preserve"> d.o.o. </w:t>
      </w:r>
      <w:proofErr w:type="spellStart"/>
      <w:r w:rsidRPr="00E83E93">
        <w:t>Gračišće</w:t>
      </w:r>
      <w:proofErr w:type="spellEnd"/>
      <w:r w:rsidRPr="00E83E93">
        <w:t xml:space="preserve">, </w:t>
      </w:r>
      <w:proofErr w:type="spellStart"/>
      <w:r w:rsidRPr="00E83E93">
        <w:t>Marcani</w:t>
      </w:r>
      <w:proofErr w:type="spellEnd"/>
      <w:r w:rsidRPr="00E83E93">
        <w:t xml:space="preserve"> 131 C, OIB </w:t>
      </w:r>
      <w:r w:rsidR="00F31A55">
        <w:t>60869680078</w:t>
      </w:r>
      <w:r w:rsidRPr="00E83E93">
        <w:t>, na račun  HR</w:t>
      </w:r>
      <w:r w:rsidR="00A0319C">
        <w:t>35250000911013978</w:t>
      </w:r>
      <w:r w:rsidR="00153FC9">
        <w:t>61</w:t>
      </w:r>
      <w:r w:rsidRPr="00E83E93">
        <w:t xml:space="preserve">, u iznosu od </w:t>
      </w:r>
      <w:r w:rsidR="00CE3073">
        <w:t xml:space="preserve">76.073,55 </w:t>
      </w:r>
      <w:r w:rsidRPr="00E83E93">
        <w:t xml:space="preserve">kuna, identifikator nadmetanja </w:t>
      </w:r>
      <w:r w:rsidR="00654BC2">
        <w:t>5745</w:t>
      </w:r>
      <w:r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B26280">
        <w:t xml:space="preserve">Krešimiru </w:t>
      </w:r>
      <w:proofErr w:type="spellStart"/>
      <w:r w:rsidR="00B26280">
        <w:t>Richu</w:t>
      </w:r>
      <w:proofErr w:type="spellEnd"/>
      <w:r w:rsidR="00B26280">
        <w:t xml:space="preserve"> iz Zagreba, </w:t>
      </w:r>
      <w:proofErr w:type="spellStart"/>
      <w:r w:rsidR="00B26280">
        <w:t>Nehruov</w:t>
      </w:r>
      <w:proofErr w:type="spellEnd"/>
      <w:r w:rsidR="00B26280">
        <w:t xml:space="preserve"> trg 41, </w:t>
      </w:r>
      <w:r w:rsidRPr="00E83E93">
        <w:t xml:space="preserve">OIB </w:t>
      </w:r>
      <w:r w:rsidR="00B26280">
        <w:t>00165740007</w:t>
      </w:r>
      <w:r w:rsidRPr="00E83E93">
        <w:t>, na račun  HR</w:t>
      </w:r>
      <w:r w:rsidR="00A0319C">
        <w:t>8523600003232245935</w:t>
      </w:r>
      <w:r w:rsidRPr="00E83E93">
        <w:t xml:space="preserve">, u iznosu od </w:t>
      </w:r>
      <w:r w:rsidR="00CE3073">
        <w:t xml:space="preserve">76.073,55 </w:t>
      </w:r>
      <w:r w:rsidRPr="00E83E93">
        <w:t xml:space="preserve">kuna, identifikator nadmetanja </w:t>
      </w:r>
      <w:r w:rsidR="00654BC2">
        <w:t>5745</w:t>
      </w:r>
      <w:r w:rsidRPr="00E83E93">
        <w:t>,</w:t>
      </w:r>
    </w:p>
    <w:p w:rsidRDefault="0003699F" w:rsidP="00E83E93" w:rsidR="0003699F" w:rsidRPr="00E83E93">
      <w:pPr>
        <w:jc w:val="both"/>
      </w:pPr>
      <w:r>
        <w:tab/>
      </w:r>
      <w:r w:rsidRPr="00E83E93">
        <w:t xml:space="preserve">- </w:t>
      </w:r>
      <w:r>
        <w:t xml:space="preserve">Alenu Macanu iz Pule, </w:t>
      </w:r>
      <w:proofErr w:type="spellStart"/>
      <w:r>
        <w:t>Valturska</w:t>
      </w:r>
      <w:proofErr w:type="spellEnd"/>
      <w:r>
        <w:t xml:space="preserve"> ulica 82, </w:t>
      </w:r>
      <w:r w:rsidRPr="00E83E93">
        <w:t xml:space="preserve">OIB </w:t>
      </w:r>
      <w:r>
        <w:t>05345198446</w:t>
      </w:r>
      <w:r w:rsidRPr="00E83E93">
        <w:t>, na račun  HR</w:t>
      </w:r>
      <w:r w:rsidR="009B27E5">
        <w:t>2923600003223127682</w:t>
      </w:r>
      <w:r w:rsidRPr="00E83E93">
        <w:t xml:space="preserve">, u iznosu od </w:t>
      </w:r>
      <w:r>
        <w:t xml:space="preserve">76.073,55 </w:t>
      </w:r>
      <w:r w:rsidRPr="00E83E93">
        <w:t xml:space="preserve">kuna, identifikator nadmetanja </w:t>
      </w:r>
      <w:r>
        <w:t>5745</w:t>
      </w:r>
      <w:r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A5AB9">
        <w:t>ASSET PILLAR INVESTMENT d.o.o. Umag, Savudrija, Riva 160 A</w:t>
      </w:r>
      <w:r w:rsidRPr="00E83E93">
        <w:t xml:space="preserve">, OIB </w:t>
      </w:r>
      <w:r w:rsidR="009A5AB9">
        <w:t>55172232853</w:t>
      </w:r>
      <w:r w:rsidRPr="00E83E93">
        <w:t>, na račun  HR</w:t>
      </w:r>
      <w:r w:rsidR="008E2676">
        <w:t>4923800061140024956</w:t>
      </w:r>
      <w:r w:rsidRPr="00E83E93">
        <w:t xml:space="preserve">, u iznosu od </w:t>
      </w:r>
      <w:r w:rsidR="009A5AB9">
        <w:t>7</w:t>
      </w:r>
      <w:r w:rsidR="00467ACD">
        <w:t>6</w:t>
      </w:r>
      <w:r w:rsidR="009A5AB9">
        <w:t>.</w:t>
      </w:r>
      <w:r w:rsidR="00467ACD">
        <w:t>074</w:t>
      </w:r>
      <w:r w:rsidR="009A5AB9">
        <w:t>,00</w:t>
      </w:r>
      <w:r w:rsidRPr="00E83E93">
        <w:t xml:space="preserve"> kuna, identifikator nadmetanja </w:t>
      </w:r>
      <w:r w:rsidR="00654BC2">
        <w:t>5745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ERSTE&amp;STEIERM</w:t>
      </w:r>
      <w:r w:rsidR="00B66DD2">
        <w:t>Ä</w:t>
      </w:r>
      <w:r>
        <w:t>RKISCHE BANK d.d. Rijeka, Jadranski Trg 3a, OIB: 23057039320, na račun HR</w:t>
      </w:r>
      <w:r w:rsidR="008E2676">
        <w:t>9524020061031262160</w:t>
      </w:r>
      <w:r>
        <w:t xml:space="preserve">, </w:t>
      </w:r>
      <w:r w:rsidR="008F5616" w:rsidRPr="00E83E93">
        <w:t xml:space="preserve">u iznosu od </w:t>
      </w:r>
      <w:r w:rsidR="00CE3073">
        <w:t xml:space="preserve">76.073,55 </w:t>
      </w:r>
      <w:r w:rsidR="008F5616" w:rsidRPr="00E83E93">
        <w:t xml:space="preserve">kuna, identifikator nadmetanja </w:t>
      </w:r>
      <w:r w:rsidR="00654BC2">
        <w:t>5745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467ACD">
        <w:t xml:space="preserve">S – CO d.o.o. Umag, Murine, </w:t>
      </w:r>
      <w:proofErr w:type="spellStart"/>
      <w:r w:rsidR="00467ACD">
        <w:t>Šćavonja</w:t>
      </w:r>
      <w:proofErr w:type="spellEnd"/>
      <w:r w:rsidR="00467ACD">
        <w:t xml:space="preserve"> 44 E, OIB 88126633655</w:t>
      </w:r>
      <w:r w:rsidR="008F5616">
        <w:t>, na račun HR</w:t>
      </w:r>
      <w:r w:rsidR="009B27E5">
        <w:t>9323800061140007092</w:t>
      </w:r>
      <w:r w:rsidR="008F5616">
        <w:t xml:space="preserve">, </w:t>
      </w:r>
      <w:r w:rsidR="008F5616" w:rsidRPr="00E83E93">
        <w:t xml:space="preserve">u iznosu od </w:t>
      </w:r>
      <w:r w:rsidR="00CE3073">
        <w:t xml:space="preserve">76.073,55 </w:t>
      </w:r>
      <w:r w:rsidR="008F5616" w:rsidRPr="00E83E93">
        <w:t xml:space="preserve">kuna, identifikator nadmetanja </w:t>
      </w:r>
      <w:r w:rsidR="00654BC2">
        <w:t>5745</w:t>
      </w:r>
      <w:r w:rsidR="005B6AEF">
        <w:t xml:space="preserve">, </w:t>
      </w:r>
    </w:p>
    <w:p w:rsidRDefault="005B6AEF" w:rsidP="00E83E93" w:rsidR="005B6AEF">
      <w:pPr>
        <w:jc w:val="both"/>
      </w:pPr>
      <w:r>
        <w:tab/>
      </w:r>
      <w:r w:rsidRPr="00E83E93">
        <w:t xml:space="preserve">- </w:t>
      </w:r>
      <w:proofErr w:type="spellStart"/>
      <w:r>
        <w:t>Consulting</w:t>
      </w:r>
      <w:proofErr w:type="spellEnd"/>
      <w:r>
        <w:t xml:space="preserve"> &amp; </w:t>
      </w:r>
      <w:proofErr w:type="spellStart"/>
      <w:r>
        <w:t>Engineering</w:t>
      </w:r>
      <w:proofErr w:type="spellEnd"/>
      <w:r>
        <w:t xml:space="preserve"> Studio d.o.o. Novigrad, </w:t>
      </w:r>
      <w:r w:rsidR="004C3370">
        <w:t xml:space="preserve">Stancija </w:t>
      </w:r>
      <w:proofErr w:type="spellStart"/>
      <w:r w:rsidR="004C3370">
        <w:t>Rosello</w:t>
      </w:r>
      <w:proofErr w:type="spellEnd"/>
      <w:r w:rsidR="004C3370">
        <w:t xml:space="preserve"> 1, </w:t>
      </w:r>
      <w:r>
        <w:t xml:space="preserve">OIB </w:t>
      </w:r>
      <w:r w:rsidR="004C3370">
        <w:t>88006576083</w:t>
      </w:r>
      <w:r>
        <w:t>, na račun HR</w:t>
      </w:r>
      <w:r w:rsidR="002F3948">
        <w:t>5323400091110694768</w:t>
      </w:r>
      <w:r>
        <w:t xml:space="preserve">, </w:t>
      </w:r>
      <w:r w:rsidRPr="00E83E93">
        <w:t xml:space="preserve">u iznosu od </w:t>
      </w:r>
      <w:r>
        <w:t>76.073,5</w:t>
      </w:r>
      <w:r w:rsidR="006B5EE4">
        <w:t>6</w:t>
      </w:r>
      <w:r>
        <w:t xml:space="preserve"> </w:t>
      </w:r>
      <w:r w:rsidRPr="00E83E93">
        <w:t xml:space="preserve">kuna, identifikator nadmetanja </w:t>
      </w:r>
      <w:r>
        <w:t>5745</w:t>
      </w:r>
      <w:r w:rsidR="004C3370">
        <w:t xml:space="preserve">, </w:t>
      </w:r>
    </w:p>
    <w:p w:rsidRDefault="004C3370" w:rsidP="00E83E93" w:rsidR="004C3370" w:rsidRPr="00E83E93">
      <w:pPr>
        <w:jc w:val="both"/>
      </w:pPr>
      <w:r>
        <w:tab/>
      </w:r>
      <w:r w:rsidRPr="00E83E93">
        <w:t xml:space="preserve">- </w:t>
      </w:r>
      <w:r>
        <w:t xml:space="preserve">Marinu </w:t>
      </w:r>
      <w:proofErr w:type="spellStart"/>
      <w:r>
        <w:t>Štembergi</w:t>
      </w:r>
      <w:proofErr w:type="spellEnd"/>
      <w:r>
        <w:t xml:space="preserve"> iz Umaga, 6. svibnja 17, OIB </w:t>
      </w:r>
      <w:r w:rsidR="002F3948">
        <w:t>19320040091</w:t>
      </w:r>
      <w:r>
        <w:t>, na račun HR</w:t>
      </w:r>
      <w:r w:rsidR="002F3948">
        <w:t>4923800063240076508</w:t>
      </w:r>
      <w:r>
        <w:t xml:space="preserve">, </w:t>
      </w:r>
      <w:r w:rsidRPr="00E83E93">
        <w:t xml:space="preserve">u iznosu od </w:t>
      </w:r>
      <w:r>
        <w:t xml:space="preserve">76.073,55 </w:t>
      </w:r>
      <w:r w:rsidRPr="00E83E93">
        <w:t xml:space="preserve">kuna, identifikator nadmetanja </w:t>
      </w:r>
      <w:r>
        <w:t>5745.</w:t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C0B19">
        <w:t>25</w:t>
      </w:r>
      <w:r w:rsidR="00066596" w:rsidRPr="00F06A9B">
        <w:t xml:space="preserve">. </w:t>
      </w:r>
      <w:r w:rsidR="006000EA">
        <w:t>siječnja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3C7764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7C9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3C7764" w:rsidR="003E5AEE">
        <w:pPr>
          <w:pStyle w:val="Zaglavlje"/>
          <w:jc w:val="center"/>
        </w:pPr>
      </w:p>
    </w:sdtContent>
  </w:sdt>
  <w:p w:rsidRDefault="003C7764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St-900/2016-</w:t>
    </w:r>
    <w:r w:rsidR="00654BC2">
      <w:t>83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3699F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2F3948"/>
    <w:rsid w:val="00344284"/>
    <w:rsid w:val="003469DE"/>
    <w:rsid w:val="003A3A66"/>
    <w:rsid w:val="003C7764"/>
    <w:rsid w:val="00402146"/>
    <w:rsid w:val="00467ACD"/>
    <w:rsid w:val="004A0C06"/>
    <w:rsid w:val="004C3370"/>
    <w:rsid w:val="004F1C5E"/>
    <w:rsid w:val="004F409C"/>
    <w:rsid w:val="00554328"/>
    <w:rsid w:val="00562161"/>
    <w:rsid w:val="005B6AEF"/>
    <w:rsid w:val="006000EA"/>
    <w:rsid w:val="006468D2"/>
    <w:rsid w:val="00654BC2"/>
    <w:rsid w:val="006B5EE4"/>
    <w:rsid w:val="00725C6C"/>
    <w:rsid w:val="007E20E5"/>
    <w:rsid w:val="007E221B"/>
    <w:rsid w:val="007E248B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7292F"/>
    <w:rsid w:val="00985388"/>
    <w:rsid w:val="009A21D2"/>
    <w:rsid w:val="009A5AB9"/>
    <w:rsid w:val="009B27E5"/>
    <w:rsid w:val="009C0B19"/>
    <w:rsid w:val="009D1C52"/>
    <w:rsid w:val="00A0319C"/>
    <w:rsid w:val="00AB7C98"/>
    <w:rsid w:val="00AC765E"/>
    <w:rsid w:val="00AE4482"/>
    <w:rsid w:val="00B26280"/>
    <w:rsid w:val="00B65749"/>
    <w:rsid w:val="00B66DD2"/>
    <w:rsid w:val="00BC5F91"/>
    <w:rsid w:val="00C37927"/>
    <w:rsid w:val="00C77BF0"/>
    <w:rsid w:val="00C94429"/>
    <w:rsid w:val="00CC009C"/>
    <w:rsid w:val="00CE3073"/>
    <w:rsid w:val="00D000C5"/>
    <w:rsid w:val="00E118FD"/>
    <w:rsid w:val="00E83E93"/>
    <w:rsid w:val="00EA09F0"/>
    <w:rsid w:val="00EA2A63"/>
    <w:rsid w:val="00F06A9B"/>
    <w:rsid w:val="00F31A55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7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7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7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7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7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7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7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7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1819</properties:Characters>
  <properties:Lines>48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2018-01-25T11:48:00Z</dcterms:created>
  <dc:creator>Jasmina Matika</dc:creator>
  <cp:lastModifiedBy>Sanja Prodan</cp:lastModifiedBy>
  <cp:lastPrinted>2018-01-26T08:24:00Z</cp:lastPrinted>
  <dcterms:modified xmlns:xsi="http://www.w3.org/2001/XMLSchema-instance" xsi:type="dcterms:W3CDTF">2018-01-26T08:24:00Z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