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8aa51" w14:paraId="428aa51" w:rsidRDefault="001D706B" w:rsidP="00732626" w:rsidR="00280300" w:rsidRPr="00270BBC">
      <w:pPr>
        <w:spacing w:lineRule="auto" w:line="240" w:after="0"/>
        <w:jc w:val="center"/>
        <w15:collapsed w:val="false"/>
        <w:rPr>
          <w:rFonts w:cs="Times New Roman" w:hAnsi="Times New Roman" w:ascii="Times New Roman"/>
          <w:sz w:val="20"/>
          <w:szCs w:val="20"/>
        </w:rPr>
      </w:pPr>
      <w:bookmarkStart w:name="_GoBack" w:id="0"/>
      <w:bookmarkEnd w:id="0"/>
      <w:r w:rsidRPr="00270BBC">
        <w:rPr>
          <w:rFonts w:cs="Times New Roman" w:hAnsi="Times New Roman" w:ascii="Times New Roman"/>
          <w:sz w:val="20"/>
          <w:szCs w:val="20"/>
        </w:rPr>
        <w:t xml:space="preserve">Popis </w:t>
      </w:r>
      <w:r w:rsidR="00706CE9" w:rsidRPr="00270BBC">
        <w:rPr>
          <w:rFonts w:cs="Times New Roman" w:hAnsi="Times New Roman" w:ascii="Times New Roman"/>
          <w:sz w:val="20"/>
          <w:szCs w:val="20"/>
        </w:rPr>
        <w:t>predmeta stečajne mase</w:t>
      </w:r>
      <w:r w:rsidR="00732626" w:rsidRPr="00270BBC">
        <w:rPr>
          <w:rFonts w:cs="Times New Roman" w:hAnsi="Times New Roman" w:ascii="Times New Roman"/>
          <w:sz w:val="20"/>
          <w:szCs w:val="20"/>
        </w:rPr>
        <w:t xml:space="preserve"> (čl. </w:t>
      </w:r>
      <w:r w:rsidR="009E6DEB" w:rsidRPr="00270BBC">
        <w:rPr>
          <w:rFonts w:cs="Times New Roman" w:hAnsi="Times New Roman" w:ascii="Times New Roman"/>
          <w:sz w:val="20"/>
          <w:szCs w:val="20"/>
        </w:rPr>
        <w:t>221</w:t>
      </w:r>
      <w:r w:rsidR="00732626" w:rsidRPr="00270BBC">
        <w:rPr>
          <w:rFonts w:cs="Times New Roman" w:hAnsi="Times New Roman" w:ascii="Times New Roman"/>
          <w:sz w:val="20"/>
          <w:szCs w:val="20"/>
        </w:rPr>
        <w:t xml:space="preserve"> SZ)</w:t>
      </w:r>
      <w:r w:rsidR="00920DCB" w:rsidRPr="00270BBC">
        <w:rPr>
          <w:rFonts w:cs="Times New Roman" w:hAnsi="Times New Roman" w:ascii="Times New Roman"/>
          <w:sz w:val="20"/>
          <w:szCs w:val="20"/>
        </w:rPr>
        <w:t>-potraživanja</w:t>
      </w:r>
    </w:p>
    <w:p w:rsidRDefault="00320E3F" w:rsidP="00320E3F" w:rsidR="00320E3F" w:rsidRPr="00270BBC">
      <w:pPr>
        <w:pStyle w:val="Odlomakpopisa"/>
        <w:spacing w:lineRule="auto" w:line="240" w:after="0"/>
        <w:jc w:val="center"/>
        <w:rPr>
          <w:rFonts w:cs="Times New Roman" w:hAnsi="Times New Roman" w:ascii="Times New Roman"/>
          <w:sz w:val="20"/>
          <w:szCs w:val="20"/>
        </w:rPr>
      </w:pPr>
      <w:r w:rsidRPr="00270BBC">
        <w:rPr>
          <w:rFonts w:cs="Times New Roman" w:hAnsi="Times New Roman" w:ascii="Times New Roman"/>
          <w:sz w:val="20"/>
          <w:szCs w:val="20"/>
        </w:rPr>
        <w:t>BRODSKA MONTAŽA d.o.o. Vrhovljan, Gospodarska 12, OIB: 32639634433</w:t>
      </w:r>
    </w:p>
    <w:p w:rsidRDefault="00320E3F" w:rsidP="00320E3F" w:rsidR="00320E3F" w:rsidRPr="00270BBC">
      <w:pPr>
        <w:pStyle w:val="Odlomakpopisa"/>
        <w:spacing w:lineRule="auto" w:line="240" w:after="0"/>
        <w:jc w:val="center"/>
        <w:rPr>
          <w:rFonts w:cs="Times New Roman" w:hAnsi="Times New Roman" w:ascii="Times New Roman"/>
          <w:sz w:val="20"/>
          <w:szCs w:val="20"/>
        </w:rPr>
      </w:pPr>
      <w:r w:rsidRPr="00270BBC">
        <w:rPr>
          <w:rFonts w:cs="Times New Roman" w:hAnsi="Times New Roman" w:ascii="Times New Roman"/>
          <w:sz w:val="20"/>
          <w:szCs w:val="20"/>
        </w:rPr>
        <w:t>Trgovački sud u Varaždinu St-221/2018</w:t>
      </w:r>
    </w:p>
    <w:p w:rsidRDefault="009E6DEB" w:rsidP="00320E3F" w:rsidR="009E6DEB" w:rsidRPr="00270BBC">
      <w:pPr>
        <w:pStyle w:val="Odlomakpopisa"/>
        <w:spacing w:lineRule="auto" w:line="240" w:after="0"/>
        <w:jc w:val="center"/>
        <w:rPr>
          <w:rFonts w:cs="Times New Roman" w:hAnsi="Times New Roman" w:ascii="Times New Roman"/>
          <w:sz w:val="20"/>
          <w:szCs w:val="20"/>
        </w:rPr>
      </w:pPr>
      <w:r w:rsidRPr="00270BBC">
        <w:rPr>
          <w:rFonts w:cs="Times New Roman" w:hAnsi="Times New Roman" w:ascii="Times New Roman"/>
          <w:sz w:val="20"/>
          <w:szCs w:val="20"/>
        </w:rPr>
        <w:t>Stečajni  upravitelj: Miroslav Lovreković, dipl. jur. 48260 KRIŽEVCI, K. Heruca 81,</w:t>
      </w:r>
    </w:p>
    <w:p w:rsidRDefault="009E6DEB" w:rsidP="009E6DEB" w:rsidR="009E6DEB" w:rsidRPr="00270BBC">
      <w:pPr>
        <w:pStyle w:val="Odlomakpopisa"/>
        <w:spacing w:lineRule="auto" w:line="240" w:after="0"/>
        <w:jc w:val="center"/>
        <w:rPr>
          <w:rFonts w:cs="Times New Roman" w:hAnsi="Times New Roman" w:ascii="Times New Roman"/>
          <w:sz w:val="20"/>
          <w:szCs w:val="20"/>
        </w:rPr>
      </w:pPr>
    </w:p>
    <w:p w:rsidRDefault="00732626" w:rsidP="00732626" w:rsidR="00732626" w:rsidRPr="00270BBC">
      <w:pPr>
        <w:pStyle w:val="Odlomakpopisa"/>
        <w:spacing w:lineRule="auto" w:line="240" w:after="0"/>
        <w:jc w:val="center"/>
        <w:rPr>
          <w:rFonts w:cs="Times New Roman" w:hAnsi="Times New Roman" w:ascii="Times New Roman"/>
          <w:sz w:val="20"/>
          <w:szCs w:val="20"/>
        </w:rPr>
      </w:pPr>
    </w:p>
    <w:tbl>
      <w:tblPr>
        <w:tblStyle w:val="Reetkatablice"/>
        <w:tblW w:type="auto" w:w="0"/>
        <w:tblInd w:type="dxa" w:w="720"/>
        <w:tblLook w:val="04A0" w:noVBand="1" w:noHBand="0" w:lastColumn="0" w:firstColumn="1" w:lastRow="0" w:firstRow="1"/>
      </w:tblPr>
      <w:tblGrid>
        <w:gridCol w:w="561"/>
        <w:gridCol w:w="2098"/>
        <w:gridCol w:w="1435"/>
        <w:gridCol w:w="1570"/>
        <w:gridCol w:w="1124"/>
        <w:gridCol w:w="1366"/>
        <w:gridCol w:w="902"/>
        <w:gridCol w:w="1366"/>
        <w:gridCol w:w="3078"/>
      </w:tblGrid>
      <w:tr w:rsidTr="00270BBC" w:rsidR="00270BBC" w:rsidRPr="00270BBC">
        <w:tc>
          <w:tcPr>
            <w:tcW w:type="dxa" w:w="561"/>
          </w:tcPr>
          <w:p w:rsidRDefault="00DC6E1D" w:rsidP="00732626" w:rsidR="00DC6E1D" w:rsidRPr="00270BBC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270BBC">
              <w:rPr>
                <w:rFonts w:cs="Times New Roman" w:hAnsi="Times New Roman" w:ascii="Times New Roman"/>
                <w:sz w:val="20"/>
                <w:szCs w:val="20"/>
              </w:rPr>
              <w:t>R.b.</w:t>
            </w:r>
          </w:p>
        </w:tc>
        <w:tc>
          <w:tcPr>
            <w:tcW w:type="dxa" w:w="2098"/>
          </w:tcPr>
          <w:p w:rsidRDefault="00DC6E1D" w:rsidP="00732626" w:rsidR="00DC6E1D" w:rsidRPr="00270BBC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DC6E1D" w:rsidP="00732626" w:rsidR="00DC6E1D" w:rsidRPr="00270BBC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270BBC">
              <w:rPr>
                <w:rFonts w:cs="Times New Roman" w:hAnsi="Times New Roman" w:ascii="Times New Roman"/>
                <w:sz w:val="20"/>
                <w:szCs w:val="20"/>
              </w:rPr>
              <w:t>Dužnik</w:t>
            </w:r>
          </w:p>
        </w:tc>
        <w:tc>
          <w:tcPr>
            <w:tcW w:type="dxa" w:w="1435"/>
          </w:tcPr>
          <w:p w:rsidRDefault="00270BBC" w:rsidP="00732626" w:rsidR="00270BBC" w:rsidRPr="00270BBC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DC6E1D" w:rsidP="00732626" w:rsidR="00DC6E1D" w:rsidRPr="00270BBC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270BBC">
              <w:rPr>
                <w:rFonts w:cs="Times New Roman" w:hAnsi="Times New Roman" w:ascii="Times New Roman"/>
                <w:sz w:val="20"/>
                <w:szCs w:val="20"/>
              </w:rPr>
              <w:t>OIB</w:t>
            </w:r>
          </w:p>
        </w:tc>
        <w:tc>
          <w:tcPr>
            <w:tcW w:type="dxa" w:w="1570"/>
          </w:tcPr>
          <w:p w:rsidRDefault="00DC6E1D" w:rsidP="00732626" w:rsidR="00DC6E1D" w:rsidRPr="00270BBC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DC6E1D" w:rsidP="00732626" w:rsidR="00DC6E1D" w:rsidRPr="00270BBC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270BBC">
              <w:rPr>
                <w:rFonts w:cs="Times New Roman" w:hAnsi="Times New Roman" w:ascii="Times New Roman"/>
                <w:sz w:val="20"/>
                <w:szCs w:val="20"/>
              </w:rPr>
              <w:t>Adresa</w:t>
            </w:r>
          </w:p>
        </w:tc>
        <w:tc>
          <w:tcPr>
            <w:tcW w:type="dxa" w:w="1124"/>
          </w:tcPr>
          <w:p w:rsidRDefault="00DC6E1D" w:rsidP="00732626" w:rsidR="00DC6E1D" w:rsidRPr="00270BBC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DC6E1D" w:rsidP="00732626" w:rsidR="00DC6E1D" w:rsidRPr="00270BBC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270BBC">
              <w:rPr>
                <w:rFonts w:cs="Times New Roman" w:hAnsi="Times New Roman" w:ascii="Times New Roman"/>
                <w:sz w:val="20"/>
                <w:szCs w:val="20"/>
              </w:rPr>
              <w:t>Mjesto</w:t>
            </w:r>
          </w:p>
        </w:tc>
        <w:tc>
          <w:tcPr>
            <w:tcW w:type="dxa" w:w="1366"/>
          </w:tcPr>
          <w:p w:rsidRDefault="00DC6E1D" w:rsidP="00732626" w:rsidR="00DC6E1D" w:rsidRPr="00270BBC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DC6E1D" w:rsidP="00FF3741" w:rsidR="00DC6E1D" w:rsidRPr="00270BBC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270BBC">
              <w:rPr>
                <w:rFonts w:cs="Times New Roman" w:hAnsi="Times New Roman" w:ascii="Times New Roman"/>
                <w:sz w:val="20"/>
                <w:szCs w:val="20"/>
              </w:rPr>
              <w:t>Iznos za naplatiti</w:t>
            </w:r>
          </w:p>
        </w:tc>
        <w:tc>
          <w:tcPr>
            <w:tcW w:type="dxa" w:w="902"/>
          </w:tcPr>
          <w:p w:rsidRDefault="00DC6E1D" w:rsidP="00732626" w:rsidR="00DC6E1D" w:rsidRPr="00270BBC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270BBC">
              <w:rPr>
                <w:rFonts w:cs="Times New Roman" w:hAnsi="Times New Roman" w:ascii="Times New Roman"/>
                <w:sz w:val="20"/>
                <w:szCs w:val="20"/>
              </w:rPr>
              <w:t>Iznos za prijeboj</w:t>
            </w:r>
          </w:p>
        </w:tc>
        <w:tc>
          <w:tcPr>
            <w:tcW w:type="dxa" w:w="1366"/>
          </w:tcPr>
          <w:p w:rsidRDefault="00DC6E1D" w:rsidP="00732626" w:rsidR="00DC6E1D" w:rsidRPr="00270BBC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DC6E1D" w:rsidP="002B6327" w:rsidR="00DC6E1D" w:rsidRPr="00270BBC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270BBC">
              <w:rPr>
                <w:rFonts w:cs="Times New Roman" w:hAnsi="Times New Roman" w:ascii="Times New Roman"/>
                <w:sz w:val="20"/>
                <w:szCs w:val="20"/>
              </w:rPr>
              <w:t xml:space="preserve">Ukupno potraživanje </w:t>
            </w:r>
          </w:p>
        </w:tc>
        <w:tc>
          <w:tcPr>
            <w:tcW w:type="dxa" w:w="3078"/>
          </w:tcPr>
          <w:p w:rsidRDefault="00DC6E1D" w:rsidP="00732626" w:rsidR="00DC6E1D" w:rsidRPr="00270BBC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DC6E1D" w:rsidP="00732626" w:rsidR="00DC6E1D" w:rsidRPr="00270BBC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270BBC">
              <w:rPr>
                <w:rFonts w:cs="Times New Roman" w:hAnsi="Times New Roman" w:ascii="Times New Roman"/>
                <w:sz w:val="20"/>
                <w:szCs w:val="20"/>
              </w:rPr>
              <w:t>Napomena</w:t>
            </w:r>
          </w:p>
        </w:tc>
      </w:tr>
      <w:tr w:rsidTr="00270BBC" w:rsidR="00270BBC" w:rsidRPr="00270BBC">
        <w:tc>
          <w:tcPr>
            <w:tcW w:type="dxa" w:w="561"/>
          </w:tcPr>
          <w:p w:rsidRDefault="00DC6E1D" w:rsidP="00732626" w:rsidR="00DC6E1D" w:rsidRPr="00270BBC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270BBC">
              <w:rPr>
                <w:rFonts w:cs="Times New Roman"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dxa" w:w="2098"/>
          </w:tcPr>
          <w:p w:rsidRDefault="005E2F88" w:rsidP="00E744D4" w:rsidR="00DC6E1D" w:rsidRPr="00270BBC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270BBC">
              <w:rPr>
                <w:rFonts w:cs="Times New Roman" w:hAnsi="Times New Roman" w:ascii="Times New Roman"/>
                <w:sz w:val="20"/>
                <w:szCs w:val="20"/>
              </w:rPr>
              <w:t>Robert Kralj</w:t>
            </w:r>
          </w:p>
          <w:p w:rsidRDefault="00E744D4" w:rsidP="00E744D4" w:rsidR="00E744D4" w:rsidRPr="00270BBC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435"/>
          </w:tcPr>
          <w:p w:rsidRDefault="005E2F88" w:rsidP="00732626" w:rsidR="00DC6E1D" w:rsidRPr="00270BBC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270BBC">
              <w:rPr>
                <w:rFonts w:cs="Times New Roman" w:hAnsi="Times New Roman" w:ascii="Times New Roman"/>
                <w:sz w:val="20"/>
                <w:szCs w:val="20"/>
              </w:rPr>
              <w:t>97628736303</w:t>
            </w:r>
          </w:p>
          <w:p w:rsidRDefault="00E744D4" w:rsidP="00732626" w:rsidR="00E744D4" w:rsidRPr="00270BBC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570"/>
          </w:tcPr>
          <w:p w:rsidRDefault="005E2F88" w:rsidP="00E744D4" w:rsidR="00E744D4" w:rsidRPr="00270BBC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270BBC">
              <w:rPr>
                <w:rFonts w:cs="Times New Roman" w:hAnsi="Times New Roman" w:ascii="Times New Roman"/>
                <w:sz w:val="20"/>
                <w:szCs w:val="20"/>
              </w:rPr>
              <w:t>,Hlapičina 4a</w:t>
            </w:r>
            <w:r w:rsidR="00E744D4" w:rsidRPr="00270BBC">
              <w:rPr>
                <w:rFonts w:cs="Times New Roman" w:hAnsi="Times New Roman" w:ascii="Times New Roman"/>
                <w:sz w:val="20"/>
                <w:szCs w:val="20"/>
              </w:rPr>
              <w:t>,</w:t>
            </w:r>
          </w:p>
        </w:tc>
        <w:tc>
          <w:tcPr>
            <w:tcW w:type="dxa" w:w="1124"/>
          </w:tcPr>
          <w:p w:rsidRDefault="005E2F88" w:rsidP="00732626" w:rsidR="00DC6E1D" w:rsidRPr="00270BBC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270BBC">
              <w:rPr>
                <w:rFonts w:cs="Times New Roman" w:hAnsi="Times New Roman" w:ascii="Times New Roman"/>
                <w:sz w:val="20"/>
                <w:szCs w:val="20"/>
              </w:rPr>
              <w:t>Hlapčina</w:t>
            </w:r>
          </w:p>
        </w:tc>
        <w:tc>
          <w:tcPr>
            <w:tcW w:type="dxa" w:w="1366"/>
          </w:tcPr>
          <w:p w:rsidRDefault="005E2F88" w:rsidP="00732626" w:rsidR="00DC6E1D" w:rsidRPr="00270BBC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270BBC">
              <w:rPr>
                <w:rFonts w:cs="Times New Roman" w:hAnsi="Times New Roman" w:ascii="Times New Roman"/>
                <w:sz w:val="20"/>
                <w:szCs w:val="20"/>
              </w:rPr>
              <w:t>110.312,50</w:t>
            </w:r>
            <w:r w:rsidR="00D54FF2" w:rsidRPr="00270BBC">
              <w:rPr>
                <w:rFonts w:cs="Times New Roman" w:hAnsi="Times New Roman" w:ascii="Times New Roman"/>
                <w:sz w:val="20"/>
                <w:szCs w:val="20"/>
              </w:rPr>
              <w:t xml:space="preserve"> kn</w:t>
            </w:r>
          </w:p>
        </w:tc>
        <w:tc>
          <w:tcPr>
            <w:tcW w:type="dxa" w:w="902"/>
          </w:tcPr>
          <w:p w:rsidRDefault="00D54FF2" w:rsidP="00732626" w:rsidR="00DC6E1D" w:rsidRPr="00270BBC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270BBC">
              <w:rPr>
                <w:rFonts w:cs="Times New Roman"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366"/>
          </w:tcPr>
          <w:p w:rsidRDefault="005E2F88" w:rsidP="00732626" w:rsidR="00DC6E1D" w:rsidRPr="00270BBC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270BBC">
              <w:rPr>
                <w:rFonts w:cs="Times New Roman" w:hAnsi="Times New Roman" w:ascii="Times New Roman"/>
                <w:sz w:val="20"/>
                <w:szCs w:val="20"/>
              </w:rPr>
              <w:t>110.312,50</w:t>
            </w:r>
            <w:r w:rsidR="00D54FF2" w:rsidRPr="00270BBC">
              <w:rPr>
                <w:rFonts w:cs="Times New Roman" w:hAnsi="Times New Roman" w:ascii="Times New Roman"/>
                <w:sz w:val="20"/>
                <w:szCs w:val="20"/>
              </w:rPr>
              <w:t xml:space="preserve"> kn</w:t>
            </w:r>
          </w:p>
        </w:tc>
        <w:tc>
          <w:tcPr>
            <w:tcW w:type="dxa" w:w="3078"/>
          </w:tcPr>
          <w:p w:rsidRDefault="005E2F88" w:rsidP="00270BBC" w:rsidR="00D54FF2" w:rsidRPr="00270BBC">
            <w:pPr>
              <w:pStyle w:val="Odlomakpopisa"/>
              <w:ind w:left="0"/>
              <w:rPr>
                <w:rFonts w:cs="Times New Roman" w:hAnsi="Times New Roman" w:ascii="Times New Roman"/>
                <w:sz w:val="20"/>
                <w:szCs w:val="20"/>
              </w:rPr>
            </w:pPr>
            <w:r w:rsidRPr="00270BBC">
              <w:rPr>
                <w:rFonts w:cs="Times New Roman" w:hAnsi="Times New Roman" w:ascii="Times New Roman"/>
                <w:sz w:val="20"/>
                <w:szCs w:val="20"/>
              </w:rPr>
              <w:t>Potraživanje po nevraćenoj pozajmici.</w:t>
            </w:r>
          </w:p>
        </w:tc>
      </w:tr>
      <w:tr w:rsidTr="00270BBC" w:rsidR="00270BBC" w:rsidRPr="00270BBC">
        <w:tc>
          <w:tcPr>
            <w:tcW w:type="dxa" w:w="561"/>
          </w:tcPr>
          <w:p w:rsidRDefault="005E2F88" w:rsidP="00732626" w:rsidR="005E2F88" w:rsidRPr="00270BBC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270BBC">
              <w:rPr>
                <w:rFonts w:cs="Times New Roman" w:hAnsi="Times New Roman" w:ascii="Times New Roman"/>
                <w:sz w:val="20"/>
                <w:szCs w:val="20"/>
              </w:rPr>
              <w:t>2.</w:t>
            </w:r>
          </w:p>
        </w:tc>
        <w:tc>
          <w:tcPr>
            <w:tcW w:type="dxa" w:w="2098"/>
          </w:tcPr>
          <w:p w:rsidRDefault="005E2F88" w:rsidP="005E2F88" w:rsidR="005E2F88" w:rsidRPr="00270BBC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270BBC">
              <w:rPr>
                <w:rFonts w:cs="Times New Roman" w:hAnsi="Times New Roman" w:ascii="Times New Roman"/>
                <w:sz w:val="20"/>
                <w:szCs w:val="20"/>
              </w:rPr>
              <w:t>Mateja Kralj</w:t>
            </w:r>
          </w:p>
        </w:tc>
        <w:tc>
          <w:tcPr>
            <w:tcW w:type="dxa" w:w="1435"/>
          </w:tcPr>
          <w:p w:rsidRDefault="005E2F88" w:rsidP="00732626" w:rsidR="005E2F88" w:rsidRPr="00270BBC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270BBC">
              <w:rPr>
                <w:rFonts w:cs="Times New Roman" w:hAnsi="Times New Roman" w:ascii="Times New Roman"/>
                <w:sz w:val="20"/>
                <w:szCs w:val="20"/>
              </w:rPr>
              <w:t>99898804285</w:t>
            </w:r>
          </w:p>
        </w:tc>
        <w:tc>
          <w:tcPr>
            <w:tcW w:type="dxa" w:w="1570"/>
          </w:tcPr>
          <w:p w:rsidRDefault="005E2F88" w:rsidP="00270BBC" w:rsidR="005E2F88" w:rsidRPr="00270BBC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270BBC">
              <w:rPr>
                <w:rFonts w:cs="Times New Roman" w:hAnsi="Times New Roman" w:ascii="Times New Roman"/>
                <w:sz w:val="20"/>
                <w:szCs w:val="20"/>
              </w:rPr>
              <w:t>Hlapičina 4a,</w:t>
            </w:r>
          </w:p>
        </w:tc>
        <w:tc>
          <w:tcPr>
            <w:tcW w:type="dxa" w:w="1124"/>
          </w:tcPr>
          <w:p w:rsidRDefault="005E2F88" w:rsidP="000011DC" w:rsidR="005E2F88" w:rsidRPr="00270BBC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270BBC">
              <w:rPr>
                <w:rFonts w:cs="Times New Roman" w:hAnsi="Times New Roman" w:ascii="Times New Roman"/>
                <w:sz w:val="20"/>
                <w:szCs w:val="20"/>
              </w:rPr>
              <w:t>Hlapčina</w:t>
            </w:r>
          </w:p>
        </w:tc>
        <w:tc>
          <w:tcPr>
            <w:tcW w:type="dxa" w:w="1366"/>
          </w:tcPr>
          <w:p w:rsidRDefault="005E2F88" w:rsidP="00732626" w:rsidR="005E2F88" w:rsidRPr="00270BBC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270BBC">
              <w:rPr>
                <w:rFonts w:cs="Times New Roman" w:hAnsi="Times New Roman" w:ascii="Times New Roman"/>
                <w:sz w:val="20"/>
                <w:szCs w:val="20"/>
              </w:rPr>
              <w:t>15.312,50kn</w:t>
            </w:r>
          </w:p>
        </w:tc>
        <w:tc>
          <w:tcPr>
            <w:tcW w:type="dxa" w:w="902"/>
          </w:tcPr>
          <w:p w:rsidRDefault="00EA0FBA" w:rsidP="00732626" w:rsidR="005E2F88" w:rsidRPr="00270BBC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270BBC">
              <w:rPr>
                <w:rFonts w:cs="Times New Roman"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366"/>
          </w:tcPr>
          <w:p w:rsidRDefault="005E2F88" w:rsidP="00732626" w:rsidR="005E2F88" w:rsidRPr="00270BBC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270BBC">
              <w:rPr>
                <w:rFonts w:cs="Times New Roman" w:hAnsi="Times New Roman" w:ascii="Times New Roman"/>
                <w:sz w:val="20"/>
                <w:szCs w:val="20"/>
              </w:rPr>
              <w:t>15.312,50 kn</w:t>
            </w:r>
          </w:p>
        </w:tc>
        <w:tc>
          <w:tcPr>
            <w:tcW w:type="dxa" w:w="3078"/>
          </w:tcPr>
          <w:p w:rsidRDefault="005E2F88" w:rsidP="00270BBC" w:rsidR="005E2F88" w:rsidRPr="00270BBC">
            <w:pPr>
              <w:pStyle w:val="Odlomakpopisa"/>
              <w:ind w:left="34"/>
              <w:rPr>
                <w:rFonts w:cs="Times New Roman" w:hAnsi="Times New Roman" w:ascii="Times New Roman"/>
                <w:sz w:val="20"/>
                <w:szCs w:val="20"/>
              </w:rPr>
            </w:pPr>
            <w:r w:rsidRPr="00270BBC">
              <w:rPr>
                <w:rFonts w:cs="Times New Roman" w:hAnsi="Times New Roman" w:ascii="Times New Roman"/>
                <w:sz w:val="20"/>
                <w:szCs w:val="20"/>
              </w:rPr>
              <w:t>Potraživanje po nevraćenoj pozajmici.</w:t>
            </w:r>
          </w:p>
        </w:tc>
      </w:tr>
      <w:tr w:rsidTr="00270BBC" w:rsidR="00270BBC" w:rsidRPr="00270BBC">
        <w:tc>
          <w:tcPr>
            <w:tcW w:type="dxa" w:w="561"/>
          </w:tcPr>
          <w:p w:rsidRDefault="005E2F88" w:rsidP="00732626" w:rsidR="005E2F88" w:rsidRPr="00270BBC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270BBC">
              <w:rPr>
                <w:rFonts w:cs="Times New Roman" w:hAnsi="Times New Roman" w:ascii="Times New Roman"/>
                <w:sz w:val="20"/>
                <w:szCs w:val="20"/>
              </w:rPr>
              <w:t>3.</w:t>
            </w:r>
          </w:p>
        </w:tc>
        <w:tc>
          <w:tcPr>
            <w:tcW w:type="dxa" w:w="2098"/>
          </w:tcPr>
          <w:p w:rsidRDefault="00EA0FBA" w:rsidP="005E2F88" w:rsidR="005E2F88" w:rsidRPr="00270BBC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270BBC">
              <w:rPr>
                <w:rFonts w:cs="Times New Roman" w:hAnsi="Times New Roman" w:ascii="Times New Roman"/>
                <w:sz w:val="20"/>
                <w:szCs w:val="20"/>
              </w:rPr>
              <w:t>PANEX MIP d.o.o.</w:t>
            </w:r>
          </w:p>
        </w:tc>
        <w:tc>
          <w:tcPr>
            <w:tcW w:type="dxa" w:w="1435"/>
          </w:tcPr>
          <w:p w:rsidRDefault="00EA0FBA" w:rsidP="00732626" w:rsidR="005E2F88" w:rsidRPr="00270BBC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270BBC">
              <w:rPr>
                <w:rFonts w:cs="Times New Roman" w:hAnsi="Times New Roman" w:ascii="Times New Roman"/>
                <w:sz w:val="20"/>
                <w:szCs w:val="20"/>
              </w:rPr>
              <w:t>13296163085</w:t>
            </w:r>
          </w:p>
        </w:tc>
        <w:tc>
          <w:tcPr>
            <w:tcW w:type="dxa" w:w="1570"/>
          </w:tcPr>
          <w:tbl>
            <w:tblPr>
              <w:tblW w:type="auto" w:w="0"/>
              <w:tblCellSpacing w:type="dxa" w:w="15"/>
              <w:tblCellMar>
                <w:top w:type="dxa" w:w="15"/>
                <w:left w:type="dxa" w:w="15"/>
                <w:bottom w:type="dxa" w:w="15"/>
                <w:right w:type="dxa" w:w="15"/>
              </w:tblCellMar>
              <w:tblLook w:val="04A0" w:noVBand="1" w:noHBand="0" w:lastColumn="0" w:firstColumn="1" w:lastRow="0" w:firstRow="1"/>
            </w:tblPr>
            <w:tblGrid>
              <w:gridCol w:w="81"/>
              <w:gridCol w:w="66"/>
              <w:gridCol w:w="1025"/>
            </w:tblGrid>
            <w:tr w:rsidTr="00EA0FBA" w:rsidR="00EA0FBA" w:rsidRPr="00270BBC">
              <w:trPr>
                <w:tblCellSpacing w:type="dxa" w:w="15"/>
              </w:trPr>
              <w:tc>
                <w:tcPr>
                  <w:tcW w:type="auto" w:w="0"/>
                  <w:vAlign w:val="center"/>
                </w:tcPr>
                <w:p w:rsidRDefault="00EA0FBA" w:rsidP="00EA0FBA" w:rsidR="00EA0FBA" w:rsidRPr="00EA0FBA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auto" w:w="0"/>
                  <w:vAlign w:val="center"/>
                  <w:hideMark/>
                </w:tcPr>
                <w:p w:rsidRDefault="00EA0FBA" w:rsidP="00EA0FBA" w:rsidR="00EA0FBA" w:rsidRPr="00EA0FBA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auto" w:w="0"/>
                  <w:vAlign w:val="center"/>
                  <w:hideMark/>
                </w:tcPr>
                <w:p w:rsidRDefault="00EA0FBA" w:rsidP="00EA0FBA" w:rsidR="00EA0FBA" w:rsidRPr="00EA0FBA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sz w:val="20"/>
                      <w:szCs w:val="20"/>
                      <w:lang w:eastAsia="hr-HR"/>
                    </w:rPr>
                  </w:pPr>
                  <w:r w:rsidRPr="00EA0FBA">
                    <w:rPr>
                      <w:rFonts w:cs="Times New Roman" w:eastAsia="Times New Roman" w:hAnsi="Times New Roman" w:ascii="Times New Roman"/>
                      <w:sz w:val="20"/>
                      <w:szCs w:val="20"/>
                      <w:lang w:eastAsia="hr-HR"/>
                    </w:rPr>
                    <w:t>Obrtnička 5</w:t>
                  </w:r>
                </w:p>
              </w:tc>
            </w:tr>
          </w:tbl>
          <w:p w:rsidRDefault="005E2F88" w:rsidP="000011DC" w:rsidR="005E2F88" w:rsidRPr="00270BBC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124"/>
          </w:tcPr>
          <w:tbl>
            <w:tblPr>
              <w:tblW w:type="auto" w:w="0"/>
              <w:tblCellSpacing w:type="dxa" w:w="15"/>
              <w:tblCellMar>
                <w:top w:type="dxa" w:w="15"/>
                <w:left w:type="dxa" w:w="15"/>
                <w:bottom w:type="dxa" w:w="15"/>
                <w:right w:type="dxa" w:w="15"/>
              </w:tblCellMar>
              <w:tblLook w:val="04A0" w:noVBand="1" w:noHBand="0" w:lastColumn="0" w:firstColumn="1" w:lastRow="0" w:firstRow="1"/>
            </w:tblPr>
            <w:tblGrid>
              <w:gridCol w:w="713"/>
            </w:tblGrid>
            <w:tr w:rsidTr="0073377E" w:rsidR="00EA0FBA" w:rsidRPr="00270BBC">
              <w:trPr>
                <w:tblCellSpacing w:type="dxa" w:w="15"/>
              </w:trPr>
              <w:tc>
                <w:tcPr>
                  <w:tcW w:type="auto" w:w="0"/>
                  <w:vAlign w:val="center"/>
                  <w:hideMark/>
                </w:tcPr>
                <w:p w:rsidRDefault="00EA0FBA" w:rsidP="0073377E" w:rsidR="00EA0FBA" w:rsidRPr="00EA0FBA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sz w:val="20"/>
                      <w:szCs w:val="20"/>
                      <w:lang w:eastAsia="hr-HR"/>
                    </w:rPr>
                  </w:pPr>
                  <w:r w:rsidRPr="00EA0FBA">
                    <w:rPr>
                      <w:rFonts w:cs="Times New Roman" w:eastAsia="Times New Roman" w:hAnsi="Times New Roman" w:ascii="Times New Roman"/>
                      <w:sz w:val="20"/>
                      <w:szCs w:val="20"/>
                      <w:lang w:eastAsia="hr-HR"/>
                    </w:rPr>
                    <w:t>Pušćine</w:t>
                  </w:r>
                </w:p>
              </w:tc>
            </w:tr>
          </w:tbl>
          <w:p w:rsidRDefault="005E2F88" w:rsidP="000011DC" w:rsidR="005E2F88" w:rsidRPr="00270BBC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366"/>
          </w:tcPr>
          <w:p w:rsidRDefault="00EA0FBA" w:rsidP="00732626" w:rsidR="005E2F88" w:rsidRPr="00270BBC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270BBC">
              <w:rPr>
                <w:rFonts w:cs="Times New Roman" w:hAnsi="Times New Roman" w:ascii="Times New Roman"/>
                <w:sz w:val="20"/>
                <w:szCs w:val="20"/>
              </w:rPr>
              <w:t>Povrat nekretnine procijenjene vrijednosti 20.000.000,00 kn</w:t>
            </w:r>
          </w:p>
        </w:tc>
        <w:tc>
          <w:tcPr>
            <w:tcW w:type="dxa" w:w="902"/>
          </w:tcPr>
          <w:p w:rsidRDefault="00EA0FBA" w:rsidP="00732626" w:rsidR="005E2F88" w:rsidRPr="00270BBC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270BBC">
              <w:rPr>
                <w:rFonts w:cs="Times New Roman"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366"/>
          </w:tcPr>
          <w:p w:rsidRDefault="00270BBC" w:rsidP="00732626" w:rsidR="005E2F88" w:rsidRPr="00270BBC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270BBC">
              <w:rPr>
                <w:rFonts w:cs="Times New Roman" w:hAnsi="Times New Roman" w:ascii="Times New Roman"/>
                <w:sz w:val="20"/>
                <w:szCs w:val="20"/>
              </w:rPr>
              <w:t>Povrat nekretnine procijenjene vrijednosti 20.000.000,00 kn</w:t>
            </w:r>
          </w:p>
        </w:tc>
        <w:tc>
          <w:tcPr>
            <w:tcW w:type="dxa" w:w="3078"/>
          </w:tcPr>
          <w:p w:rsidRDefault="00270BBC" w:rsidP="00270BBC" w:rsidR="005E2F88" w:rsidRPr="00270BBC">
            <w:pPr>
              <w:pStyle w:val="Odlomakpopisa"/>
              <w:ind w:left="34"/>
              <w:rPr>
                <w:rFonts w:cs="Times New Roman" w:hAnsi="Times New Roman" w:ascii="Times New Roman"/>
                <w:sz w:val="20"/>
                <w:szCs w:val="20"/>
              </w:rPr>
            </w:pPr>
            <w:r w:rsidRPr="00270BBC">
              <w:rPr>
                <w:rFonts w:cs="Times New Roman" w:hAnsi="Times New Roman" w:ascii="Times New Roman"/>
                <w:sz w:val="20"/>
                <w:szCs w:val="20"/>
              </w:rPr>
              <w:t xml:space="preserve">Podnesena tužba da je raskinut ugovor o kupoprodaji nekretnine upisane zk.. ul. br. 1593, k.o. Sveti Martin na Muri zbog neplaćanja kupoprodajne cijene od 20.000.000,00 kuna </w:t>
            </w:r>
          </w:p>
        </w:tc>
      </w:tr>
    </w:tbl>
    <w:p w:rsidRDefault="00732626" w:rsidP="00732626" w:rsidR="00732626" w:rsidRPr="00270BBC">
      <w:pPr>
        <w:pStyle w:val="Odlomakpopisa"/>
        <w:spacing w:lineRule="auto" w:line="240" w:after="0"/>
        <w:jc w:val="center"/>
        <w:rPr>
          <w:rFonts w:cs="Times New Roman" w:hAnsi="Times New Roman" w:ascii="Times New Roman"/>
          <w:sz w:val="20"/>
          <w:szCs w:val="20"/>
        </w:rPr>
      </w:pPr>
    </w:p>
    <w:p w:rsidRDefault="00270BBC" w:rsidP="00732626" w:rsidR="00270BBC" w:rsidRPr="00270BBC">
      <w:pPr>
        <w:pStyle w:val="Odlomakpopisa"/>
        <w:spacing w:lineRule="auto" w:line="240" w:after="0"/>
        <w:jc w:val="center"/>
        <w:rPr>
          <w:rFonts w:cs="Times New Roman" w:hAnsi="Times New Roman" w:ascii="Times New Roman"/>
          <w:sz w:val="20"/>
          <w:szCs w:val="20"/>
        </w:rPr>
      </w:pPr>
    </w:p>
    <w:p w:rsidRDefault="00FC4C38" w:rsidP="00732626" w:rsidR="00FC4C38" w:rsidRPr="00270BBC">
      <w:pPr>
        <w:pStyle w:val="Odlomakpopisa"/>
        <w:spacing w:lineRule="auto" w:line="240" w:after="0"/>
        <w:jc w:val="center"/>
        <w:rPr>
          <w:rFonts w:cs="Times New Roman" w:hAnsi="Times New Roman" w:ascii="Times New Roman"/>
          <w:sz w:val="20"/>
          <w:szCs w:val="20"/>
        </w:rPr>
      </w:pPr>
    </w:p>
    <w:p w:rsidRDefault="00FC4C38" w:rsidP="00FC4C38" w:rsidR="00FC4C38" w:rsidRPr="00270BBC">
      <w:pPr>
        <w:pStyle w:val="Odlomakpopisa"/>
        <w:spacing w:lineRule="auto" w:line="240" w:after="0"/>
        <w:rPr>
          <w:rFonts w:cs="Times New Roman" w:hAnsi="Times New Roman" w:ascii="Times New Roman"/>
          <w:sz w:val="20"/>
          <w:szCs w:val="20"/>
        </w:rPr>
      </w:pPr>
      <w:r w:rsidRPr="00270BBC">
        <w:rPr>
          <w:rFonts w:cs="Times New Roman" w:hAnsi="Times New Roman" w:ascii="Times New Roman"/>
          <w:sz w:val="20"/>
          <w:szCs w:val="20"/>
        </w:rPr>
        <w:t xml:space="preserve">U </w:t>
      </w:r>
      <w:r w:rsidR="00B64719" w:rsidRPr="00270BBC">
        <w:rPr>
          <w:rFonts w:cs="Times New Roman" w:hAnsi="Times New Roman" w:ascii="Times New Roman"/>
          <w:sz w:val="20"/>
          <w:szCs w:val="20"/>
        </w:rPr>
        <w:t>Koprivnici</w:t>
      </w:r>
      <w:r w:rsidR="00FC129B" w:rsidRPr="00270BBC">
        <w:rPr>
          <w:rFonts w:cs="Times New Roman" w:hAnsi="Times New Roman" w:ascii="Times New Roman"/>
          <w:sz w:val="20"/>
          <w:szCs w:val="20"/>
        </w:rPr>
        <w:t xml:space="preserve">, </w:t>
      </w:r>
      <w:r w:rsidR="00DE25AA" w:rsidRPr="00270BBC">
        <w:rPr>
          <w:rFonts w:cs="Times New Roman" w:hAnsi="Times New Roman" w:ascii="Times New Roman"/>
          <w:sz w:val="20"/>
          <w:szCs w:val="20"/>
        </w:rPr>
        <w:t>29. siječnja 2019</w:t>
      </w:r>
      <w:r w:rsidRPr="00270BBC">
        <w:rPr>
          <w:rFonts w:cs="Times New Roman" w:hAnsi="Times New Roman" w:ascii="Times New Roman"/>
          <w:sz w:val="20"/>
          <w:szCs w:val="20"/>
        </w:rPr>
        <w:t>. go</w:t>
      </w:r>
      <w:r w:rsidR="00B64719" w:rsidRPr="00270BBC">
        <w:rPr>
          <w:rFonts w:cs="Times New Roman" w:hAnsi="Times New Roman" w:ascii="Times New Roman"/>
          <w:sz w:val="20"/>
          <w:szCs w:val="20"/>
        </w:rPr>
        <w:t>d</w:t>
      </w:r>
      <w:r w:rsidRPr="00270BBC">
        <w:rPr>
          <w:rFonts w:cs="Times New Roman" w:hAnsi="Times New Roman" w:ascii="Times New Roman"/>
          <w:sz w:val="20"/>
          <w:szCs w:val="20"/>
        </w:rPr>
        <w:t>ine</w:t>
      </w:r>
    </w:p>
    <w:p w:rsidRDefault="00FC4C38" w:rsidP="00FC4C38" w:rsidR="00FC4C38" w:rsidRPr="00270BBC">
      <w:pPr>
        <w:pStyle w:val="Odlomakpopisa"/>
        <w:spacing w:lineRule="auto" w:line="240" w:after="0"/>
        <w:jc w:val="right"/>
        <w:rPr>
          <w:rFonts w:cs="Times New Roman" w:hAnsi="Times New Roman" w:ascii="Times New Roman"/>
          <w:sz w:val="20"/>
          <w:szCs w:val="20"/>
        </w:rPr>
      </w:pPr>
      <w:r w:rsidRPr="00270BBC">
        <w:rPr>
          <w:rFonts w:cs="Times New Roman" w:hAnsi="Times New Roman" w:ascii="Times New Roman"/>
          <w:sz w:val="20"/>
          <w:szCs w:val="20"/>
        </w:rPr>
        <w:t xml:space="preserve">Stečajni upravitelj </w:t>
      </w:r>
    </w:p>
    <w:p w:rsidRDefault="00FC4C38" w:rsidP="00FC4C38" w:rsidR="00FC4C38" w:rsidRPr="00270BBC">
      <w:pPr>
        <w:pStyle w:val="Odlomakpopisa"/>
        <w:spacing w:lineRule="auto" w:line="240" w:after="0"/>
        <w:jc w:val="right"/>
        <w:rPr>
          <w:rFonts w:cs="Times New Roman" w:hAnsi="Times New Roman" w:ascii="Times New Roman"/>
          <w:sz w:val="20"/>
          <w:szCs w:val="20"/>
        </w:rPr>
      </w:pPr>
      <w:r w:rsidRPr="00270BBC">
        <w:rPr>
          <w:rFonts w:cs="Times New Roman" w:hAnsi="Times New Roman" w:ascii="Times New Roman"/>
          <w:sz w:val="20"/>
          <w:szCs w:val="20"/>
        </w:rPr>
        <w:t>Miroslav Lovreković</w:t>
      </w:r>
    </w:p>
    <w:p w:rsidRDefault="00FC4C38" w:rsidP="00FC4C38" w:rsidR="00FC4C38" w:rsidRPr="00270BBC">
      <w:pPr>
        <w:pStyle w:val="Odlomakpopisa"/>
        <w:spacing w:lineRule="auto" w:line="240" w:after="0"/>
        <w:rPr>
          <w:rFonts w:cs="Times New Roman" w:hAnsi="Times New Roman" w:ascii="Times New Roman"/>
          <w:sz w:val="20"/>
          <w:szCs w:val="20"/>
        </w:rPr>
      </w:pPr>
    </w:p>
    <w:sectPr w:rsidSect="00732626" w:rsidR="00FC4C38" w:rsidRPr="00270BBC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BD3C16"/>
    <w:multiLevelType w:val="hybridMultilevel"/>
    <w:tmpl w:val="E59628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19773A"/>
    <w:multiLevelType w:val="hybridMultilevel"/>
    <w:tmpl w:val="A9CEE96A"/>
    <w:lvl w:tplc="612A0178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36477DED"/>
    <w:multiLevelType w:val="hybridMultilevel"/>
    <w:tmpl w:val="9D4269BE"/>
    <w:lvl w:tplc="3FA631DE" w:ilvl="0">
      <w:start w:val="2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2626"/>
    <w:rsid w:val="000536EA"/>
    <w:rsid w:val="000D1245"/>
    <w:rsid w:val="000F5714"/>
    <w:rsid w:val="001A2E63"/>
    <w:rsid w:val="001D706B"/>
    <w:rsid w:val="002579F4"/>
    <w:rsid w:val="00270BBC"/>
    <w:rsid w:val="00280300"/>
    <w:rsid w:val="00285000"/>
    <w:rsid w:val="002B6327"/>
    <w:rsid w:val="00320E3F"/>
    <w:rsid w:val="004F1296"/>
    <w:rsid w:val="00543378"/>
    <w:rsid w:val="005E2F88"/>
    <w:rsid w:val="00640FB9"/>
    <w:rsid w:val="00706CE9"/>
    <w:rsid w:val="00732626"/>
    <w:rsid w:val="0087605A"/>
    <w:rsid w:val="00920DCB"/>
    <w:rsid w:val="009472B5"/>
    <w:rsid w:val="009E6DEB"/>
    <w:rsid w:val="00A30860"/>
    <w:rsid w:val="00A70370"/>
    <w:rsid w:val="00AF6F2B"/>
    <w:rsid w:val="00B060D6"/>
    <w:rsid w:val="00B64719"/>
    <w:rsid w:val="00BC4560"/>
    <w:rsid w:val="00C761B1"/>
    <w:rsid w:val="00CD4C21"/>
    <w:rsid w:val="00D54FF2"/>
    <w:rsid w:val="00DC6E1D"/>
    <w:rsid w:val="00DE25AA"/>
    <w:rsid w:val="00E744D4"/>
    <w:rsid w:val="00E9468C"/>
    <w:rsid w:val="00EA0FBA"/>
    <w:rsid w:val="00FC129B"/>
    <w:rsid w:val="00FC4C38"/>
    <w:rsid w:val="00FF3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32626"/>
    <w:pPr>
      <w:ind w:left="720"/>
      <w:contextualSpacing/>
    </w:pPr>
  </w:style>
  <w:style w:styleId="Reetkatablice" w:type="table">
    <w:name w:val="Table Grid"/>
    <w:basedOn w:val="Obinatablica"/>
    <w:uiPriority w:val="59"/>
    <w:rsid w:val="00732626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472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72B5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72B5"/>
    <w:rPr>
      <w:rFonts w:cs="Times New Roman" w:hAnsi="Times New Roman" w:ascii="Times New Roman"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72B5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72B5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32626"/>
    <w:pPr>
      <w:ind w:left="720"/>
      <w:contextualSpacing/>
    </w:pPr>
  </w:style>
  <w:style w:styleId="Reetkatablice" w:type="table">
    <w:name w:val="Table Grid"/>
    <w:basedOn w:val="Obinatablica"/>
    <w:uiPriority w:val="59"/>
    <w:rsid w:val="00732626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472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72B5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72B5"/>
    <w:rPr>
      <w:rFonts w:ascii="Times New Roman" w:cs="Times New Roman" w:hAnsi="Times New Roman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72B5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72B5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032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870</properties:Characters>
  <properties:Lines>81</properties:Lines>
  <properties:Paragraphs>43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2019-02-08T11:43:00Z</dcterms:created>
  <dc:creator>miro</dc:creator>
  <cp:lastModifiedBy>Andreja Lesjak</cp:lastModifiedBy>
  <cp:lastPrinted>2019-02-01T08:31:00Z</cp:lastPrinted>
  <dcterms:modified xmlns:xsi="http://www.w3.org/2001/XMLSchema-instance" xsi:type="dcterms:W3CDTF">2019-02-08T11:49:00Z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St-221/2018-31 / Podnesak - Popis predmeta stečajne mase (St-221-18 Popis predmeta stečajne mase  čl. 221 - potraživanja.docx)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