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38f2" w14:paraId="90838f2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2543D">
        <w:rPr>
          <w:rFonts w:hAnsi="Times New Roman" w:ascii="Times New Roman"/>
          <w:szCs w:val="24"/>
          <w:lang w:val="hr-HR"/>
        </w:rPr>
        <w:t>7041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82543D">
        <w:rPr>
          <w:rFonts w:hAnsi="Times New Roman" w:ascii="Times New Roman"/>
          <w:szCs w:val="24"/>
          <w:lang w:val="hr-HR"/>
        </w:rPr>
        <w:t xml:space="preserve"> </w:t>
      </w:r>
      <w:r w:rsidR="0082543D" w:rsidRPr="0082543D">
        <w:rPr>
          <w:rFonts w:hAnsi="Times New Roman" w:ascii="Times New Roman"/>
        </w:rPr>
        <w:t>TAM-TAM PLAKATI d.o.o., Zagreb, Stančićeva ulica 1, MBS: 080811027, OIB: 41862834478</w:t>
      </w:r>
      <w:r w:rsidR="00D662CB">
        <w:t>,</w:t>
      </w:r>
      <w:r w:rsidR="000A7977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23EC5">
        <w:rPr>
          <w:rFonts w:hAnsi="Times New Roman" w:ascii="Times New Roman"/>
          <w:szCs w:val="24"/>
        </w:rPr>
        <w:t xml:space="preserve"> </w:t>
      </w:r>
      <w:r w:rsidR="00504B69">
        <w:rPr>
          <w:rFonts w:hAnsi="Times New Roman" w:ascii="Times New Roman"/>
          <w:szCs w:val="24"/>
        </w:rPr>
        <w:t xml:space="preserve"> </w:t>
      </w:r>
      <w:r w:rsidR="0082543D" w:rsidRPr="0082543D">
        <w:rPr>
          <w:rFonts w:hAnsi="Times New Roman" w:ascii="Times New Roman"/>
        </w:rPr>
        <w:t>TAM-TAM PLAKATI d.o.o., Zagreb, Stančićeva ulica 1, MBS: 080811027, OIB: 41862834478</w:t>
      </w:r>
      <w:r w:rsidR="0082543D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023EC5">
        <w:rPr>
          <w:rFonts w:hAnsi="Times New Roman" w:ascii="Times New Roman"/>
          <w:szCs w:val="24"/>
        </w:rPr>
        <w:t>1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662CB" w:rsidRPr="00D662CB">
        <w:rPr>
          <w:rFonts w:hAnsi="Times New Roman" w:ascii="Times New Roman"/>
          <w:szCs w:val="24"/>
        </w:rPr>
        <w:t xml:space="preserve"> </w:t>
      </w:r>
      <w:r w:rsidR="007E1A87" w:rsidRPr="007E1A87">
        <w:rPr>
          <w:rFonts w:hAnsi="Times New Roman" w:ascii="Times New Roman"/>
          <w:szCs w:val="24"/>
        </w:rPr>
        <w:t>Renato Sabljić, Zagreb, Zdenački zavoj 14, OIB 74644810692</w:t>
      </w:r>
      <w:r w:rsidR="007E1A87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7E1A87" w:rsidRPr="0082543D">
        <w:rPr>
          <w:rFonts w:hAnsi="Times New Roman" w:ascii="Times New Roman"/>
        </w:rPr>
        <w:t>TAM-TAM PLAKATI d.o.o., Zagreb, Stančićeva ulica 1, MBS: 080811027, OIB: 41862834478</w:t>
      </w:r>
      <w:r w:rsidR="007E1A8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30615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E30615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E819A8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819A8" w:rsidP="00E819A8" w:rsidR="00E819A8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E819A8" w:rsidP="00E819A8" w:rsidR="00E819A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819A8" w:rsidRPr="00E819A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82543D">
          <w:rPr>
            <w:rFonts w:hAnsi="Times New Roman" w:ascii="Times New Roman"/>
          </w:rPr>
          <w:t>7041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3EC5"/>
    <w:rsid w:val="000A7977"/>
    <w:rsid w:val="000E1E04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534B8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04B69"/>
    <w:rsid w:val="005217F6"/>
    <w:rsid w:val="005853F0"/>
    <w:rsid w:val="00631843"/>
    <w:rsid w:val="007B3F5C"/>
    <w:rsid w:val="007E1A87"/>
    <w:rsid w:val="008139E9"/>
    <w:rsid w:val="0082543D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D662CB"/>
    <w:rsid w:val="00E22456"/>
    <w:rsid w:val="00E30615"/>
    <w:rsid w:val="00E45A83"/>
    <w:rsid w:val="00E80772"/>
    <w:rsid w:val="00E819A8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1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1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35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7041</izvorni_sadrzaj>
    <derivirana_varijabla naziv="DomainObject.Predmet.Broj_1">7041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St-7041/2015</izvorni_sadrzaj>
    <derivirana_varijabla naziv="DomainObject.Predmet.OznakaBroj_1">St-7041/2015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TAM-TAM PLAKATI d.o.o. zastupanog po punomoćniku Tomaž Drozg</izvorni_sadrzaj>
    <derivirana_varijabla naziv="DomainObject.Predmet.ProtustrankaFormated_1">  TAM-TAM PLAKATI d.o.o. zastupanog po punomoćniku Tomaž Drozg</derivirana_varijabla>
  </DomainObject.Predmet.ProtustrankaFormated>
  <DomainObject.Predmet.ProtustrankaFormatedOIB>
    <izvorni_sadrzaj>  TAM-TAM PLAKATI d.o.o., OIB 41862834478 zastupanog po punomoćniku Tomaž Drozg</izvorni_sadrzaj>
    <derivirana_varijabla naziv="DomainObject.Predmet.ProtustrankaFormatedOIB_1">  TAM-TAM PLAKATI d.o.o., OIB 41862834478 zastupanog po punomoćniku Tomaž Drozg</derivirana_varijabla>
  </DomainObject.Predmet.ProtustrankaFormatedOIB>
  <DomainObject.Predmet.ProtustrankaFormatedWithAdress>
    <izvorni_sadrzaj> TAM-TAM PLAKATI d.o.o., Stančićeva ulica 1, 10000 Zagreb zastupanog po punomoćniku Tomaž Drozg</izvorni_sadrzaj>
    <derivirana_varijabla naziv="DomainObject.Predmet.ProtustrankaFormatedWithAdress_1"> TAM-TAM PLAKATI d.o.o., Stančićeva ulica 1, 10000 Zagreb zastupanog po punomoćniku Tomaž Drozg</derivirana_varijabla>
  </DomainObject.Predmet.ProtustrankaFormatedWithAdress>
  <DomainObject.Predmet.ProtustrankaFormatedWithAdressOIB>
    <izvorni_sadrzaj> TAM-TAM PLAKATI d.o.o., OIB 41862834478, Stančićeva ulica 1, 10000 Zagreb zastupanog po punomoćniku Tomaž Drozg</izvorni_sadrzaj>
    <derivirana_varijabla naziv="DomainObject.Predmet.ProtustrankaFormatedWithAdressOIB_1"> TAM-TAM PLAKATI d.o.o., OIB 41862834478, Stančićeva ulica 1, 10000 Zagreb zastupanog po punomoćniku Tomaž Drozg</derivirana_varijabla>
  </DomainObject.Predmet.ProtustrankaFormatedWithAdressOIB>
  <DomainObject.Predmet.ProtustrankaWithAdress>
    <izvorni_sadrzaj>TAM-TAM PLAKATI d.o.o. Stančićeva ulica 1, 10000 Zagreb</izvorni_sadrzaj>
    <derivirana_varijabla naziv="DomainObject.Predmet.ProtustrankaWithAdress_1">TAM-TAM PLAKATI d.o.o. Stančićeva ulica 1, 10000 Zagreb</derivirana_varijabla>
  </DomainObject.Predmet.ProtustrankaWithAdress>
  <DomainObject.Predmet.ProtustrankaWithAdressOIB>
    <izvorni_sadrzaj>TAM-TAM PLAKATI d.o.o., OIB 41862834478, Stančićeva ulica 1, 10000 Zagreb</izvorni_sadrzaj>
    <derivirana_varijabla naziv="DomainObject.Predmet.ProtustrankaWithAdressOIB_1">TAM-TAM PLAKATI d.o.o., OIB 41862834478, Stančićeva ulica 1, 10000 Zagreb</derivirana_varijabla>
  </DomainObject.Predmet.ProtustrankaWithAdressOIB>
  <DomainObject.Predmet.ProtustrankaNazivFormated>
    <izvorni_sadrzaj>TAM-TAM PLAKATI d.o.o.</izvorni_sadrzaj>
    <derivirana_varijabla naziv="DomainObject.Predmet.ProtustrankaNazivFormated_1">TAM-TAM PLAKATI d.o.o.</derivirana_varijabla>
  </DomainObject.Predmet.ProtustrankaNazivFormated>
  <DomainObject.Predmet.ProtustrankaNazivFormatedOIB>
    <izvorni_sadrzaj>TAM-TAM PLAKATI d.o.o., OIB 41862834478</izvorni_sadrzaj>
    <derivirana_varijabla naziv="DomainObject.Predmet.ProtustrankaNazivFormatedOIB_1">TAM-TAM PLAKATI d.o.o., OIB 41862834478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TAM-TAM PLAKATI d.o.o. zastupanog po punomoćniku Tomaž Drozg</item>
    </izvorni_sadrzaj>
    <derivirana_varijabla naziv="DomainObject.Predmet.ProtuStrankaListFormated_1">
      <item>TAM-TAM PLAKATI d.o.o. zastupanog po punomoćniku Tomaž Drozg</item>
    </derivirana_varijabla>
  </DomainObject.Predmet.ProtuStrankaListFormated>
  <DomainObject.Predmet.ProtuStrankaListFormatedOIB>
    <izvorni_sadrzaj>
      <item>TAM-TAM PLAKATI d.o.o., OIB 41862834478 zastupanog po punomoćniku Tomaž Drozg</item>
    </izvorni_sadrzaj>
    <derivirana_varijabla naziv="DomainObject.Predmet.ProtuStrankaListFormatedOIB_1">
      <item>TAM-TAM PLAKATI d.o.o., OIB 41862834478 zastupanog po punomoćniku Tomaž Drozg</item>
    </derivirana_varijabla>
  </DomainObject.Predmet.ProtuStrankaListFormatedOIB>
  <DomainObject.Predmet.ProtuStrankaListFormatedWithAdress>
    <izvorni_sadrzaj>
      <item>TAM-TAM PLAKATI d.o.o., Stančićeva ulica 1, 10000 Zagreb zastupanog po punomoćniku Tomaž Drozg</item>
    </izvorni_sadrzaj>
    <derivirana_varijabla naziv="DomainObject.Predmet.ProtuStrankaListFormatedWithAdress_1">
      <item>TAM-TAM PLAKATI d.o.o., Stančićeva ulica 1, 10000 Zagreb zastupanog po punomoćniku Tomaž Drozg</item>
    </derivirana_varijabla>
  </DomainObject.Predmet.ProtuStrankaListFormatedWithAdress>
  <DomainObject.Predmet.ProtuStrankaListFormatedWithAdressOIB>
    <izvorni_sadrzaj>
      <item>TAM-TAM PLAKATI d.o.o., OIB 41862834478, Stančićeva ulica 1, 10000 Zagreb zastupanog po punomoćniku Tomaž Drozg</item>
    </izvorni_sadrzaj>
    <derivirana_varijabla naziv="DomainObject.Predmet.ProtuStrankaListFormatedWithAdressOIB_1">
      <item>TAM-TAM PLAKATI d.o.o., OIB 41862834478, Stančićeva ulica 1, 10000 Zagreb zastupanog po punomoćniku Tomaž Drozg</item>
    </derivirana_varijabla>
  </DomainObject.Predmet.ProtuStrankaListFormatedWithAdressOIB>
  <DomainObject.Predmet.ProtuStrankaListNazivFormated>
    <izvorni_sadrzaj>
      <item>TAM-TAM PLAKATI d.o.o.</item>
    </izvorni_sadrzaj>
    <derivirana_varijabla naziv="DomainObject.Predmet.ProtuStrankaListNazivFormated_1">
      <item>TAM-TAM PLAKATI d.o.o.</item>
    </derivirana_varijabla>
  </DomainObject.Predmet.ProtuStrankaListNazivFormated>
  <DomainObject.Predmet.ProtuStrankaListNazivFormatedOIB>
    <izvorni_sadrzaj>
      <item>TAM-TAM PLAKATI d.o.o., OIB 41862834478</item>
    </izvorni_sadrzaj>
    <derivirana_varijabla naziv="DomainObject.Predmet.ProtuStrankaListNazivFormatedOIB_1">
      <item>TAM-TAM PLAKATI d.o.o., OIB 41862834478</item>
    </derivirana_varijabla>
  </DomainObject.Predmet.ProtuStrankaListNazivFormatedOIB>
  <DomainObject.Predmet.OstaliListFormated>
    <izvorni_sadrzaj>
      <item>Tomaž Drozg punomoćnik sudionika u postupku TAM-TAM PLAKATI d.o.o.</item>
    </izvorni_sadrzaj>
    <derivirana_varijabla naziv="DomainObject.Predmet.OstaliListFormated_1">
      <item>Tomaž Drozg punomoćnik sudionika u postupku TAM-TAM PLAKATI d.o.o.</item>
    </derivirana_varijabla>
  </DomainObject.Predmet.OstaliListFormated>
  <DomainObject.Predmet.OstaliListFormatedOIB>
    <izvorni_sadrzaj>
      <item>Tomaž Drozg, OIB 92434692406 punomoćnik sudionika u postupku TAM-TAM PLAKATI d.o.o.</item>
    </izvorni_sadrzaj>
    <derivirana_varijabla naziv="DomainObject.Predmet.OstaliListFormatedOIB_1">
      <item>Tomaž Drozg, OIB 92434692406 punomoćnik sudionika u postupku TAM-TAM PLAKATI d.o.o.</item>
    </derivirana_varijabla>
  </DomainObject.Predmet.OstaliListFormatedOIB>
  <DomainObject.Predmet.OstaliListFormatedWithAdress>
    <izvorni_sadrzaj>
      <item>Tomaž Drozg, Slomškova ulica 009, Ljubljana punomoćnik sudionika u postupku TAM-TAM PLAKATI d.o.o.</item>
    </izvorni_sadrzaj>
    <derivirana_varijabla naziv="DomainObject.Predmet.OstaliListFormatedWithAdress_1">
      <item>Tomaž Drozg, Slomškova ulica 009, Ljubljana punomoćnik sudionika u postupku TAM-TAM PLAKATI d.o.o.</item>
    </derivirana_varijabla>
  </DomainObject.Predmet.OstaliListFormatedWithAdress>
  <DomainObject.Predmet.OstaliListFormatedWithAdressOIB>
    <izvorni_sadrzaj>
      <item>Tomaž Drozg, OIB 92434692406, Slomškova ulica 009, Ljubljana punomoćnik sudionika u postupku TAM-TAM PLAKATI d.o.o.</item>
    </izvorni_sadrzaj>
    <derivirana_varijabla naziv="DomainObject.Predmet.OstaliListFormatedWithAdressOIB_1">
      <item>Tomaž Drozg, OIB 92434692406, Slomškova ulica 009, Ljubljana punomoćnik sudionika u postupku TAM-TAM PLAKATI d.o.o.</item>
    </derivirana_varijabla>
  </DomainObject.Predmet.OstaliListFormatedWithAdressOIB>
  <DomainObject.Predmet.OstaliListNazivFormated>
    <izvorni_sadrzaj>
      <item>Tomaž Drozg</item>
    </izvorni_sadrzaj>
    <derivirana_varijabla naziv="DomainObject.Predmet.OstaliListNazivFormated_1">
      <item>Tomaž Drozg</item>
    </derivirana_varijabla>
  </DomainObject.Predmet.OstaliListNazivFormated>
  <DomainObject.Predmet.OstaliListNazivFormatedOIB>
    <izvorni_sadrzaj>
      <item>Tomaž Drozg, OIB 92434692406</item>
    </izvorni_sadrzaj>
    <derivirana_varijabla naziv="DomainObject.Predmet.OstaliListNazivFormatedOIB_1">
      <item>Tomaž Drozg, OIB 92434692406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TAM-TAM PLAKATI d.o.o.</izvorni_sadrzaj>
    <derivirana_varijabla naziv="DomainObject.Predmet.ProtustrankaIDrugi_1">TAM-TAM PLAKATI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TAM-TAM PLAKATI d.o.o., OIB 41862834478, Stančićeva ulica 1, 10000 Zagreb</izvorni_sadrzaj>
    <derivirana_varijabla naziv="DomainObject.Predmet.ProtustrankaIDrugiAdressOIB_1">TAM-TAM PLAKATI d.o.o., OIB 41862834478, Stančićeva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TAM-TAM PLAKATI d.o.o.</item>
      <item>Tomaž Drozg</item>
    </izvorni_sadrzaj>
    <derivirana_varijabla naziv="DomainObject.Predmet.SudioniciListNaziv_1">
      <item>FINA Regionalni centar Zagreb</item>
      <item>TAM-TAM PLAKATI d.o.o.</item>
      <item>Tomaž Drozg</item>
    </derivirana_varijabla>
  </DomainObject.Predmet.SudioniciListNaziv>
  <DomainObject.Predmet.SudioniciListAdressOIB>
    <izvorni_sadrzaj>
      <item>FINA Regionalni centar Zagreb, OIB 85821130368, Trg svibanjskih žrtava 1995.1,10000 Zagreb</item>
      <item>TAM-TAM PLAKATI d.o.o., OIB 41862834478, Stančićeva ulica 1,10000 Zagreb</item>
      <item>Tomaž Drozg, OIB 92434692406, Slomškova ulica 009,Ljubljana</item>
    </izvorni_sadrzaj>
    <derivirana_varijabla naziv="DomainObject.Predmet.SudioniciListAdressOIB_1">
      <item>FINA Regionalni centar Zagreb, OIB 85821130368, Trg svibanjskih žrtava 1995.1,10000 Zagreb</item>
      <item>TAM-TAM PLAKATI d.o.o., OIB 41862834478, Stančićeva ulica 1,10000 Zagreb</item>
      <item>Tomaž Drozg, OIB 92434692406, Slomškova ulica 009,Ljubljana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41862834478</item>
      <item>, OIB 92434692406</item>
    </izvorni_sadrzaj>
    <derivirana_varijabla naziv="DomainObject.Predmet.SudioniciListNazivOIB_1">
      <item>, OIB 85821130368</item>
      <item>, OIB 41862834478</item>
      <item>, OIB 92434692406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08D84-CEB4-4BDA-AFD9-C7A0BD9C6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2112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2016-06-03T08:45:00Z</dcterms:created>
  <dc:creator>Ksenija Nol</dc:creator>
  <cp:lastModifiedBy>Višnja Svečak</cp:lastModifiedBy>
  <cp:lastPrinted>2016-06-03T08:45:00Z</cp:lastPrinted>
  <dcterms:modified xmlns:xsi="http://www.w3.org/2001/XMLSchema-instance" xsi:type="dcterms:W3CDTF">2016-06-03T08:45:00Z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