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a6d4" w14:paraId="548a6d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43566">
        <w:t>6972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330F2">
        <w:t>03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43566">
        <w:t xml:space="preserve">GAUDEAMUS IGITUR d.o.o., Donja </w:t>
      </w:r>
      <w:proofErr w:type="spellStart"/>
      <w:r w:rsidR="00143566">
        <w:t>Velešnja</w:t>
      </w:r>
      <w:proofErr w:type="spellEnd"/>
      <w:r w:rsidR="00143566">
        <w:t xml:space="preserve">, Donja </w:t>
      </w:r>
      <w:proofErr w:type="spellStart"/>
      <w:r w:rsidR="00143566">
        <w:t>Velešnja</w:t>
      </w:r>
      <w:proofErr w:type="spellEnd"/>
      <w:r w:rsidR="00143566">
        <w:t xml:space="preserve"> 58 (OIB: 40150681000)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43566">
        <w:t xml:space="preserve">128,23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330F2">
        <w:t>03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B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34E2"/>
    <w:rsid w:val="00696FD8"/>
    <w:rsid w:val="006A2C62"/>
    <w:rsid w:val="006D46A1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E5DD2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6972</izvorni_sadrzaj>
    <derivirana_varijabla naziv="DomainObject.Predmet.Broj_1">6972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St-6972/2015</izvorni_sadrzaj>
    <derivirana_varijabla naziv="DomainObject.Predmet.OznakaBroj_1">St-6972/2015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GAUDEAMUS IGITUR d.o.o.</izvorni_sadrzaj>
    <derivirana_varijabla naziv="DomainObject.Predmet.ProtustrankaFormated_1">  GAUDEAMUS IGITUR d.o.o.</derivirana_varijabla>
  </DomainObject.Predmet.ProtustrankaFormated>
  <DomainObject.Predmet.ProtustrankaFormatedOIB>
    <izvorni_sadrzaj>  GAUDEAMUS IGITUR d.o.o., OIB 40150681000</izvorni_sadrzaj>
    <derivirana_varijabla naziv="DomainObject.Predmet.ProtustrankaFormatedOIB_1">  GAUDEAMUS IGITUR d.o.o., OIB 40150681000</derivirana_varijabla>
  </DomainObject.Predmet.ProtustrankaFormatedOIB>
  <DomainObject.Predmet.ProtustrankaFormatedWithAdress>
    <izvorni_sadrzaj> GAUDEAMUS IGITUR d.o.o., Donja Velešnja 58, 44430 Donja Velešnja</izvorni_sadrzaj>
    <derivirana_varijabla naziv="DomainObject.Predmet.ProtustrankaFormatedWithAdress_1"> GAUDEAMUS IGITUR d.o.o., Donja Velešnja 58, 44430 Donja Velešnja</derivirana_varijabla>
  </DomainObject.Predmet.ProtustrankaFormatedWithAdress>
  <DomainObject.Predmet.ProtustrankaFormatedWithAdressOIB>
    <izvorni_sadrzaj> GAUDEAMUS IGITUR d.o.o., OIB 40150681000, Donja Velešnja 58, 44430 Donja Velešnja</izvorni_sadrzaj>
    <derivirana_varijabla naziv="DomainObject.Predmet.ProtustrankaFormatedWithAdressOIB_1"> GAUDEAMUS IGITUR d.o.o., OIB 40150681000, Donja Velešnja 58, 44430 Donja Velešnja</derivirana_varijabla>
  </DomainObject.Predmet.ProtustrankaFormatedWithAdressOIB>
  <DomainObject.Predmet.ProtustrankaWithAdress>
    <izvorni_sadrzaj>GAUDEAMUS IGITUR d.o.o. Donja Velešnja 58, 44430 Donja Velešnja</izvorni_sadrzaj>
    <derivirana_varijabla naziv="DomainObject.Predmet.ProtustrankaWithAdress_1">GAUDEAMUS IGITUR d.o.o. Donja Velešnja 58, 44430 Donja Velešnja</derivirana_varijabla>
  </DomainObject.Predmet.ProtustrankaWithAdress>
  <DomainObject.Predmet.ProtustrankaWithAdressOIB>
    <izvorni_sadrzaj>GAUDEAMUS IGITUR d.o.o., OIB 40150681000, Donja Velešnja 58, 44430 Donja Velešnja</izvorni_sadrzaj>
    <derivirana_varijabla naziv="DomainObject.Predmet.ProtustrankaWithAdressOIB_1">GAUDEAMUS IGITUR d.o.o., OIB 40150681000, Donja Velešnja 58, 44430 Donja Velešnja</derivirana_varijabla>
  </DomainObject.Predmet.ProtustrankaWithAdressOIB>
  <DomainObject.Predmet.ProtustrankaNazivFormated>
    <izvorni_sadrzaj>GAUDEAMUS IGITUR d.o.o.</izvorni_sadrzaj>
    <derivirana_varijabla naziv="DomainObject.Predmet.ProtustrankaNazivFormated_1">GAUDEAMUS IGITUR d.o.o.</derivirana_varijabla>
  </DomainObject.Predmet.ProtustrankaNazivFormated>
  <DomainObject.Predmet.ProtustrankaNazivFormatedOIB>
    <izvorni_sadrzaj>GAUDEAMUS IGITUR d.o.o., OIB 40150681000</izvorni_sadrzaj>
    <derivirana_varijabla naziv="DomainObject.Predmet.ProtustrankaNazivFormatedOIB_1">GAUDEAMUS IGITUR d.o.o., OIB 40150681000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GAUDEAMUS IGITUR d.o.o.</item>
    </izvorni_sadrzaj>
    <derivirana_varijabla naziv="DomainObject.Predmet.ProtuStrankaListFormated_1">
      <item>GAUDEAMUS IGITUR d.o.o.</item>
    </derivirana_varijabla>
  </DomainObject.Predmet.ProtuStrankaListFormated>
  <DomainObject.Predmet.ProtuStrankaListFormatedOIB>
    <izvorni_sadrzaj>
      <item>GAUDEAMUS IGITUR d.o.o., OIB 40150681000</item>
    </izvorni_sadrzaj>
    <derivirana_varijabla naziv="DomainObject.Predmet.ProtuStrankaListFormatedOIB_1">
      <item>GAUDEAMUS IGITUR d.o.o., OIB 40150681000</item>
    </derivirana_varijabla>
  </DomainObject.Predmet.ProtuStrankaListFormatedOIB>
  <DomainObject.Predmet.ProtuStrankaListFormatedWithAdress>
    <izvorni_sadrzaj>
      <item>GAUDEAMUS IGITUR d.o.o., Donja Velešnja 58, 44430 Donja Velešnja</item>
    </izvorni_sadrzaj>
    <derivirana_varijabla naziv="DomainObject.Predmet.ProtuStrankaListFormatedWithAdress_1">
      <item>GAUDEAMUS IGITUR d.o.o., Donja Velešnja 58, 44430 Donja Velešnja</item>
    </derivirana_varijabla>
  </DomainObject.Predmet.ProtuStrankaListFormatedWithAdress>
  <DomainObject.Predmet.ProtuStrankaListFormatedWithAdressOIB>
    <izvorni_sadrzaj>
      <item>GAUDEAMUS IGITUR d.o.o., OIB 40150681000, Donja Velešnja 58, 44430 Donja Velešnja</item>
    </izvorni_sadrzaj>
    <derivirana_varijabla naziv="DomainObject.Predmet.ProtuStrankaListFormatedWithAdressOIB_1">
      <item>GAUDEAMUS IGITUR d.o.o., OIB 40150681000, Donja Velešnja 58, 44430 Donja Velešnja</item>
    </derivirana_varijabla>
  </DomainObject.Predmet.ProtuStrankaListFormatedWithAdressOIB>
  <DomainObject.Predmet.ProtuStrankaListNazivFormated>
    <izvorni_sadrzaj>
      <item>GAUDEAMUS IGITUR d.o.o.</item>
    </izvorni_sadrzaj>
    <derivirana_varijabla naziv="DomainObject.Predmet.ProtuStrankaListNazivFormated_1">
      <item>GAUDEAMUS IGITUR d.o.o.</item>
    </derivirana_varijabla>
  </DomainObject.Predmet.ProtuStrankaListNazivFormated>
  <DomainObject.Predmet.ProtuStrankaListNazivFormatedOIB>
    <izvorni_sadrzaj>
      <item>GAUDEAMUS IGITUR d.o.o., OIB 40150681000</item>
    </izvorni_sadrzaj>
    <derivirana_varijabla naziv="DomainObject.Predmet.ProtuStrankaListNazivFormatedOIB_1">
      <item>GAUDEAMUS IGITUR d.o.o., OIB 40150681000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GAUDEAMUS IGITUR d.o.o.</izvorni_sadrzaj>
    <derivirana_varijabla naziv="DomainObject.Predmet.ProtustrankaIDrugi_1">GAUDEAMUS IGITUR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GAUDEAMUS IGITUR d.o.o., OIB 40150681000, Donja Velešnja 58, 44430 Donja Velešnja</izvorni_sadrzaj>
    <derivirana_varijabla naziv="DomainObject.Predmet.ProtustrankaIDrugiAdressOIB_1">GAUDEAMUS IGITUR d.o.o., OIB 40150681000, Donja Velešnja 58, 44430 Donja Velešnja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GAUDEAMUS IGITUR d.o.o.</item>
    </izvorni_sadrzaj>
    <derivirana_varijabla naziv="DomainObject.Predmet.SudioniciListNaziv_1">
      <item>FINA Regionalni centar Zagreb</item>
      <item>GAUDEAMUS IGITUR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GAUDEAMUS IGITUR d.o.o., OIB 40150681000, Donja Velešnja 58,44430 Donja Velešnja</item>
    </izvorni_sadrzaj>
    <derivirana_varijabla naziv="DomainObject.Predmet.SudioniciListAdressOIB_1">
      <item>FINA Regionalni centar Zagreb, OIB 85821130368, Trg svibanjskih žrtava 1995. 1,10000 Zagreb</item>
      <item>GAUDEAMUS IGITUR d.o.o., OIB 40150681000, Donja Velešnja 58,44430 Donja Velešnja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40150681000</item>
    </izvorni_sadrzaj>
    <derivirana_varijabla naziv="DomainObject.Predmet.SudioniciListNazivOIB_1">
      <item>, OIB 85821130368</item>
      <item>, OIB 40150681000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2015-12-02T08:01:00Z</dcterms:created>
  <dc:creator>ilukac</dc:creator>
  <cp:lastModifiedBy>Marina Radaković</cp:lastModifiedBy>
  <cp:lastPrinted>2015-12-03T07:51:00Z</cp:lastPrinted>
  <dcterms:modified xmlns:xsi="http://www.w3.org/2001/XMLSchema-instance" xsi:type="dcterms:W3CDTF">2015-12-03T07:52:00Z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