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e944" w14:paraId="092e944" w:rsidRDefault="006002C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1983105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02CE" w:rsidP="006002CE" w:rsidR="00AE649C">
      <w:pPr>
        <w:pStyle w:val="NormaleSPIS"/>
        <w:spacing w:after="0"/>
      </w:pPr>
      <w:r>
        <w:t xml:space="preserve">           Republika Hrvatska</w:t>
      </w:r>
    </w:p>
    <w:p w:rsidRDefault="006002CE" w:rsidP="006002CE" w:rsidR="006002CE">
      <w:pPr>
        <w:pStyle w:val="NormaleSPIS"/>
        <w:spacing w:after="0"/>
      </w:pPr>
      <w:r>
        <w:t xml:space="preserve">        Trgovački sud u Bjelovaru</w:t>
      </w:r>
    </w:p>
    <w:p w:rsidRDefault="006002CE" w:rsidP="004F27AE" w:rsidR="006002CE" w:rsidRPr="00B76F3C">
      <w:pPr>
        <w:pStyle w:val="NormaleSPIS"/>
      </w:pPr>
      <w:r>
        <w:t>Bjelovar, Šetalište dr.I.Lebovića 42.</w:t>
      </w:r>
    </w:p>
    <w:p w:rsidRDefault="006002CE" w:rsidP="006002CE" w:rsidR="006002CE">
      <w:pPr>
        <w:jc w:val="right"/>
      </w:pPr>
      <w:r>
        <w:t xml:space="preserve">Poslovni broj:7 St-297/2017-27     </w:t>
      </w:r>
    </w:p>
    <w:p w:rsidRDefault="006002CE" w:rsidP="006002CE" w:rsidR="006002CE">
      <w:pPr>
        <w:jc w:val="right"/>
      </w:pPr>
      <w:r>
        <w:t xml:space="preserve">                     </w:t>
      </w:r>
    </w:p>
    <w:p w:rsidRDefault="006002CE" w:rsidP="006002CE" w:rsidR="006002CE">
      <w:pPr>
        <w:ind w:right="-283"/>
        <w:jc w:val="both"/>
      </w:pPr>
      <w:r>
        <w:t xml:space="preserve">                                                 R E P U B L I K A  H R V A T S K A  </w:t>
      </w:r>
    </w:p>
    <w:p w:rsidRDefault="006002CE" w:rsidP="006002CE" w:rsidR="006002CE">
      <w:pPr>
        <w:ind w:right="-283"/>
        <w:jc w:val="both"/>
      </w:pPr>
      <w:r>
        <w:t xml:space="preserve">                                                           </w:t>
      </w:r>
    </w:p>
    <w:p w:rsidRDefault="006002CE" w:rsidP="006002CE" w:rsidR="006002CE">
      <w:pPr>
        <w:ind w:right="-425"/>
        <w:jc w:val="center"/>
      </w:pPr>
      <w:r>
        <w:t>R J  E Š  E N J  E</w:t>
      </w:r>
    </w:p>
    <w:p w:rsidRDefault="006002CE" w:rsidP="006002CE" w:rsidR="006002CE">
      <w:pPr>
        <w:ind w:right="-425"/>
        <w:jc w:val="center"/>
        <w:rPr>
          <w:b/>
        </w:rPr>
      </w:pPr>
    </w:p>
    <w:p w:rsidRDefault="006002CE" w:rsidP="006002CE" w:rsidR="006002CE">
      <w:pPr>
        <w:ind w:firstLine="708" w:right="-425"/>
        <w:jc w:val="both"/>
      </w:pPr>
      <w:r>
        <w:t>Trgovački sud u Bjelovaru,  po sucu Tomislavu Mrazović, u stečajnom postupku nad stečajnim dužnikom</w:t>
      </w:r>
      <w:r>
        <w:rPr>
          <w:rFonts w:hAnsi="Arial" w:ascii="Arial"/>
        </w:rPr>
        <w:t xml:space="preserve"> </w:t>
      </w:r>
      <w:r>
        <w:t xml:space="preserve">SION GRUPA d.o.o. za proizvodnju, trgovinu i usluge u stečaju iz Daruvara, 52. Samostalnog bataljuna 4, OIB 89642019586, 6. prosinca 2017.                                                            </w:t>
      </w:r>
    </w:p>
    <w:p w:rsidRDefault="006002CE" w:rsidP="006002CE" w:rsidR="006002CE">
      <w:pPr>
        <w:ind w:right="-425"/>
        <w:jc w:val="center"/>
      </w:pPr>
      <w:r>
        <w:t>r i j e š i o  j e</w:t>
      </w:r>
    </w:p>
    <w:p w:rsidRDefault="006002CE" w:rsidP="006002CE" w:rsidR="006002CE">
      <w:pPr>
        <w:ind w:right="-425"/>
        <w:jc w:val="center"/>
        <w:rPr>
          <w:b/>
        </w:rPr>
      </w:pPr>
    </w:p>
    <w:p w:rsidRDefault="006002CE" w:rsidP="006002CE" w:rsidR="006002CE">
      <w:pPr>
        <w:ind w:right="-425"/>
        <w:jc w:val="both"/>
      </w:pPr>
      <w:r>
        <w:rPr>
          <w:b/>
        </w:rPr>
        <w:t xml:space="preserve">   </w:t>
      </w:r>
      <w:r>
        <w:rPr>
          <w:b/>
        </w:rPr>
        <w:tab/>
        <w:t xml:space="preserve">  </w:t>
      </w:r>
      <w:proofErr w:type="spellStart"/>
      <w:r>
        <w:rPr>
          <w:b/>
        </w:rPr>
        <w:t>I.</w:t>
      </w:r>
      <w:r>
        <w:t>Određuje</w:t>
      </w:r>
      <w:proofErr w:type="spellEnd"/>
      <w:r>
        <w:t xml:space="preserve"> se prodaja nekretnine u vlasništvu stečajnog dužnika  SION GRUPA d.o.o. za proizvodnju, trgovinu i usluge u stečaju iz Daruvara, 52. Samostalnog bataljuna 4, OIB 89642019586, elektroničkom javnom dražbom kod FINA-e (čl. 247. SZ-a), i to:</w:t>
      </w:r>
    </w:p>
    <w:p w:rsidRDefault="006002CE" w:rsidP="006002CE" w:rsidR="006002CE">
      <w:pPr>
        <w:ind w:firstLine="708" w:right="-425"/>
        <w:jc w:val="both"/>
      </w:pPr>
      <w:r>
        <w:t xml:space="preserve">-nekretnine koja dolazi upisana u Zemljišne knjige Općinskog suda u Bjelovaru, Zemljišno knjižnog odjela u Daruvaru u zk.ul.br.655 k.o.Vrijeska i to čkbr.1491/4 oznake zemljišta Dvorište Mala Maslenjača ukupne površine 13187 m2, a koja nekretnina u naravi se sastoji od zgrade pogona za preradu drveta, uredske zgrade i nadstrešnice, čija je utvrđena vrijednost u iznosu od 1.800.000,00 kuna, prema Elaboratu o procijenjenoj vrijednosti nekretnina od strane sudskog vještaka Darka </w:t>
      </w:r>
      <w:proofErr w:type="spellStart"/>
      <w:r>
        <w:t>Husaka</w:t>
      </w:r>
      <w:proofErr w:type="spellEnd"/>
      <w:r>
        <w:t xml:space="preserve"> iz Končanice od 10. studenog 2017. godine, uz odgovarajuću primjenu Pravila ovršnog postupka o ovrsi na nekretnini, a pravila o obustavi ovršnog postupka se ne primjenjuju.</w:t>
      </w:r>
    </w:p>
    <w:p w:rsidRDefault="006002CE" w:rsidP="006002CE" w:rsidR="006002CE">
      <w:pPr>
        <w:ind w:right="-425"/>
        <w:jc w:val="both"/>
      </w:pPr>
      <w:r>
        <w:t xml:space="preserve"> </w:t>
      </w:r>
      <w:r>
        <w:tab/>
        <w:t xml:space="preserve">   </w:t>
      </w:r>
      <w:proofErr w:type="spellStart"/>
      <w:r>
        <w:rPr>
          <w:b/>
        </w:rPr>
        <w:t>II.</w:t>
      </w:r>
      <w:r>
        <w:t>U</w:t>
      </w:r>
      <w:proofErr w:type="spellEnd"/>
      <w:r>
        <w:t xml:space="preserve"> zemljišnim knjigama koje vodi Zemljišno-knjižni odjel u Daruvaru, Općinskog suda u Bjelovaru zapisati će se zabilježba rješenja o prodaji nekretnine opisane u točki I. izreke ovog rješenja.                                                                     </w:t>
      </w:r>
    </w:p>
    <w:p w:rsidRDefault="006002CE" w:rsidP="006002CE" w:rsidR="006002CE">
      <w:pPr>
        <w:ind w:right="-425"/>
        <w:jc w:val="center"/>
        <w:rPr>
          <w:b/>
        </w:rPr>
      </w:pPr>
      <w:r>
        <w:t>Obrazloženje</w:t>
      </w:r>
    </w:p>
    <w:p w:rsidRDefault="006002CE" w:rsidP="006002CE" w:rsidR="006002CE">
      <w:pPr>
        <w:ind w:right="-425"/>
        <w:jc w:val="both"/>
      </w:pPr>
      <w:r>
        <w:rPr>
          <w:b/>
        </w:rPr>
        <w:t xml:space="preserve">     </w:t>
      </w:r>
      <w:r>
        <w:rPr>
          <w:b/>
        </w:rPr>
        <w:tab/>
      </w:r>
      <w:r>
        <w:t xml:space="preserve">U stečajnom postupku nad dužnikom SION GRUPA d.o.o. iz Daruvara sada u stečaju, utvrđeno je da u stečajnu masu ulazi nekretnina opisana pod točkom I.  izreke ovog rješenja. Nadalje, utvrđeno je iz uvida u izvadak iz zemljišnih knjiga da na toj nekretnini postoje </w:t>
      </w:r>
      <w:proofErr w:type="spellStart"/>
      <w:r>
        <w:t>razlučna</w:t>
      </w:r>
      <w:proofErr w:type="spellEnd"/>
      <w:r>
        <w:t xml:space="preserve"> prava i to u korist </w:t>
      </w:r>
      <w:proofErr w:type="spellStart"/>
      <w:r>
        <w:t>razlučnog</w:t>
      </w:r>
      <w:proofErr w:type="spellEnd"/>
      <w:r>
        <w:t xml:space="preserve"> vjerovnika HRVATSKA BANKA ZA OBNOVU I RAZVITAK, </w:t>
      </w:r>
    </w:p>
    <w:p w:rsidRDefault="006002CE" w:rsidP="006002CE" w:rsidR="006002CE">
      <w:pPr>
        <w:ind w:right="-425"/>
        <w:jc w:val="center"/>
      </w:pPr>
    </w:p>
    <w:p w:rsidRDefault="006002CE" w:rsidP="006002CE" w:rsidR="006002CE">
      <w:pPr>
        <w:ind w:right="-425"/>
        <w:jc w:val="center"/>
      </w:pPr>
      <w:bookmarkStart w:name="_GoBack" w:id="0"/>
      <w:bookmarkEnd w:id="0"/>
      <w:r>
        <w:lastRenderedPageBreak/>
        <w:t>2</w:t>
      </w:r>
    </w:p>
    <w:p w:rsidRDefault="006002CE" w:rsidP="006002CE" w:rsidR="006002CE">
      <w:pPr>
        <w:ind w:right="-425"/>
        <w:jc w:val="right"/>
      </w:pPr>
      <w:r>
        <w:t>Poslovni broj:7 St-297/2017-27</w:t>
      </w:r>
    </w:p>
    <w:p w:rsidRDefault="006002CE" w:rsidP="006002CE" w:rsidR="006002CE">
      <w:pPr>
        <w:ind w:right="-425"/>
        <w:jc w:val="both"/>
      </w:pPr>
      <w:r>
        <w:t xml:space="preserve">Zagreb i u korist </w:t>
      </w:r>
      <w:proofErr w:type="spellStart"/>
      <w:r>
        <w:t>razlučnog</w:t>
      </w:r>
      <w:proofErr w:type="spellEnd"/>
      <w:r>
        <w:t xml:space="preserve"> vjerovnika REPUBLIKA HRVATSKA.   Stečajni upravitelj predložio je prodaju navedenih nekretnina, opisanih u točki  I.  izreke ovog rješenja, zbog čega je sud temeljem odredbe čl.247. st. 1. i 2. Stečajnog zakona (NN broj 71/2015) riješio kao u izreci ovog rješenja.  </w:t>
      </w:r>
    </w:p>
    <w:p w:rsidRDefault="006002CE" w:rsidP="006002CE" w:rsidR="006002CE">
      <w:pPr>
        <w:ind w:right="-425"/>
        <w:jc w:val="center"/>
      </w:pPr>
      <w:r>
        <w:t>Bjelovar 6. prosinca 2017.</w:t>
      </w:r>
    </w:p>
    <w:p w:rsidRDefault="006002CE" w:rsidP="006002CE" w:rsidR="006002CE">
      <w:pPr>
        <w:spacing w:after="0"/>
        <w:ind w:right="-425"/>
        <w:jc w:val="both"/>
      </w:pPr>
      <w:r>
        <w:t xml:space="preserve">                                                                                                                    Sudac</w:t>
      </w:r>
    </w:p>
    <w:p w:rsidRDefault="006002CE" w:rsidP="006002CE" w:rsidR="006002CE">
      <w:pPr>
        <w:ind w:right="-425"/>
        <w:jc w:val="both"/>
      </w:pPr>
      <w:r>
        <w:t xml:space="preserve">                                                                                                        Tomislav Mrazović,v.r.</w:t>
      </w:r>
    </w:p>
    <w:p w:rsidRDefault="006002CE" w:rsidP="006002CE" w:rsidR="006002CE">
      <w:pPr>
        <w:spacing w:after="0"/>
        <w:ind w:right="-425"/>
        <w:jc w:val="both"/>
      </w:pPr>
      <w:r>
        <w:t xml:space="preserve">      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6002CE" w:rsidP="006002CE" w:rsidR="006002CE">
      <w:pPr>
        <w:ind w:right="-425"/>
        <w:jc w:val="both"/>
      </w:pPr>
      <w:r>
        <w:t xml:space="preserve">            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6002CE" w:rsidP="006002CE" w:rsidR="006002CE">
      <w:pPr>
        <w:ind w:right="-425"/>
        <w:jc w:val="both"/>
      </w:pPr>
      <w:r>
        <w:t>PRAVNA POUKA: Protiv ovog rješenja pravo žalbe imaju stečajni u</w:t>
      </w:r>
      <w:r>
        <w:t xml:space="preserve">pravitelj i </w:t>
      </w:r>
      <w:proofErr w:type="spellStart"/>
      <w:r>
        <w:t>razlučni</w:t>
      </w:r>
      <w:proofErr w:type="spellEnd"/>
      <w:r>
        <w:t xml:space="preserve"> vjerovnici </w:t>
      </w:r>
      <w:r>
        <w:t xml:space="preserve">u roku od 8 dana od isteka osmog dana od dana objave ovog rješenja na mrežnoj stranici e-oglasna ploča. Žalba se podnosi u dva primjerka putem ovog suda, a o žalbi odlučuje Visoki trgovački sud Republike Hrvatske. </w:t>
      </w:r>
    </w:p>
    <w:p w:rsidRDefault="006002CE" w:rsidP="006002CE" w:rsidR="006002CE">
      <w:pPr>
        <w:ind w:right="-425"/>
        <w:jc w:val="both"/>
      </w:pPr>
    </w:p>
    <w:p w:rsidRDefault="006002CE" w:rsidP="006002CE" w:rsidR="006002CE">
      <w:pPr>
        <w:ind w:right="-425"/>
        <w:jc w:val="both"/>
      </w:pPr>
    </w:p>
    <w:p w:rsidRDefault="006002CE" w:rsidP="006002CE" w:rsidR="006002CE">
      <w:pPr>
        <w:ind w:right="-425"/>
        <w:jc w:val="both"/>
      </w:pPr>
    </w:p>
    <w:p w:rsidRDefault="006002CE" w:rsidP="006002CE" w:rsidR="006002CE">
      <w:pPr>
        <w:rPr>
          <w:bCs/>
        </w:rPr>
      </w:pPr>
    </w:p>
    <w:p w:rsidRDefault="006002CE" w:rsidP="006002CE" w:rsidR="006002CE">
      <w:pPr>
        <w:rPr>
          <w:bCs/>
        </w:rPr>
      </w:pPr>
    </w:p>
    <w:p w:rsidRDefault="006002CE" w:rsidP="006002CE" w:rsidR="006002CE">
      <w:pPr>
        <w:rPr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02CE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2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St-297/2017-27</izvorni_sadrzaj>
    <derivirana_varijabla naziv="DomainObject.Oznaka_1">St-297/2017-27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St-297/2017</izvorni_sadrzaj>
    <derivirana_varijabla naziv="DomainObject.Predmet.OznakaBroj_1">St-297/2017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SION GRUPA d.o.o. za proizvodnju, trgovinu i usluge</izvorni_sadrzaj>
    <derivirana_varijabla naziv="DomainObject.Predmet.StrankaFormated_1">  SION GRUPA d.o.o. za proizvodnju, trgovinu i usluge</derivirana_varijabla>
  </DomainObject.Predmet.StrankaFormated>
  <DomainObject.Predmet.StrankaFormatedOIB>
    <izvorni_sadrzaj>  SION GRUPA d.o.o. za proizvodnju, trgovinu i usluge, OIB 89642019586</izvorni_sadrzaj>
    <derivirana_varijabla naziv="DomainObject.Predmet.StrankaFormatedOIB_1">  SION GRUPA d.o.o. za proizvodnju, trgovinu i usluge, OIB 89642019586</derivirana_varijabla>
  </DomainObject.Predmet.StrankaFormatedOIB>
  <DomainObject.Predmet.StrankaFormatedWithAdress>
    <izvorni_sadrzaj> SION GRUPA d.o.o. za proizvodnju, trgovinu i usluge, 52.Samostalnog bataljuna 4, 43500 Daruvar</izvorni_sadrzaj>
    <derivirana_varijabla naziv="DomainObject.Predmet.StrankaFormatedWithAdress_1"> SION GRUPA d.o.o. za proizvodnju, trgovinu i usluge, 52.Samostalnog bataljuna 4, 43500 Daruvar</derivirana_varijabla>
  </DomainObject.Predmet.StrankaFormatedWithAdress>
  <DomainObject.Predmet.StrankaFormatedWithAdressOIB>
    <izvorni_sadrzaj> SION GRUPA d.o.o. za proizvodnju, trgovinu i usluge, OIB 89642019586, 52.Samostalnog bataljuna 4, 43500 Daruvar</izvorni_sadrzaj>
    <derivirana_varijabla naziv="DomainObject.Predmet.StrankaFormatedWithAdressOIB_1"> SION GRUPA d.o.o. za proizvodnju, trgovinu i usluge, OIB 89642019586, 52.Samostalnog bataljuna 4, 43500 Daruvar</derivirana_varijabla>
  </DomainObject.Predmet.StrankaFormatedWithAdressOIB>
  <DomainObject.Predmet.StrankaWithAdress>
    <izvorni_sadrzaj>SION GRUPA d.o.o. za proizvodnju, trgovinu i usluge 52.Samostalnog bataljuna 4,43500 Daruvar</izvorni_sadrzaj>
    <derivirana_varijabla naziv="DomainObject.Predmet.StrankaWithAdress_1">SION GRUPA d.o.o. za proizvodnju, trgovinu i usluge 52.Samostalnog bataljuna 4,43500 Daruvar</derivirana_varijabla>
  </DomainObject.Predmet.StrankaWithAdress>
  <DomainObject.Predmet.StrankaWithAdressOIB>
    <izvorni_sadrzaj>SION GRUPA d.o.o. za proizvodnju, trgovinu i usluge, OIB 89642019586, 52.Samostalnog bataljuna 4,43500 Daruvar</izvorni_sadrzaj>
    <derivirana_varijabla naziv="DomainObject.Predmet.StrankaWithAdressOIB_1">SION GRUPA d.o.o. za proizvodnju, trgovinu i usluge, OIB 89642019586, 52.Samostalnog bataljuna 4,43500 Daruvar</derivirana_varijabla>
  </DomainObject.Predmet.StrankaWithAdressOIB>
  <DomainObject.Predmet.StrankaNazivFormated>
    <izvorni_sadrzaj>SION GRUPA d.o.o. za proizvodnju, trgovinu i usluge</izvorni_sadrzaj>
    <derivirana_varijabla naziv="DomainObject.Predmet.StrankaNazivFormated_1">SION GRUPA d.o.o. za proizvodnju, trgovinu i usluge</derivirana_varijabla>
  </DomainObject.Predmet.StrankaNazivFormated>
  <DomainObject.Predmet.StrankaNazivFormatedOIB>
    <izvorni_sadrzaj>SION GRUPA d.o.o. za proizvodnju, trgovinu i usluge, OIB 89642019586</izvorni_sadrzaj>
    <derivirana_varijabla naziv="DomainObject.Predmet.StrankaNazivFormatedOIB_1">SION GRUPA d.o.o. za proizvodnju, trgovinu i usluge, OIB 89642019586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SION GRUPA d.o.o. za proizvodnju, trgovinu i usluge</item>
    </izvorni_sadrzaj>
    <derivirana_varijabla naziv="DomainObject.Predmet.StrankaListFormated_1">
      <item>SION GRUPA d.o.o. za proizvodnju, trgovinu i usluge</item>
    </derivirana_varijabla>
  </DomainObject.Predmet.StrankaListFormated>
  <DomainObject.Predmet.StrankaListFormatedOIB>
    <izvorni_sadrzaj>
      <item>SION GRUPA d.o.o. za proizvodnju, trgovinu i usluge, OIB 89642019586</item>
    </izvorni_sadrzaj>
    <derivirana_varijabla naziv="DomainObject.Predmet.StrankaListFormatedOIB_1">
      <item>SION GRUPA d.o.o. za proizvodnju, trgovinu i usluge, OIB 89642019586</item>
    </derivirana_varijabla>
  </DomainObject.Predmet.StrankaListFormatedOIB>
  <DomainObject.Predmet.StrankaListFormatedWithAdress>
    <izvorni_sadrzaj>
      <item>SION GRUPA d.o.o. za proizvodnju, trgovinu i usluge, 52.Samostalnog bataljuna 4, 43500 Daruvar</item>
    </izvorni_sadrzaj>
    <derivirana_varijabla naziv="DomainObject.Predmet.StrankaListFormatedWithAdress_1">
      <item>SION GRUPA d.o.o. za proizvodnju, trgovinu i usluge, 52.Samostalnog bataljuna 4, 43500 Daruvar</item>
    </derivirana_varijabla>
  </DomainObject.Predmet.StrankaListFormatedWithAdress>
  <DomainObject.Predmet.StrankaListFormatedWithAdressOIB>
    <izvorni_sadrzaj>
      <item>SION GRUPA d.o.o. za proizvodnju, trgovinu i usluge, OIB 89642019586, 52.Samostalnog bataljuna 4, 43500 Daruvar</item>
    </izvorni_sadrzaj>
    <derivirana_varijabla naziv="DomainObject.Predmet.StrankaListFormatedWithAdressOIB_1">
      <item>SION GRUPA d.o.o. za proizvodnju, trgovinu i usluge, OIB 89642019586, 52.Samostalnog bataljuna 4, 43500 Daruvar</item>
    </derivirana_varijabla>
  </DomainObject.Predmet.StrankaListFormatedWithAdressOIB>
  <DomainObject.Predmet.StrankaListNazivFormated>
    <izvorni_sadrzaj>
      <item>SION GRUPA d.o.o. za proizvodnju, trgovinu i usluge</item>
    </izvorni_sadrzaj>
    <derivirana_varijabla naziv="DomainObject.Predmet.StrankaListNazivFormated_1">
      <item>SION GRUPA d.o.o. za proizvodnju, trgovinu i usluge</item>
    </derivirana_varijabla>
  </DomainObject.Predmet.StrankaListNazivFormated>
  <DomainObject.Predmet.StrankaListNazivFormatedOIB>
    <izvorni_sadrzaj>
      <item>SION GRUPA d.o.o. za proizvodnju, trgovinu i usluge, OIB 89642019586</item>
    </izvorni_sadrzaj>
    <derivirana_varijabla naziv="DomainObject.Predmet.StrankaListNazivFormatedOIB_1">
      <item>SION GRUPA d.o.o. za proizvodnju, trgovinu i usluge, OIB 89642019586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Marko Kovačić</item>
    </izvorni_sadrzaj>
    <derivirana_varijabla naziv="DomainObject.Predmet.OstaliListFormated_1">
      <item>Marko Kovačić</item>
    </derivirana_varijabla>
  </DomainObject.Predmet.OstaliListFormated>
  <DomainObject.Predmet.OstaliListFormatedOIB>
    <izvorni_sadrzaj>
      <item>Marko Kovačić, OIB 44957933038</item>
    </izvorni_sadrzaj>
    <derivirana_varijabla naziv="DomainObject.Predmet.OstaliListFormatedOIB_1">
      <item>Marko Kovačić, OIB 44957933038</item>
    </derivirana_varijabla>
  </DomainObject.Predmet.OstaliListFormatedOIB>
  <DomainObject.Predmet.OstaliListFormatedWithAdress>
    <izvorni_sadrzaj>
      <item>Marko Kovačić, Tomaša Garriguea Masaryka 90, 43500 Daruvar</item>
    </izvorni_sadrzaj>
    <derivirana_varijabla naziv="DomainObject.Predmet.OstaliListFormatedWithAdress_1">
      <item>Marko Kovačić, Tomaša Garriguea Masaryka 90, 43500 Daruvar</item>
    </derivirana_varijabla>
  </DomainObject.Predmet.OstaliListFormatedWithAdress>
  <DomainObject.Predmet.OstaliListFormatedWithAdressOIB>
    <izvorni_sadrzaj>
      <item>Marko Kovačić, OIB 44957933038, Tomaša Garriguea Masaryka 90, 43500 Daruvar</item>
    </izvorni_sadrzaj>
    <derivirana_varijabla naziv="DomainObject.Predmet.OstaliListFormatedWithAdressOIB_1">
      <item>Marko Kovačić, OIB 44957933038, Tomaša Garriguea Masaryka 90, 43500 Daruvar</item>
    </derivirana_varijabla>
  </DomainObject.Predmet.OstaliListFormatedWithAdressOIB>
  <DomainObject.Predmet.OstaliListNazivFormated>
    <izvorni_sadrzaj>
      <item>Marko Kovačić</item>
    </izvorni_sadrzaj>
    <derivirana_varijabla naziv="DomainObject.Predmet.OstaliListNazivFormated_1">
      <item>Marko Kovačić</item>
    </derivirana_varijabla>
  </DomainObject.Predmet.OstaliListNazivFormated>
  <DomainObject.Predmet.OstaliListNazivFormatedOIB>
    <izvorni_sadrzaj>
      <item>Marko Kovačić, OIB 44957933038</item>
    </izvorni_sadrzaj>
    <derivirana_varijabla naziv="DomainObject.Predmet.OstaliListNazivFormatedOIB_1">
      <item>Marko Kovačić, OIB 44957933038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St-297/2017-27</izvorni_sadrzaj>
    <derivirana_varijabla naziv="DomainObject.PoslovniBrojDokumenta_1">St-297/2017-27</derivirana_varijabla>
  </DomainObject.PoslovniBrojDokumenta>
  <DomainObject.Predmet.StrankaIDrugi>
    <izvorni_sadrzaj>SION GRUPA d.o.o. za proizvodnju, trgovinu i usluge</izvorni_sadrzaj>
    <derivirana_varijabla naziv="DomainObject.Predmet.StrankaIDrugi_1">SION GRUPA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SION GRUPA d.o.o. za proizvodnju, trgovinu i usluge, OIB 89642019586, 52.Samostalnog bataljuna 4, 43500 Daruvar</izvorni_sadrzaj>
    <derivirana_varijabla naziv="DomainObject.Predmet.StrankaIDrugiAdressOIB_1">SION GRUPA d.o.o. za proizvodnju, trgovinu i usluge, OIB 89642019586, 52.Samostalnog bataljuna 4, 43500 Daruvar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SION GRUPA d.o.o. za proizvodnju, trgovinu i usluge</item>
      <item>Marko Kovačić</item>
    </izvorni_sadrzaj>
    <derivirana_varijabla naziv="DomainObject.Predmet.SudioniciListNaziv_1">
      <item>SION GRUPA d.o.o. za proizvodnju, trgovinu i usluge</item>
      <item>Marko Kovačić</item>
    </derivirana_varijabla>
  </DomainObject.Predmet.SudioniciListNaziv>
  <DomainObject.Predmet.SudioniciListAdressOIB>
    <izvorni_sadrzaj>
      <item>SION GRUPA d.o.o. za proizvodnju, trgovinu i usluge, OIB 89642019586, 52.Samostalnog bataljuna 4,43500 Daruvar</item>
      <item>Marko Kovačić, OIB 44957933038, Tomaša Garriguea Masaryka 90,43500 Daruvar</item>
    </izvorni_sadrzaj>
    <derivirana_varijabla naziv="DomainObject.Predmet.SudioniciListAdressOIB_1">
      <item>SION GRUPA d.o.o. za proizvodnju, trgovinu i usluge, OIB 89642019586, 52.Samostalnog bataljuna 4,43500 Daruvar</item>
      <item>Marko Kovačić, OIB 44957933038, Tomaša Garriguea Masaryka 90,43500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6A03A1-1C31-46DC-8EC5-1CAC92AC48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2217</properties:Characters>
  <properties:Lines>56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2018-03-12T11:40:00Z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St-297/2017-27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