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7e174" w14:paraId="107e174" w:rsidRDefault="00F4718E" w:rsidP="00944B4B" w:rsidR="00944B4B" w:rsidRPr="00944B4B">
      <w:pPr>
        <w:pStyle w:val="Zaglavlje"/>
        <w:jc w:val="right"/>
        <w15:collapsed w:val="false"/>
        <w:rPr>
          <w:sz w:val="24"/>
          <w:szCs w:val="24"/>
        </w:rPr>
      </w:pPr>
      <w:bookmarkStart w:name="_GoBack" w:id="0"/>
      <w:bookmarkEnd w:id="0"/>
      <w:r w:rsidRPr="00944B4B">
        <w:rPr>
          <w:sz w:val="24"/>
          <w:szCs w:val="24"/>
        </w:rPr>
        <w:t xml:space="preserve"> </w:t>
      </w:r>
      <w:r w:rsidR="00944B4B" w:rsidRPr="00944B4B">
        <w:rPr>
          <w:sz w:val="24"/>
          <w:szCs w:val="24"/>
        </w:rPr>
        <w:t>8 St-323/14-43</w:t>
      </w:r>
    </w:p>
    <w:p w:rsidRDefault="009E7596" w:rsidP="000A28F2" w:rsidR="009E7596" w:rsidRPr="00944B4B">
      <w:pPr>
        <w:rPr>
          <w:sz w:val="24"/>
          <w:szCs w:val="24"/>
        </w:rPr>
      </w:pPr>
    </w:p>
    <w:p w:rsidRDefault="009E7596" w:rsidP="000A28F2" w:rsidR="009E7596" w:rsidRPr="00944B4B">
      <w:pPr>
        <w:rPr>
          <w:sz w:val="24"/>
          <w:szCs w:val="24"/>
        </w:rPr>
      </w:pPr>
    </w:p>
    <w:p w:rsidRDefault="00881873" w:rsidP="000A28F2" w:rsidR="00060381" w:rsidRPr="00944B4B">
      <w:pPr>
        <w:jc w:val="center"/>
        <w:rPr>
          <w:sz w:val="24"/>
          <w:szCs w:val="24"/>
        </w:rPr>
      </w:pPr>
      <w:r w:rsidRPr="00944B4B">
        <w:rPr>
          <w:sz w:val="24"/>
          <w:szCs w:val="24"/>
        </w:rPr>
        <w:t xml:space="preserve">R E P U B L I K A  H R V A T S K A </w:t>
      </w:r>
    </w:p>
    <w:p w:rsidRDefault="00060381" w:rsidP="000A28F2" w:rsidR="00060381" w:rsidRPr="00944B4B">
      <w:pPr>
        <w:jc w:val="center"/>
        <w:rPr>
          <w:sz w:val="24"/>
          <w:szCs w:val="24"/>
        </w:rPr>
      </w:pPr>
    </w:p>
    <w:p w:rsidRDefault="000A28F2" w:rsidP="000A28F2" w:rsidR="000A28F2" w:rsidRPr="00944B4B">
      <w:pPr>
        <w:jc w:val="center"/>
        <w:rPr>
          <w:sz w:val="24"/>
          <w:szCs w:val="24"/>
        </w:rPr>
      </w:pPr>
      <w:r w:rsidRPr="00944B4B">
        <w:rPr>
          <w:sz w:val="24"/>
          <w:szCs w:val="24"/>
        </w:rPr>
        <w:t>R J E Š E N J E</w:t>
      </w:r>
    </w:p>
    <w:p w:rsidRDefault="009E7596" w:rsidP="000A28F2" w:rsidR="009E7596" w:rsidRPr="00944B4B">
      <w:pPr>
        <w:jc w:val="center"/>
        <w:rPr>
          <w:sz w:val="24"/>
          <w:szCs w:val="24"/>
        </w:rPr>
      </w:pPr>
    </w:p>
    <w:p w:rsidRDefault="007E0C4A" w:rsidP="007E0C4A" w:rsidR="00060381" w:rsidRPr="00944B4B">
      <w:pPr>
        <w:jc w:val="both"/>
        <w:rPr>
          <w:sz w:val="24"/>
          <w:szCs w:val="24"/>
        </w:rPr>
      </w:pPr>
      <w:r w:rsidRPr="00944B4B">
        <w:rPr>
          <w:sz w:val="24"/>
          <w:szCs w:val="24"/>
        </w:rPr>
        <w:t xml:space="preserve">                Trgovački sud u Rijeci po sutkinji tog suda Emi Brdovčak, u stečajnom postupku nad dužnikom M.O. TURIZAM d.o.o. Bribir, u stečaju, Ugrini 31/A, OIB: 42291660520, MBS: 040240595, 23. studenoga 2016.,</w:t>
      </w:r>
    </w:p>
    <w:p w:rsidRDefault="007E0C4A" w:rsidP="0095233C" w:rsidR="007E0C4A" w:rsidRPr="00944B4B">
      <w:pPr>
        <w:jc w:val="center"/>
        <w:rPr>
          <w:sz w:val="24"/>
          <w:szCs w:val="24"/>
        </w:rPr>
      </w:pPr>
    </w:p>
    <w:p w:rsidRDefault="0095233C" w:rsidP="0095233C" w:rsidR="0095233C" w:rsidRPr="00944B4B">
      <w:pPr>
        <w:jc w:val="center"/>
        <w:rPr>
          <w:sz w:val="24"/>
          <w:szCs w:val="24"/>
        </w:rPr>
      </w:pPr>
      <w:r w:rsidRPr="00944B4B">
        <w:rPr>
          <w:sz w:val="24"/>
          <w:szCs w:val="24"/>
        </w:rPr>
        <w:t>r i j e š i o   j e</w:t>
      </w:r>
    </w:p>
    <w:p w:rsidRDefault="00B639DE" w:rsidR="00B639DE" w:rsidRPr="00944B4B"/>
    <w:p w:rsidRDefault="00B14381" w:rsidP="00944B4B" w:rsidR="00BE7EF1" w:rsidRPr="00944B4B">
      <w:pPr>
        <w:ind w:firstLine="720"/>
        <w:jc w:val="both"/>
        <w:rPr>
          <w:sz w:val="24"/>
          <w:szCs w:val="24"/>
        </w:rPr>
      </w:pPr>
      <w:r w:rsidRPr="00944B4B">
        <w:rPr>
          <w:sz w:val="24"/>
          <w:szCs w:val="24"/>
        </w:rPr>
        <w:t xml:space="preserve">Rješenje o otvaranju stečajnog postupka </w:t>
      </w:r>
      <w:r w:rsidR="007E0C4A" w:rsidRPr="00944B4B">
        <w:rPr>
          <w:sz w:val="24"/>
          <w:szCs w:val="24"/>
        </w:rPr>
        <w:t>poslovni broj St-323/14-15 od 14</w:t>
      </w:r>
      <w:r w:rsidRPr="00944B4B">
        <w:rPr>
          <w:sz w:val="24"/>
          <w:szCs w:val="24"/>
        </w:rPr>
        <w:t xml:space="preserve">. </w:t>
      </w:r>
      <w:r w:rsidR="007E0C4A" w:rsidRPr="00944B4B">
        <w:rPr>
          <w:sz w:val="24"/>
          <w:szCs w:val="24"/>
        </w:rPr>
        <w:t>rujna</w:t>
      </w:r>
      <w:r w:rsidRPr="00944B4B">
        <w:rPr>
          <w:sz w:val="24"/>
          <w:szCs w:val="24"/>
        </w:rPr>
        <w:t xml:space="preserve"> 2015. upisat će se u zemljišnim knjigama Općinskog suda u</w:t>
      </w:r>
      <w:r w:rsidR="007E0C4A" w:rsidRPr="00944B4B">
        <w:rPr>
          <w:sz w:val="24"/>
          <w:szCs w:val="24"/>
        </w:rPr>
        <w:t xml:space="preserve"> Rijeci</w:t>
      </w:r>
      <w:r w:rsidRPr="00944B4B">
        <w:rPr>
          <w:sz w:val="24"/>
          <w:szCs w:val="24"/>
        </w:rPr>
        <w:t>,</w:t>
      </w:r>
      <w:r w:rsidR="007E0C4A" w:rsidRPr="00944B4B">
        <w:rPr>
          <w:sz w:val="24"/>
          <w:szCs w:val="24"/>
        </w:rPr>
        <w:t xml:space="preserve"> Stalne službe u Krku,</w:t>
      </w:r>
      <w:r w:rsidRPr="00944B4B">
        <w:rPr>
          <w:sz w:val="24"/>
          <w:szCs w:val="24"/>
        </w:rPr>
        <w:t xml:space="preserve"> na </w:t>
      </w:r>
      <w:r w:rsidR="00BE7EF1" w:rsidRPr="00944B4B">
        <w:rPr>
          <w:sz w:val="24"/>
          <w:szCs w:val="24"/>
        </w:rPr>
        <w:t>suvlasničkim dijelovima nekretnine</w:t>
      </w:r>
      <w:r w:rsidRPr="00944B4B">
        <w:rPr>
          <w:sz w:val="24"/>
          <w:szCs w:val="24"/>
        </w:rPr>
        <w:t xml:space="preserve"> u vlasništvu stečajnog dužnika </w:t>
      </w:r>
      <w:r w:rsidR="00BE7EF1" w:rsidRPr="00944B4B">
        <w:rPr>
          <w:sz w:val="24"/>
          <w:szCs w:val="24"/>
        </w:rPr>
        <w:t>označene</w:t>
      </w:r>
      <w:r w:rsidR="007E0C4A" w:rsidRPr="00944B4B">
        <w:rPr>
          <w:sz w:val="24"/>
          <w:szCs w:val="24"/>
        </w:rPr>
        <w:t xml:space="preserve"> kao k.č.br. 3121/2, ukupne površine 416 m2, koja u naravi čini stambenu zgradu površine 122 m2, dvorište površine 294 m2, upisana u z.k.ul. 1697, k.o. Baška – nova</w:t>
      </w:r>
      <w:r w:rsidR="00BE7EF1" w:rsidRPr="00944B4B">
        <w:rPr>
          <w:sz w:val="24"/>
          <w:szCs w:val="24"/>
        </w:rPr>
        <w:t xml:space="preserve"> i to:</w:t>
      </w:r>
    </w:p>
    <w:p w:rsidRDefault="00BE7EF1" w:rsidP="00B14381" w:rsidR="00BE7EF1" w:rsidRPr="00944B4B">
      <w:pPr>
        <w:jc w:val="both"/>
        <w:rPr>
          <w:sz w:val="24"/>
          <w:szCs w:val="24"/>
        </w:rPr>
      </w:pPr>
    </w:p>
    <w:p w:rsidRDefault="00BE7EF1" w:rsidP="00315EAB" w:rsidR="00BE7EF1" w:rsidRPr="00944B4B">
      <w:pPr>
        <w:pStyle w:val="Odlomakpopisa"/>
        <w:numPr>
          <w:ilvl w:val="0"/>
          <w:numId w:val="20"/>
        </w:numPr>
        <w:jc w:val="both"/>
      </w:pPr>
      <w:r w:rsidRPr="00944B4B">
        <w:t>119/293 dijela 1. ETAŽA, stan broj 1 u prizemlju koji se sastoji od hodnika sa 12,22 m2, kupaone sa 4,48 m2, kupaone sa 6,30 m2, spavaonice sa 8,54 m2, spavaonice sa 8,00 m2, dnevnog boravka + kuhinje+ blagovaone sa 35,14 m2, loggie (5,50 x 0,75) = 4,13 m2, loggie (5,10 x 0,75)=3,83 m2, terase (16,92 x 0,25)= 4,23 m2, terase (17,37 x 0,25)=4,34 m2, stvarne ukupne neto površine od 119,57 m2, a reducirane ukupne neto površine od 91,21 m2, a stanu pripadaju i dva parkirališna mjesta broj 1 sa 12,5 m2 kao sporedni dio,</w:t>
      </w:r>
    </w:p>
    <w:p w:rsidRDefault="00BE7EF1" w:rsidP="00315EAB" w:rsidR="00BE7EF1" w:rsidRPr="00944B4B">
      <w:pPr>
        <w:pStyle w:val="Odlomakpopisa"/>
        <w:numPr>
          <w:ilvl w:val="0"/>
          <w:numId w:val="20"/>
        </w:numPr>
        <w:jc w:val="both"/>
      </w:pPr>
      <w:r w:rsidRPr="00944B4B">
        <w:t>44/293 dijela – 2. ETAŽA, stan broj 2, na prvom katu, koji se sastoji od hodnika sa 3,70 m2, spavaonice sa 8,44 m2, kupaone sa 5,07 m2, dnevnog boravka + kuhinje + blagovaone sa 21,60 m2, loggie (5,10 x 0,75)=3,83 m2, stvarne ukupne neto površine od 43,91 m2, a reducirane ukupne neto površine od 42,64 m2, a stanu pripada i parkirno mjesto broj 2 sa 12,5 m2, kao sporedni dio nekretnine,</w:t>
      </w:r>
    </w:p>
    <w:p w:rsidRDefault="00B14381" w:rsidP="00315EAB" w:rsidR="00BE7EF1" w:rsidRPr="00944B4B">
      <w:pPr>
        <w:pStyle w:val="Odlomakpopisa"/>
        <w:numPr>
          <w:ilvl w:val="0"/>
          <w:numId w:val="20"/>
        </w:numPr>
        <w:jc w:val="both"/>
      </w:pPr>
      <w:r w:rsidRPr="00944B4B">
        <w:t xml:space="preserve"> </w:t>
      </w:r>
      <w:r w:rsidR="00BE7EF1" w:rsidRPr="00944B4B">
        <w:t>43/293 dijela – 3. ETAŽA, stan broj tri, na prvom katu, koji se sastoji od hodnika sa 4,28 m2, spavaonice sa 8,54 m2, kupaone sa 4,48 m2, dnevnog bora</w:t>
      </w:r>
      <w:r w:rsidR="00315EAB" w:rsidRPr="00944B4B">
        <w:t>vka + kuhinje + blagovaone sa 20,04 m2, loggie (5,50 x 0,75)=4,1</w:t>
      </w:r>
      <w:r w:rsidR="00BE7EF1" w:rsidRPr="00944B4B">
        <w:t>3 m2, st</w:t>
      </w:r>
      <w:r w:rsidR="00315EAB" w:rsidRPr="00944B4B">
        <w:t>varne ukupne neto površine od 42,84</w:t>
      </w:r>
      <w:r w:rsidR="00BE7EF1" w:rsidRPr="00944B4B">
        <w:t xml:space="preserve"> m2, a reducirane ukupne neto površine o</w:t>
      </w:r>
      <w:r w:rsidR="00315EAB" w:rsidRPr="00944B4B">
        <w:t>d 41,47</w:t>
      </w:r>
      <w:r w:rsidR="00BE7EF1" w:rsidRPr="00944B4B">
        <w:t xml:space="preserve"> m2, a stanu </w:t>
      </w:r>
      <w:r w:rsidR="00315EAB" w:rsidRPr="00944B4B">
        <w:t>pripada i parkirno mjesto broj 3</w:t>
      </w:r>
      <w:r w:rsidR="00BE7EF1" w:rsidRPr="00944B4B">
        <w:t xml:space="preserve"> sa 12,5 m2, kao sporedni dio nekretnine,</w:t>
      </w:r>
    </w:p>
    <w:p w:rsidRDefault="00315EAB" w:rsidP="00315EAB" w:rsidR="00315EAB" w:rsidRPr="00944B4B">
      <w:pPr>
        <w:pStyle w:val="Odlomakpopisa"/>
        <w:numPr>
          <w:ilvl w:val="0"/>
          <w:numId w:val="20"/>
        </w:numPr>
        <w:jc w:val="both"/>
      </w:pPr>
      <w:r w:rsidRPr="00944B4B">
        <w:t>44/293 dijela – 4. ETAŽA, stan broj četiri, na drugom katu, koji se sastoji od hodnika sa 3,70 m2, spavaonice sa 8,44 m2, kupaone sa 5,07 m2, dnevnog boravka + kuhinje + blagovaone sa 21,60 m2, loggie (5,10 x 0,75)=3,83 m2, stvarne ukupne neto površine od 43,91 m2, a reducirane ukupne neto površine od 42,64 m2, a stanu pripada i parkirno mjesto broj 4 sa 12,5 m2, kao sporedni dio nekretnine,</w:t>
      </w:r>
    </w:p>
    <w:p w:rsidRDefault="00315EAB" w:rsidP="00315EAB" w:rsidR="00315EAB" w:rsidRPr="00944B4B">
      <w:pPr>
        <w:pStyle w:val="Odlomakpopisa"/>
        <w:numPr>
          <w:ilvl w:val="0"/>
          <w:numId w:val="20"/>
        </w:numPr>
        <w:jc w:val="both"/>
      </w:pPr>
      <w:r w:rsidRPr="00944B4B">
        <w:t xml:space="preserve">43/293 dijela – 5. ETAŽA, stan broj pet, na drugom katu, koji se sastoji od hodnika sa 4,28 m2, spavaonice sa 8,54 m2, kupaone sa 4,48 m2, dnevnog boravka + kuhinje + blagovaone sa 20,04 m2, loggie (5,50 x 0,75)=4,13 m2, stvarne ukupne neto površine od </w:t>
      </w:r>
      <w:r w:rsidRPr="00944B4B">
        <w:lastRenderedPageBreak/>
        <w:t>42,84 m2, a reducirane ukupne neto površine od 41,47 m2, a stanu pripada i parkirno mjesto broj 5 sa 12,5 m2, kao sporedni dio nekretnine.</w:t>
      </w:r>
    </w:p>
    <w:p w:rsidRDefault="00B14381" w:rsidP="00315EAB" w:rsidR="00B14381" w:rsidRPr="00944B4B">
      <w:pPr>
        <w:pStyle w:val="Odlomakpopisa"/>
        <w:jc w:val="both"/>
      </w:pPr>
    </w:p>
    <w:p w:rsidRDefault="00944B4B" w:rsidP="00B14381" w:rsidR="00B14381" w:rsidRPr="00944B4B">
      <w:pPr>
        <w:jc w:val="center"/>
        <w:rPr>
          <w:sz w:val="24"/>
          <w:szCs w:val="24"/>
        </w:rPr>
      </w:pPr>
      <w:r>
        <w:rPr>
          <w:sz w:val="24"/>
          <w:szCs w:val="24"/>
        </w:rPr>
        <w:t>O</w:t>
      </w:r>
      <w:r w:rsidR="00B14381" w:rsidRPr="00944B4B">
        <w:rPr>
          <w:sz w:val="24"/>
          <w:szCs w:val="24"/>
        </w:rPr>
        <w:t>brazložen</w:t>
      </w:r>
      <w:r>
        <w:rPr>
          <w:sz w:val="24"/>
          <w:szCs w:val="24"/>
        </w:rPr>
        <w:t>j</w:t>
      </w:r>
      <w:r w:rsidR="00B14381" w:rsidRPr="00944B4B">
        <w:rPr>
          <w:sz w:val="24"/>
          <w:szCs w:val="24"/>
        </w:rPr>
        <w:t>e</w:t>
      </w:r>
    </w:p>
    <w:p w:rsidRDefault="003D1C90" w:rsidP="00B14381" w:rsidR="003D1C90" w:rsidRPr="00944B4B">
      <w:pPr>
        <w:ind w:left="720"/>
        <w:jc w:val="both"/>
        <w:rPr>
          <w:sz w:val="24"/>
          <w:szCs w:val="24"/>
        </w:rPr>
      </w:pPr>
    </w:p>
    <w:p w:rsidRDefault="00B14381" w:rsidP="00B14381" w:rsidR="00B14381" w:rsidRPr="00944B4B">
      <w:pPr>
        <w:ind w:firstLine="720"/>
        <w:jc w:val="both"/>
        <w:rPr>
          <w:sz w:val="24"/>
          <w:szCs w:val="24"/>
        </w:rPr>
      </w:pPr>
      <w:r w:rsidRPr="00944B4B">
        <w:rPr>
          <w:sz w:val="24"/>
          <w:szCs w:val="24"/>
        </w:rPr>
        <w:t xml:space="preserve">Rješenjem ovog suda poslovni broj </w:t>
      </w:r>
      <w:r w:rsidR="007E0C4A" w:rsidRPr="00944B4B">
        <w:rPr>
          <w:sz w:val="24"/>
          <w:szCs w:val="24"/>
        </w:rPr>
        <w:t xml:space="preserve">St-323/14-15 od 14. rujna 2015. </w:t>
      </w:r>
      <w:r w:rsidRPr="00944B4B">
        <w:rPr>
          <w:sz w:val="24"/>
          <w:szCs w:val="24"/>
        </w:rPr>
        <w:t xml:space="preserve">otvoren je stečajni postupak nad uvodno označenim dužnikom. </w:t>
      </w:r>
    </w:p>
    <w:p w:rsidRDefault="00B14381" w:rsidP="00B14381" w:rsidR="00B14381" w:rsidRPr="00944B4B">
      <w:pPr>
        <w:ind w:firstLine="720"/>
        <w:jc w:val="both"/>
        <w:rPr>
          <w:sz w:val="24"/>
          <w:szCs w:val="24"/>
        </w:rPr>
      </w:pPr>
    </w:p>
    <w:p w:rsidRDefault="00B14381" w:rsidP="006B6635" w:rsidR="00B14381" w:rsidRPr="00944B4B">
      <w:pPr>
        <w:ind w:firstLine="720"/>
        <w:jc w:val="both"/>
        <w:rPr>
          <w:sz w:val="24"/>
          <w:szCs w:val="24"/>
        </w:rPr>
      </w:pPr>
      <w:r w:rsidRPr="00944B4B">
        <w:rPr>
          <w:sz w:val="24"/>
          <w:szCs w:val="24"/>
        </w:rPr>
        <w:t xml:space="preserve">S obzirom na to da je dužnik vlasnik nekretnine označene kao </w:t>
      </w:r>
      <w:r w:rsidR="00BE7EF1" w:rsidRPr="00944B4B">
        <w:rPr>
          <w:sz w:val="24"/>
          <w:szCs w:val="24"/>
        </w:rPr>
        <w:t>k.č.br. 3121/2, ukupne površine 416 m2, koja u naravi čini stambenu zgradu površine 122 m2, dvorište površine 294 m2, upisana u z.k.ul. 1697, k.o. Baška – n</w:t>
      </w:r>
      <w:r w:rsidR="00315EAB" w:rsidRPr="00944B4B">
        <w:rPr>
          <w:sz w:val="24"/>
          <w:szCs w:val="24"/>
        </w:rPr>
        <w:t>ova, sa 5 stanova (apartmana),</w:t>
      </w:r>
      <w:r w:rsidR="00BE7EF1" w:rsidRPr="00944B4B">
        <w:rPr>
          <w:sz w:val="24"/>
          <w:szCs w:val="24"/>
        </w:rPr>
        <w:t xml:space="preserve"> </w:t>
      </w:r>
      <w:r w:rsidRPr="00944B4B">
        <w:rPr>
          <w:sz w:val="24"/>
          <w:szCs w:val="24"/>
        </w:rPr>
        <w:t xml:space="preserve">primjenom odredbe čl. 54. </w:t>
      </w:r>
      <w:r w:rsidR="006B6635" w:rsidRPr="00944B4B">
        <w:rPr>
          <w:sz w:val="24"/>
          <w:szCs w:val="24"/>
        </w:rPr>
        <w:t>s</w:t>
      </w:r>
      <w:r w:rsidRPr="00944B4B">
        <w:rPr>
          <w:sz w:val="24"/>
          <w:szCs w:val="24"/>
        </w:rPr>
        <w:t xml:space="preserve">t. 6. Stečajnog zakona („Narodne novine“ broj  44/96, 29/99, 129/00, 123/03, 82/06, 116/10, 25/12 i 133/12; dalje: SZ) u vezi s čl. 6. </w:t>
      </w:r>
      <w:r w:rsidR="006B6635" w:rsidRPr="00944B4B">
        <w:rPr>
          <w:sz w:val="24"/>
          <w:szCs w:val="24"/>
        </w:rPr>
        <w:t>i</w:t>
      </w:r>
      <w:r w:rsidRPr="00944B4B">
        <w:rPr>
          <w:sz w:val="24"/>
          <w:szCs w:val="24"/>
        </w:rPr>
        <w:t xml:space="preserve"> čl. </w:t>
      </w:r>
      <w:r w:rsidR="006B6635" w:rsidRPr="00944B4B">
        <w:rPr>
          <w:sz w:val="24"/>
          <w:szCs w:val="24"/>
        </w:rPr>
        <w:t>339. i 347</w:t>
      </w:r>
      <w:r w:rsidRPr="00944B4B">
        <w:rPr>
          <w:sz w:val="24"/>
          <w:szCs w:val="24"/>
        </w:rPr>
        <w:t>.</w:t>
      </w:r>
      <w:r w:rsidR="006B6635" w:rsidRPr="00944B4B">
        <w:rPr>
          <w:sz w:val="24"/>
          <w:szCs w:val="24"/>
        </w:rPr>
        <w:t xml:space="preserve"> Zakona o parničnom postupku („Narodne novine“ broj 53/91, 91/92, 112/99, 88/01, 117/03 i 57/11, 148/11 i 25/13; dalje: ZPP) riješeno je kao u izreci.</w:t>
      </w:r>
    </w:p>
    <w:p w:rsidRDefault="003D1C90" w:rsidP="003D1C90" w:rsidR="003D1C90" w:rsidRPr="00944B4B">
      <w:pPr>
        <w:jc w:val="center"/>
        <w:rPr>
          <w:sz w:val="24"/>
          <w:szCs w:val="24"/>
        </w:rPr>
      </w:pPr>
    </w:p>
    <w:p w:rsidRDefault="00E14407" w:rsidP="00E14407" w:rsidR="00E14407" w:rsidRPr="00944B4B">
      <w:pPr>
        <w:jc w:val="center"/>
        <w:rPr>
          <w:sz w:val="24"/>
          <w:szCs w:val="24"/>
        </w:rPr>
      </w:pPr>
      <w:r w:rsidRPr="00944B4B">
        <w:rPr>
          <w:sz w:val="24"/>
          <w:szCs w:val="24"/>
        </w:rPr>
        <w:t xml:space="preserve">U </w:t>
      </w:r>
      <w:r w:rsidR="00BE7EF1" w:rsidRPr="00944B4B">
        <w:rPr>
          <w:sz w:val="24"/>
          <w:szCs w:val="24"/>
        </w:rPr>
        <w:t>Rijeci 23. studenoga</w:t>
      </w:r>
      <w:r w:rsidR="002C2BDF" w:rsidRPr="00944B4B">
        <w:rPr>
          <w:sz w:val="24"/>
          <w:szCs w:val="24"/>
        </w:rPr>
        <w:t xml:space="preserve"> </w:t>
      </w:r>
      <w:r w:rsidRPr="00944B4B">
        <w:rPr>
          <w:sz w:val="24"/>
          <w:szCs w:val="24"/>
        </w:rPr>
        <w:t>201</w:t>
      </w:r>
      <w:r w:rsidR="006B6635" w:rsidRPr="00944B4B">
        <w:rPr>
          <w:sz w:val="24"/>
          <w:szCs w:val="24"/>
        </w:rPr>
        <w:t>6</w:t>
      </w:r>
      <w:r w:rsidRPr="00944B4B">
        <w:rPr>
          <w:sz w:val="24"/>
          <w:szCs w:val="24"/>
        </w:rPr>
        <w:t>.</w:t>
      </w:r>
    </w:p>
    <w:p w:rsidRDefault="00E14407" w:rsidP="00E14407" w:rsidR="00E14407" w:rsidRPr="00944B4B">
      <w:pPr>
        <w:jc w:val="center"/>
        <w:rPr>
          <w:sz w:val="24"/>
          <w:szCs w:val="24"/>
        </w:rPr>
      </w:pPr>
    </w:p>
    <w:p w:rsidRDefault="00E14407" w:rsidP="00E14407" w:rsidR="00E14407" w:rsidRPr="00944B4B">
      <w:pPr>
        <w:ind w:firstLine="720" w:left="5040"/>
        <w:jc w:val="both"/>
        <w:rPr>
          <w:sz w:val="24"/>
          <w:szCs w:val="24"/>
        </w:rPr>
      </w:pPr>
      <w:r w:rsidRPr="00944B4B">
        <w:rPr>
          <w:sz w:val="24"/>
          <w:szCs w:val="24"/>
        </w:rPr>
        <w:t xml:space="preserve"> </w:t>
      </w:r>
      <w:r w:rsidR="00944B4B">
        <w:rPr>
          <w:sz w:val="24"/>
          <w:szCs w:val="24"/>
        </w:rPr>
        <w:tab/>
      </w:r>
      <w:r w:rsidR="006B6635" w:rsidRPr="00944B4B">
        <w:rPr>
          <w:sz w:val="24"/>
          <w:szCs w:val="24"/>
        </w:rPr>
        <w:tab/>
      </w:r>
      <w:r w:rsidRPr="00944B4B">
        <w:rPr>
          <w:sz w:val="24"/>
          <w:szCs w:val="24"/>
        </w:rPr>
        <w:t xml:space="preserve"> </w:t>
      </w:r>
      <w:r w:rsidR="006B6635" w:rsidRPr="00944B4B">
        <w:rPr>
          <w:sz w:val="24"/>
          <w:szCs w:val="24"/>
        </w:rPr>
        <w:t>S</w:t>
      </w:r>
      <w:r w:rsidR="00F66C83" w:rsidRPr="00944B4B">
        <w:rPr>
          <w:sz w:val="24"/>
          <w:szCs w:val="24"/>
        </w:rPr>
        <w:t>utkinja</w:t>
      </w:r>
      <w:r w:rsidRPr="00944B4B">
        <w:rPr>
          <w:sz w:val="24"/>
          <w:szCs w:val="24"/>
        </w:rPr>
        <w:t xml:space="preserve">  </w:t>
      </w:r>
    </w:p>
    <w:p w:rsidRDefault="00E14407" w:rsidP="00E14407" w:rsidR="00E14407" w:rsidRPr="00944B4B">
      <w:pPr>
        <w:jc w:val="both"/>
        <w:rPr>
          <w:sz w:val="24"/>
          <w:szCs w:val="24"/>
        </w:rPr>
      </w:pPr>
      <w:r w:rsidRPr="00944B4B">
        <w:rPr>
          <w:sz w:val="24"/>
          <w:szCs w:val="24"/>
        </w:rPr>
        <w:t xml:space="preserve">               </w:t>
      </w:r>
      <w:r w:rsidRPr="00944B4B">
        <w:rPr>
          <w:sz w:val="24"/>
          <w:szCs w:val="24"/>
        </w:rPr>
        <w:tab/>
      </w:r>
      <w:r w:rsidRPr="00944B4B">
        <w:rPr>
          <w:sz w:val="24"/>
          <w:szCs w:val="24"/>
        </w:rPr>
        <w:tab/>
      </w:r>
      <w:r w:rsidRPr="00944B4B">
        <w:rPr>
          <w:sz w:val="24"/>
          <w:szCs w:val="24"/>
        </w:rPr>
        <w:tab/>
      </w:r>
      <w:r w:rsidRPr="00944B4B">
        <w:rPr>
          <w:sz w:val="24"/>
          <w:szCs w:val="24"/>
        </w:rPr>
        <w:tab/>
      </w:r>
      <w:r w:rsidRPr="00944B4B">
        <w:rPr>
          <w:sz w:val="24"/>
          <w:szCs w:val="24"/>
        </w:rPr>
        <w:tab/>
      </w:r>
      <w:r w:rsidRPr="00944B4B">
        <w:rPr>
          <w:sz w:val="24"/>
          <w:szCs w:val="24"/>
        </w:rPr>
        <w:tab/>
      </w:r>
      <w:r w:rsidRPr="00944B4B">
        <w:rPr>
          <w:sz w:val="24"/>
          <w:szCs w:val="24"/>
        </w:rPr>
        <w:tab/>
      </w:r>
      <w:r w:rsidR="00F66C83" w:rsidRPr="00944B4B">
        <w:rPr>
          <w:sz w:val="24"/>
          <w:szCs w:val="24"/>
        </w:rPr>
        <w:t xml:space="preserve">    </w:t>
      </w:r>
      <w:r w:rsidR="00944B4B">
        <w:rPr>
          <w:sz w:val="24"/>
          <w:szCs w:val="24"/>
        </w:rPr>
        <w:tab/>
        <w:t xml:space="preserve">       </w:t>
      </w:r>
      <w:r w:rsidR="00F66C83" w:rsidRPr="00944B4B">
        <w:rPr>
          <w:sz w:val="24"/>
          <w:szCs w:val="24"/>
        </w:rPr>
        <w:t>Ema Brdovčak</w:t>
      </w:r>
    </w:p>
    <w:p w:rsidRDefault="00E14407" w:rsidP="00E14407" w:rsidR="00E14407" w:rsidRPr="00944B4B">
      <w:pPr>
        <w:ind w:left="5040"/>
        <w:jc w:val="both"/>
        <w:rPr>
          <w:sz w:val="24"/>
          <w:szCs w:val="24"/>
        </w:rPr>
      </w:pPr>
      <w:r w:rsidRPr="00944B4B">
        <w:rPr>
          <w:sz w:val="24"/>
          <w:szCs w:val="24"/>
        </w:rPr>
        <w:tab/>
      </w:r>
      <w:r w:rsidRPr="00944B4B">
        <w:rPr>
          <w:sz w:val="24"/>
          <w:szCs w:val="24"/>
        </w:rPr>
        <w:tab/>
      </w:r>
    </w:p>
    <w:p w:rsidRDefault="003D1C90" w:rsidP="003D1C90" w:rsidR="003D1C90" w:rsidRPr="00944B4B">
      <w:pPr>
        <w:ind w:left="5040"/>
        <w:jc w:val="both"/>
        <w:rPr>
          <w:sz w:val="24"/>
          <w:szCs w:val="24"/>
        </w:rPr>
      </w:pPr>
      <w:r w:rsidRPr="00944B4B">
        <w:rPr>
          <w:sz w:val="24"/>
          <w:szCs w:val="24"/>
        </w:rPr>
        <w:tab/>
      </w:r>
      <w:r w:rsidRPr="00944B4B">
        <w:rPr>
          <w:sz w:val="24"/>
          <w:szCs w:val="24"/>
        </w:rPr>
        <w:tab/>
      </w:r>
      <w:r w:rsidRPr="00944B4B">
        <w:rPr>
          <w:sz w:val="24"/>
          <w:szCs w:val="24"/>
        </w:rPr>
        <w:tab/>
      </w:r>
      <w:r w:rsidRPr="00944B4B">
        <w:rPr>
          <w:sz w:val="24"/>
          <w:szCs w:val="24"/>
        </w:rPr>
        <w:tab/>
      </w:r>
      <w:r w:rsidRPr="00944B4B">
        <w:rPr>
          <w:sz w:val="24"/>
          <w:szCs w:val="24"/>
        </w:rPr>
        <w:tab/>
      </w:r>
    </w:p>
    <w:p w:rsidRDefault="00944B4B" w:rsidP="003D1C90" w:rsidR="00944B4B">
      <w:pPr>
        <w:jc w:val="both"/>
        <w:rPr>
          <w:sz w:val="24"/>
          <w:szCs w:val="24"/>
        </w:rPr>
      </w:pPr>
    </w:p>
    <w:p w:rsidRDefault="00944B4B" w:rsidP="003D1C90" w:rsidR="00944B4B">
      <w:pPr>
        <w:jc w:val="both"/>
        <w:rPr>
          <w:sz w:val="24"/>
          <w:szCs w:val="24"/>
        </w:rPr>
      </w:pPr>
    </w:p>
    <w:p w:rsidRDefault="00944B4B" w:rsidP="003D1C90" w:rsidR="00944B4B">
      <w:pPr>
        <w:jc w:val="both"/>
        <w:rPr>
          <w:sz w:val="24"/>
          <w:szCs w:val="24"/>
        </w:rPr>
      </w:pPr>
    </w:p>
    <w:p w:rsidRDefault="00944B4B" w:rsidP="003D1C90" w:rsidR="00944B4B">
      <w:pPr>
        <w:jc w:val="both"/>
        <w:rPr>
          <w:sz w:val="24"/>
          <w:szCs w:val="24"/>
        </w:rPr>
      </w:pPr>
    </w:p>
    <w:p w:rsidRDefault="003D1C90" w:rsidP="003D1C90" w:rsidR="003D1C90" w:rsidRPr="00944B4B">
      <w:pPr>
        <w:jc w:val="both"/>
        <w:rPr>
          <w:sz w:val="24"/>
          <w:szCs w:val="24"/>
        </w:rPr>
      </w:pPr>
      <w:r w:rsidRPr="00944B4B">
        <w:rPr>
          <w:sz w:val="24"/>
          <w:szCs w:val="24"/>
        </w:rPr>
        <w:t>UPUTA  O PRAVNOM LIJEKU:</w:t>
      </w:r>
    </w:p>
    <w:p w:rsidRDefault="006B6635" w:rsidP="00944B4B" w:rsidR="006B6635" w:rsidRPr="00944B4B">
      <w:pPr>
        <w:ind w:firstLine="720"/>
        <w:jc w:val="both"/>
        <w:rPr>
          <w:sz w:val="24"/>
          <w:szCs w:val="24"/>
        </w:rPr>
      </w:pPr>
      <w:r w:rsidRPr="00944B4B">
        <w:rPr>
          <w:sz w:val="24"/>
          <w:szCs w:val="24"/>
        </w:rPr>
        <w:t>Protiv  ovog  rješenja dopuštena je žalba u roku od 8 dana od dana primitka ovog rješenja. Žalba se podnosi putem ovog  suda u tri  istovjetna primjerka, a o žalbi odlučuje Visoki trgovački sud  Republike  Hrvatske.</w:t>
      </w:r>
    </w:p>
    <w:p w:rsidRDefault="00F66C83" w:rsidP="003D1C90" w:rsidR="00F66C83" w:rsidRPr="00944B4B">
      <w:pPr>
        <w:jc w:val="both"/>
        <w:rPr>
          <w:sz w:val="24"/>
          <w:szCs w:val="24"/>
        </w:rPr>
      </w:pPr>
    </w:p>
    <w:p w:rsidRDefault="00944B4B" w:rsidP="003D1C90" w:rsidR="00944B4B">
      <w:pPr>
        <w:jc w:val="both"/>
        <w:rPr>
          <w:sz w:val="24"/>
          <w:szCs w:val="24"/>
        </w:rPr>
      </w:pPr>
    </w:p>
    <w:p w:rsidRDefault="00944B4B" w:rsidP="003D1C90" w:rsidR="00944B4B">
      <w:pPr>
        <w:jc w:val="both"/>
        <w:rPr>
          <w:sz w:val="24"/>
          <w:szCs w:val="24"/>
        </w:rPr>
      </w:pPr>
    </w:p>
    <w:p w:rsidRDefault="00944B4B" w:rsidP="003D1C90" w:rsidR="00944B4B">
      <w:pPr>
        <w:jc w:val="both"/>
        <w:rPr>
          <w:sz w:val="24"/>
          <w:szCs w:val="24"/>
        </w:rPr>
      </w:pPr>
    </w:p>
    <w:p w:rsidRDefault="003D1C90" w:rsidP="003D1C90" w:rsidR="003D1C90" w:rsidRPr="00944B4B">
      <w:pPr>
        <w:jc w:val="both"/>
        <w:rPr>
          <w:sz w:val="24"/>
          <w:szCs w:val="24"/>
        </w:rPr>
      </w:pPr>
      <w:r w:rsidRPr="00944B4B">
        <w:rPr>
          <w:sz w:val="24"/>
          <w:szCs w:val="24"/>
        </w:rPr>
        <w:t>DNA:</w:t>
      </w:r>
    </w:p>
    <w:p w:rsidRDefault="00427BE8" w:rsidP="003D1C90" w:rsidR="00BE7EF1" w:rsidRPr="00944B4B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944B4B">
        <w:rPr>
          <w:sz w:val="24"/>
          <w:szCs w:val="24"/>
        </w:rPr>
        <w:t>e-</w:t>
      </w:r>
      <w:r w:rsidR="003D1C90" w:rsidRPr="00944B4B">
        <w:rPr>
          <w:sz w:val="24"/>
          <w:szCs w:val="24"/>
        </w:rPr>
        <w:t xml:space="preserve">oglasna ploča </w:t>
      </w:r>
    </w:p>
    <w:p w:rsidRDefault="00B14381" w:rsidP="003D1C90" w:rsidR="00B14381" w:rsidRPr="00944B4B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944B4B">
        <w:rPr>
          <w:sz w:val="24"/>
          <w:szCs w:val="24"/>
        </w:rPr>
        <w:t xml:space="preserve">Općinskom sudu u </w:t>
      </w:r>
      <w:r w:rsidR="00BE7EF1" w:rsidRPr="00944B4B">
        <w:rPr>
          <w:sz w:val="24"/>
          <w:szCs w:val="24"/>
        </w:rPr>
        <w:t xml:space="preserve">Rijeci, Stalna služba u Krku, </w:t>
      </w:r>
      <w:r w:rsidRPr="00944B4B">
        <w:rPr>
          <w:sz w:val="24"/>
          <w:szCs w:val="24"/>
        </w:rPr>
        <w:t>uz rješenje o otvaranju stečajnog postupka, na provedbu</w:t>
      </w:r>
    </w:p>
    <w:p w:rsidRDefault="003D1C90" w:rsidP="00B14381" w:rsidR="003D1C90" w:rsidRPr="00944B4B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720"/>
        <w:jc w:val="both"/>
        <w:textAlignment w:val="baseline"/>
      </w:pPr>
    </w:p>
    <w:sectPr w:rsidSect="00944B4B" w:rsidR="003D1C90" w:rsidRPr="00944B4B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3779" w:rsidR="003D3779">
      <w:r>
        <w:separator/>
      </w:r>
    </w:p>
  </w:endnote>
  <w:endnote w:id="0" w:type="continuationSeparator">
    <w:p w:rsidRDefault="003D3779" w:rsidR="003D37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16B7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B116B7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3779" w:rsidR="003D3779">
      <w:r>
        <w:separator/>
      </w:r>
    </w:p>
  </w:footnote>
  <w:footnote w:id="0" w:type="continuationSeparator">
    <w:p w:rsidRDefault="003D3779" w:rsidR="003D37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7BF" w:rsidR="002577BF" w:rsidRPr="00554710">
    <w:pPr>
      <w:pStyle w:val="Zaglavlje"/>
      <w:rPr>
        <w:sz w:val="24"/>
        <w:szCs w:val="24"/>
      </w:rPr>
    </w:pPr>
    <w:r w:rsidRPr="00554710">
      <w:rPr>
        <w:sz w:val="24"/>
        <w:szCs w:val="24"/>
      </w:rPr>
      <w:tab/>
    </w:r>
    <w:r w:rsidRPr="00554710">
      <w:rPr>
        <w:sz w:val="24"/>
        <w:szCs w:val="24"/>
      </w:rPr>
      <w:tab/>
      <w:t>8 St-323/14-43</w:t>
    </w: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4710" w:rsidP="00A45EAD" w:rsidR="00554710" w:rsidRPr="00554710">
    <w:pPr>
      <w:ind w:firstLine="708"/>
    </w:pPr>
    <w:r w:rsidRPr="00554710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54710" w:rsidP="00210E4E" w:rsidR="00554710" w:rsidRPr="00554710">
    <w:r w:rsidRPr="00554710">
      <w:rPr>
        <w:rFonts w:eastAsia="MS Mincho"/>
      </w:rPr>
      <w:t>REPUBLIKA HRVATSKA</w:t>
    </w:r>
  </w:p>
  <w:p w:rsidRDefault="00554710" w:rsidP="00210E4E" w:rsidR="00554710" w:rsidRPr="00554710">
    <w:r w:rsidRPr="00554710">
      <w:rPr>
        <w:rFonts w:eastAsia="MS Mincho"/>
      </w:rPr>
      <w:t>TRGOVAČKI SUD U RIJECI</w:t>
    </w:r>
  </w:p>
  <w:p w:rsidRDefault="00554710" w:rsidP="00A45EAD" w:rsidR="00554710" w:rsidRPr="00554710">
    <w:pPr>
      <w:rPr>
        <w:rFonts w:eastAsia="MS Mincho"/>
      </w:rPr>
    </w:pPr>
    <w:r w:rsidRPr="00554710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7B557F"/>
    <w:multiLevelType w:val="hybridMultilevel"/>
    <w:tmpl w:val="4D90FA58"/>
    <w:lvl w:tplc="891A2BF8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5E40D5"/>
    <w:multiLevelType w:val="hybridMultilevel"/>
    <w:tmpl w:val="EF6E00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3A45D8"/>
    <w:multiLevelType w:val="hybridMultilevel"/>
    <w:tmpl w:val="27786E86"/>
    <w:lvl w:tplc="4086C138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3">
    <w:nsid w:val="140F3E4C"/>
    <w:multiLevelType w:val="hybridMultilevel"/>
    <w:tmpl w:val="A45260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7A94604"/>
    <w:multiLevelType w:val="hybridMultilevel"/>
    <w:tmpl w:val="3D9253A8"/>
    <w:lvl w:tplc="A13AC6B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F464752"/>
    <w:multiLevelType w:val="hybridMultilevel"/>
    <w:tmpl w:val="5D8E6900"/>
    <w:lvl w:tplc="70C4858A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84E38B3"/>
    <w:multiLevelType w:val="hybridMultilevel"/>
    <w:tmpl w:val="62B4F04E"/>
    <w:lvl w:tplc="2F787112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C803163"/>
    <w:multiLevelType w:val="hybridMultilevel"/>
    <w:tmpl w:val="4D10DBA2"/>
    <w:lvl w:tplc="F1446A66" w:ilvl="0">
      <w:start w:val="3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1">
    <w:nsid w:val="42E7632F"/>
    <w:multiLevelType w:val="hybridMultilevel"/>
    <w:tmpl w:val="9C5E4F64"/>
    <w:lvl w:tplc="9606F884" w:ilvl="0">
      <w:start w:val="1"/>
      <w:numFmt w:val="decimal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4A77E59"/>
    <w:multiLevelType w:val="hybridMultilevel"/>
    <w:tmpl w:val="1D2C6ABC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4F112C6"/>
    <w:multiLevelType w:val="hybridMultilevel"/>
    <w:tmpl w:val="0908EE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61B1DF0"/>
    <w:multiLevelType w:val="hybridMultilevel"/>
    <w:tmpl w:val="F6D61B2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0D60AD1"/>
    <w:multiLevelType w:val="hybridMultilevel"/>
    <w:tmpl w:val="1568BFC2"/>
    <w:lvl w:tplc="041A000F" w:ilvl="0">
      <w:start w:val="10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6212E2A"/>
    <w:multiLevelType w:val="hybridMultilevel"/>
    <w:tmpl w:val="1FF0B56C"/>
    <w:lvl w:tplc="49080878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76740E95"/>
    <w:multiLevelType w:val="hybridMultilevel"/>
    <w:tmpl w:val="790E8074"/>
    <w:lvl w:tplc="37982D2C" w:ilvl="0">
      <w:start w:val="1"/>
      <w:numFmt w:val="decimal"/>
      <w:lvlText w:val="%1."/>
      <w:lvlJc w:val="left"/>
      <w:pPr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7AFF5F81"/>
    <w:multiLevelType w:val="hybridMultilevel"/>
    <w:tmpl w:val="077A44F4"/>
    <w:lvl w:tplc="332C94A6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4"/>
  </w:num>
  <w:num w:numId="5">
    <w:abstractNumId w:val="17"/>
  </w:num>
  <w:num w:numId="6">
    <w:abstractNumId w:val="6"/>
  </w:num>
  <w:num w:numId="7">
    <w:abstractNumId w:val="18"/>
  </w:num>
  <w:num w:numId="8">
    <w:abstractNumId w:val="12"/>
  </w:num>
  <w:num w:numId="9">
    <w:abstractNumId w:val="9"/>
  </w:num>
  <w:num w:numId="10">
    <w:abstractNumId w:val="0"/>
  </w:num>
  <w:num w:numId="11">
    <w:abstractNumId w:val="13"/>
  </w:num>
  <w:num w:numId="12">
    <w:abstractNumId w:val="11"/>
  </w:num>
  <w:num w:numId="13">
    <w:abstractNumId w:val="1"/>
  </w:num>
  <w:num w:numId="14">
    <w:abstractNumId w:val="2"/>
  </w:num>
  <w:num w:numId="15">
    <w:abstractNumId w:val="16"/>
  </w:num>
  <w:num w:numId="16">
    <w:abstractNumId w:val="14"/>
  </w:num>
  <w:num w:numId="17">
    <w:abstractNumId w:val="8"/>
  </w:num>
  <w:num w:numId="18">
    <w:abstractNumId w:val="3"/>
  </w:num>
  <w:num w:numId="19">
    <w:abstractNumId w:val="5"/>
  </w:num>
  <w:num w:numId="20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13F1A"/>
    <w:rsid w:val="00021ADF"/>
    <w:rsid w:val="000269FA"/>
    <w:rsid w:val="00060381"/>
    <w:rsid w:val="00074579"/>
    <w:rsid w:val="000A16EE"/>
    <w:rsid w:val="000A28F2"/>
    <w:rsid w:val="000B1EB5"/>
    <w:rsid w:val="000E6E75"/>
    <w:rsid w:val="001514B0"/>
    <w:rsid w:val="001F25F9"/>
    <w:rsid w:val="001F46AC"/>
    <w:rsid w:val="002319E6"/>
    <w:rsid w:val="00251BEA"/>
    <w:rsid w:val="002577BF"/>
    <w:rsid w:val="002B4937"/>
    <w:rsid w:val="002C2BDF"/>
    <w:rsid w:val="002C4D03"/>
    <w:rsid w:val="00315EAB"/>
    <w:rsid w:val="00347BB4"/>
    <w:rsid w:val="003A09A4"/>
    <w:rsid w:val="003B59C7"/>
    <w:rsid w:val="003D1C90"/>
    <w:rsid w:val="003D3779"/>
    <w:rsid w:val="003F546B"/>
    <w:rsid w:val="00403AEF"/>
    <w:rsid w:val="00427BE8"/>
    <w:rsid w:val="00441024"/>
    <w:rsid w:val="00467C52"/>
    <w:rsid w:val="004906E4"/>
    <w:rsid w:val="00494C79"/>
    <w:rsid w:val="004A50C5"/>
    <w:rsid w:val="004B7F3F"/>
    <w:rsid w:val="004D3853"/>
    <w:rsid w:val="004E5469"/>
    <w:rsid w:val="004F022B"/>
    <w:rsid w:val="004F3CBD"/>
    <w:rsid w:val="005071FA"/>
    <w:rsid w:val="00547595"/>
    <w:rsid w:val="00554710"/>
    <w:rsid w:val="00587A16"/>
    <w:rsid w:val="005F6152"/>
    <w:rsid w:val="00623743"/>
    <w:rsid w:val="00664D6F"/>
    <w:rsid w:val="00665CD3"/>
    <w:rsid w:val="00672407"/>
    <w:rsid w:val="006B0F85"/>
    <w:rsid w:val="006B6635"/>
    <w:rsid w:val="006E4475"/>
    <w:rsid w:val="007141AF"/>
    <w:rsid w:val="007162AC"/>
    <w:rsid w:val="00727C90"/>
    <w:rsid w:val="00735628"/>
    <w:rsid w:val="00743D31"/>
    <w:rsid w:val="007517D7"/>
    <w:rsid w:val="00760843"/>
    <w:rsid w:val="00761264"/>
    <w:rsid w:val="00775824"/>
    <w:rsid w:val="007A4330"/>
    <w:rsid w:val="007A6843"/>
    <w:rsid w:val="007B3F07"/>
    <w:rsid w:val="007E0C4A"/>
    <w:rsid w:val="007F0EDF"/>
    <w:rsid w:val="00800623"/>
    <w:rsid w:val="00856D15"/>
    <w:rsid w:val="00881873"/>
    <w:rsid w:val="00891E97"/>
    <w:rsid w:val="008A5E9F"/>
    <w:rsid w:val="008B05F8"/>
    <w:rsid w:val="008E7BF4"/>
    <w:rsid w:val="00935995"/>
    <w:rsid w:val="009359DF"/>
    <w:rsid w:val="00944B4B"/>
    <w:rsid w:val="00947881"/>
    <w:rsid w:val="0095233C"/>
    <w:rsid w:val="00976420"/>
    <w:rsid w:val="009827A2"/>
    <w:rsid w:val="00984818"/>
    <w:rsid w:val="009D23E3"/>
    <w:rsid w:val="009D32EE"/>
    <w:rsid w:val="009E7596"/>
    <w:rsid w:val="009F06F1"/>
    <w:rsid w:val="00A36C2B"/>
    <w:rsid w:val="00A479C3"/>
    <w:rsid w:val="00AE0D54"/>
    <w:rsid w:val="00B10D10"/>
    <w:rsid w:val="00B116B7"/>
    <w:rsid w:val="00B14381"/>
    <w:rsid w:val="00B3396B"/>
    <w:rsid w:val="00B50DE7"/>
    <w:rsid w:val="00B51466"/>
    <w:rsid w:val="00B639DE"/>
    <w:rsid w:val="00B75970"/>
    <w:rsid w:val="00BB2F60"/>
    <w:rsid w:val="00BD5F5C"/>
    <w:rsid w:val="00BE7EF1"/>
    <w:rsid w:val="00C80BB2"/>
    <w:rsid w:val="00CB2714"/>
    <w:rsid w:val="00CB5238"/>
    <w:rsid w:val="00D052AF"/>
    <w:rsid w:val="00D209F2"/>
    <w:rsid w:val="00D778E8"/>
    <w:rsid w:val="00D81EA3"/>
    <w:rsid w:val="00DA1B57"/>
    <w:rsid w:val="00DA21BA"/>
    <w:rsid w:val="00DB06B8"/>
    <w:rsid w:val="00E14407"/>
    <w:rsid w:val="00E61DD0"/>
    <w:rsid w:val="00F0369E"/>
    <w:rsid w:val="00F03724"/>
    <w:rsid w:val="00F133B3"/>
    <w:rsid w:val="00F4718E"/>
    <w:rsid w:val="00F66C83"/>
    <w:rsid w:val="00FD0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16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6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6B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6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6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116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6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6B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6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6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344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St-323/2014</izvorni_sadrzaj>
    <derivirana_varijabla naziv="DomainObject.Predmet.OznakaBroj_1">St-323/2014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M.O. TURIZAM d.o.o.  Bribir</izvorni_sadrzaj>
    <derivirana_varijabla naziv="DomainObject.Predmet.ProtustrankaFormated_1">  M.O. TURIZAM d.o.o.  Bribir</derivirana_varijabla>
  </DomainObject.Predmet.ProtustrankaFormated>
  <DomainObject.Predmet.ProtustrankaFormatedOIB>
    <izvorni_sadrzaj>  M.O. TURIZAM d.o.o.  Bribir, OIB 42291660520</izvorni_sadrzaj>
    <derivirana_varijabla naziv="DomainObject.Predmet.ProtustrankaFormatedOIB_1">  M.O. TURIZAM d.o.o.  Bribir, OIB 42291660520</derivirana_varijabla>
  </DomainObject.Predmet.ProtustrankaFormatedOIB>
  <DomainObject.Predmet.ProtustrankaFormatedWithAdress>
    <izvorni_sadrzaj> M.O. TURIZAM d.o.o.  Bribir, Ugrini 31a, 51253 Bribir</izvorni_sadrzaj>
    <derivirana_varijabla naziv="DomainObject.Predmet.ProtustrankaFormatedWithAdress_1"> M.O. TURIZAM d.o.o.  Bribir, Ugrini 31a, 51253 Bribir</derivirana_varijabla>
  </DomainObject.Predmet.ProtustrankaFormatedWithAdress>
  <DomainObject.Predmet.ProtustrankaFormatedWithAdressOIB>
    <izvorni_sadrzaj> M.O. TURIZAM d.o.o.  Bribir, OIB 42291660520, Ugrini 31a, 51253 Bribir</izvorni_sadrzaj>
    <derivirana_varijabla naziv="DomainObject.Predmet.ProtustrankaFormatedWithAdressOIB_1"> M.O. TURIZAM d.o.o.  Bribir, OIB 42291660520, Ugrini 31a, 51253 Bribir</derivirana_varijabla>
  </DomainObject.Predmet.ProtustrankaFormatedWithAdressOIB>
  <DomainObject.Predmet.ProtustrankaWithAdress>
    <izvorni_sadrzaj>M.O. TURIZAM d.o.o.  Bribir Ugrini 31a, 51253 Bribir</izvorni_sadrzaj>
    <derivirana_varijabla naziv="DomainObject.Predmet.ProtustrankaWithAdress_1">M.O. TURIZAM d.o.o.  Bribir Ugrini 31a, 51253 Bribir</derivirana_varijabla>
  </DomainObject.Predmet.ProtustrankaWithAdress>
  <DomainObject.Predmet.ProtustrankaWithAdressOIB>
    <izvorni_sadrzaj>M.O. TURIZAM d.o.o.  Bribir, OIB 42291660520, Ugrini 31a, 51253 Bribir</izvorni_sadrzaj>
    <derivirana_varijabla naziv="DomainObject.Predmet.ProtustrankaWithAdressOIB_1">M.O. TURIZAM d.o.o.  Bribir, OIB 42291660520, Ugrini 31a, 51253 Bribir</derivirana_varijabla>
  </DomainObject.Predmet.ProtustrankaWithAdressOIB>
  <DomainObject.Predmet.ProtustrankaNazivFormated>
    <izvorni_sadrzaj>M.O. TURIZAM d.o.o.  Bribir</izvorni_sadrzaj>
    <derivirana_varijabla naziv="DomainObject.Predmet.ProtustrankaNazivFormated_1">M.O. TURIZAM d.o.o.  Bribir</derivirana_varijabla>
  </DomainObject.Predmet.ProtustrankaNazivFormated>
  <DomainObject.Predmet.ProtustrankaNazivFormatedOIB>
    <izvorni_sadrzaj>M.O. TURIZAM d.o.o.  Bribir, OIB 42291660520</izvorni_sadrzaj>
    <derivirana_varijabla naziv="DomainObject.Predmet.ProtustrankaNazivFormatedOIB_1">M.O. TURIZAM d.o.o.  Bribir, OIB 42291660520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rujna 2016.</izvorni_sadrzaj>
    <derivirana_varijabla naziv="DomainObject.Predmet.SpisIzvanSuda.DatumIzlazaSpisa_1">22. rujna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M.O. TURIZAM d.o.o.  Bribir</item>
    </izvorni_sadrzaj>
    <derivirana_varijabla naziv="DomainObject.Predmet.ProtuStrankaListFormated_1">
      <item>M.O. TURIZAM d.o.o.  Bribir</item>
    </derivirana_varijabla>
  </DomainObject.Predmet.ProtuStrankaListFormated>
  <DomainObject.Predmet.ProtuStrankaListFormatedOIB>
    <izvorni_sadrzaj>
      <item>M.O. TURIZAM d.o.o.  Bribir, OIB 42291660520</item>
    </izvorni_sadrzaj>
    <derivirana_varijabla naziv="DomainObject.Predmet.ProtuStrankaListFormatedOIB_1">
      <item>M.O. TURIZAM d.o.o.  Bribir, OIB 42291660520</item>
    </derivirana_varijabla>
  </DomainObject.Predmet.ProtuStrankaListFormatedOIB>
  <DomainObject.Predmet.ProtuStrankaListFormatedWithAdress>
    <izvorni_sadrzaj>
      <item>M.O. TURIZAM d.o.o.  Bribir, Ugrini 31a, 51253 Bribir</item>
    </izvorni_sadrzaj>
    <derivirana_varijabla naziv="DomainObject.Predmet.ProtuStrankaListFormatedWithAdress_1">
      <item>M.O. TURIZAM d.o.o.  Bribir, Ugrini 31a, 51253 Bribir</item>
    </derivirana_varijabla>
  </DomainObject.Predmet.ProtuStrankaListFormatedWithAdress>
  <DomainObject.Predmet.ProtuStrankaListFormatedWithAdressOIB>
    <izvorni_sadrzaj>
      <item>M.O. TURIZAM d.o.o.  Bribir, OIB 42291660520, Ugrini 31a, 51253 Bribir</item>
    </izvorni_sadrzaj>
    <derivirana_varijabla naziv="DomainObject.Predmet.ProtuStrankaListFormatedWithAdressOIB_1">
      <item>M.O. TURIZAM d.o.o.  Bribir, OIB 42291660520, Ugrini 31a, 51253 Bribir</item>
    </derivirana_varijabla>
  </DomainObject.Predmet.ProtuStrankaListFormatedWithAdressOIB>
  <DomainObject.Predmet.ProtuStrankaListNazivFormated>
    <izvorni_sadrzaj>
      <item>M.O. TURIZAM d.o.o.  Bribir</item>
    </izvorni_sadrzaj>
    <derivirana_varijabla naziv="DomainObject.Predmet.ProtuStrankaListNazivFormated_1">
      <item>M.O. TURIZAM d.o.o.  Bribir</item>
    </derivirana_varijabla>
  </DomainObject.Predmet.ProtuStrankaListNazivFormated>
  <DomainObject.Predmet.ProtuStrankaListNazivFormatedOIB>
    <izvorni_sadrzaj>
      <item>M.O. TURIZAM d.o.o.  Bribir, OIB 42291660520</item>
    </izvorni_sadrzaj>
    <derivirana_varijabla naziv="DomainObject.Predmet.ProtuStrankaListNazivFormatedOIB_1">
      <item>M.O. TURIZAM d.o.o.  Bribir, OIB 42291660520</item>
    </derivirana_varijabla>
  </DomainObject.Predmet.ProtuStrankaListNazivFormatedOIB>
  <DomainObject.Predmet.OstaliListFormated>
    <izvorni_sadrzaj>
      <item>Mirsad Omerović</item>
      <item>Alen Ivković</item>
    </izvorni_sadrzaj>
    <derivirana_varijabla naziv="DomainObject.Predmet.OstaliListFormated_1">
      <item>Mirsad Omerović</item>
      <item>Alen Ivković</item>
    </derivirana_varijabla>
  </DomainObject.Predmet.OstaliListFormated>
  <DomainObject.Predmet.OstaliListFormatedOIB>
    <izvorni_sadrzaj>
      <item>Mirsad Omerović</item>
      <item>Alen Ivković</item>
    </izvorni_sadrzaj>
    <derivirana_varijabla naziv="DomainObject.Predmet.OstaliListFormatedOIB_1">
      <item>Mirsad Omerović</item>
      <item>Alen Ivković</item>
    </derivirana_varijabla>
  </DomainObject.Predmet.OstaliListFormatedOIB>
  <DomainObject.Predmet.OstaliListFormatedWithAdress>
    <izvorni_sadrzaj>
      <item>Mirsad Omerović, Zvonimirova 18, 51000 Rijeka</item>
      <item>Alen Ivković, Užarska 28, 51000 Rijeka</item>
    </izvorni_sadrzaj>
    <derivirana_varijabla naziv="DomainObject.Predmet.OstaliListFormatedWithAdress_1">
      <item>Mirsad Omerović, Zvonimirova 18, 51000 Rijeka</item>
      <item>Alen Ivković, Užarska 28, 51000 Rijeka</item>
    </derivirana_varijabla>
  </DomainObject.Predmet.OstaliListFormatedWithAdress>
  <DomainObject.Predmet.OstaliListFormatedWithAdressOIB>
    <izvorni_sadrzaj>
      <item>Mirsad Omerović, Zvonimirova 18, 51000 Rijeka</item>
      <item>Alen Ivković, Užarska 28, 51000 Rijeka</item>
    </izvorni_sadrzaj>
    <derivirana_varijabla naziv="DomainObject.Predmet.OstaliListFormatedWithAdressOIB_1">
      <item>Mirsad Omerović, Zvonimirova 18, 51000 Rijeka</item>
      <item>Alen Ivković, Užarska 28, 51000 Rijeka</item>
    </derivirana_varijabla>
  </DomainObject.Predmet.OstaliListFormatedWithAdressOIB>
  <DomainObject.Predmet.OstaliListNazivFormated>
    <izvorni_sadrzaj>
      <item>Mirsad Omerović</item>
      <item>Alen Ivković</item>
    </izvorni_sadrzaj>
    <derivirana_varijabla naziv="DomainObject.Predmet.OstaliListNazivFormated_1">
      <item>Mirsad Omerović</item>
      <item>Alen Ivković</item>
    </derivirana_varijabla>
  </DomainObject.Predmet.OstaliListNazivFormated>
  <DomainObject.Predmet.OstaliListNazivFormatedOIB>
    <izvorni_sadrzaj>
      <item>Mirsad Omerović</item>
      <item>Alen Ivković</item>
    </izvorni_sadrzaj>
    <derivirana_varijabla naziv="DomainObject.Predmet.OstaliListNazivFormatedOIB_1">
      <item>Mirsad Omerović</item>
      <item>Alen Ivković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M.O. TURIZAM d.o.o.  Bribir</izvorni_sadrzaj>
    <derivirana_varijabla naziv="DomainObject.Predmet.ProtustrankaIDrugi_1">M.O. TURIZAM d.o.o.  Bribir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M.O. TURIZAM d.o.o.  Bribir, OIB 42291660520, Ugrini 31a, 51253 Bribir</izvorni_sadrzaj>
    <derivirana_varijabla naziv="DomainObject.Predmet.ProtustrankaIDrugiAdressOIB_1">M.O. TURIZAM d.o.o.  Bribir, OIB 42291660520, Ugrini 31a, 51253 Bribir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M.O. TURIZAM d.o.o.  Bribir</item>
      <item>Mirsad Omerović</item>
      <item>Alen Ivković</item>
    </izvorni_sadrzaj>
    <derivirana_varijabla naziv="DomainObject.Predmet.SudioniciListNaziv_1">
      <item>FINA  Rijeka</item>
      <item>M.O. TURIZAM d.o.o.  Bribir</item>
      <item>Mirsad Omerović</item>
      <item>Alen Ivković</item>
    </derivirana_varijabla>
  </DomainObject.Predmet.SudioniciListNaziv>
  <DomainObject.Predmet.SudioniciListAdressOIB>
    <izvorni_sadrzaj>
      <item>FINA  Rijeka, OIB 85821130368, Frana Kurelca 8,51000 Rijeka</item>
      <item>M.O. TURIZAM d.o.o.  Bribir, OIB 42291660520, Ugrini 31a,51253 Bribir</item>
      <item>Mirsad Omerović, Zvonimirova 18,51000 Rijeka</item>
      <item>Alen Ivković, Užarska 28,51000 Rijeka</item>
    </izvorni_sadrzaj>
    <derivirana_varijabla naziv="DomainObject.Predmet.SudioniciListAdressOIB_1">
      <item>FINA  Rijeka, OIB 85821130368, Frana Kurelca 8,51000 Rijeka</item>
      <item>M.O. TURIZAM d.o.o.  Bribir, OIB 42291660520, Ugrini 31a,51253 Bribir</item>
      <item>Mirsad Omerović, Zvonimirova 18,51000 Rijeka</item>
      <item>Alen Ivković, Užarska 28,51000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42291660520</item>
      <item>, OIB null</item>
      <item>, OIB null</item>
    </izvorni_sadrzaj>
    <derivirana_varijabla naziv="DomainObject.Predmet.SudioniciListNazivOIB_1">
      <item>, OIB 85821130368</item>
      <item>, OIB 42291660520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74D905-7A42-49F1-8B70-2300AC6E49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693</properties:Words>
  <properties:Characters>3228</properties:Characters>
  <properties:Lines>81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2016-11-23T15:37:00Z</dcterms:created>
  <dc:creator>nmarkovic</dc:creator>
  <cp:lastModifiedBy>Renata Valić</cp:lastModifiedBy>
  <cp:lastPrinted>2016-11-24T12:54:00Z</cp:lastPrinted>
  <dcterms:modified xmlns:xsi="http://www.w3.org/2001/XMLSchema-instance" xsi:type="dcterms:W3CDTF">2016-11-24T13:43:00Z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