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22a0" w14:paraId="59122a0" w:rsidRDefault="009628C7" w:rsidP="009628C7" w:rsidR="009628C7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70280" cx="72644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028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8C7" w:rsidP="009628C7" w:rsidR="009628C7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9628C7" w:rsidP="009628C7" w:rsidR="009628C7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9628C7" w:rsidP="009628C7" w:rsidR="009628C7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9628C7" w:rsidP="009628C7" w:rsidR="009628C7">
      <w:pPr>
        <w:spacing w:after="0"/>
        <w:rPr>
          <w:rFonts w:eastAsia="Calibri"/>
        </w:rPr>
      </w:pPr>
    </w:p>
    <w:p w:rsidRDefault="009628C7" w:rsidP="009628C7" w:rsidR="009628C7">
      <w:pPr>
        <w:spacing w:after="0"/>
        <w:rPr>
          <w:rFonts w:eastAsia="Times New Roman"/>
          <w:lang w:eastAsia="hr-HR"/>
        </w:rPr>
      </w:pPr>
    </w:p>
    <w:p w:rsidRDefault="009628C7" w:rsidP="009628C7" w:rsidR="009628C7">
      <w:pPr>
        <w:spacing w:after="0"/>
        <w:jc w:val="center"/>
      </w:pPr>
      <w:r>
        <w:t>U  I M E  R E P U B L I K E  H R V A T S K E</w:t>
      </w:r>
    </w:p>
    <w:p w:rsidRDefault="009628C7" w:rsidP="009628C7" w:rsidR="009628C7">
      <w:pPr>
        <w:spacing w:after="0"/>
      </w:pPr>
    </w:p>
    <w:p w:rsidRDefault="009628C7" w:rsidP="009628C7" w:rsidR="009628C7">
      <w:pPr>
        <w:spacing w:after="0"/>
        <w:jc w:val="center"/>
      </w:pPr>
      <w:r>
        <w:t>R J E Š E NJ E</w:t>
      </w:r>
    </w:p>
    <w:p w:rsidRDefault="009628C7" w:rsidP="009628C7" w:rsidR="009628C7">
      <w:pPr>
        <w:spacing w:after="0"/>
      </w:pPr>
    </w:p>
    <w:p w:rsidRDefault="009628C7" w:rsidP="009628C7" w:rsidR="009628C7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POLJOPRIVREDNA ZADRUGA, MALA SUBOTICA, Mala Subotica, Glavna 122, OIB: 29887749743, dana 24. prosinca 2015. </w:t>
      </w:r>
    </w:p>
    <w:p w:rsidRDefault="009628C7" w:rsidP="009628C7" w:rsidR="009628C7">
      <w:pPr>
        <w:spacing w:after="0"/>
        <w:jc w:val="both"/>
      </w:pPr>
    </w:p>
    <w:p w:rsidRDefault="009628C7" w:rsidP="009628C7" w:rsidR="009628C7">
      <w:pPr>
        <w:spacing w:after="0"/>
        <w:jc w:val="center"/>
      </w:pPr>
      <w:r>
        <w:t>r i j e š i o  j e</w:t>
      </w:r>
    </w:p>
    <w:p w:rsidRDefault="009628C7" w:rsidP="009628C7" w:rsidR="009628C7">
      <w:pPr>
        <w:spacing w:after="0"/>
      </w:pPr>
    </w:p>
    <w:p w:rsidRDefault="009628C7" w:rsidP="009628C7" w:rsidR="009628C7">
      <w:pPr>
        <w:spacing w:after="0"/>
        <w:ind w:firstLine="708"/>
        <w:jc w:val="both"/>
      </w:pPr>
      <w:r>
        <w:t>I/ Otvara se stečajni postupak nad stečajnim dužnikom POLJOPRIVREDNA ZADRUGA, MALA SUBOTICA, Mala Subotica, Glavna 122, OIB: 29887749743, s danom 24. prosinca 2015. u 15,00 sati.</w:t>
      </w:r>
    </w:p>
    <w:p w:rsidRDefault="009628C7" w:rsidP="009628C7" w:rsidR="009628C7">
      <w:pPr>
        <w:spacing w:after="0"/>
        <w:jc w:val="both"/>
      </w:pPr>
    </w:p>
    <w:p w:rsidRDefault="009628C7" w:rsidP="009628C7" w:rsidR="009628C7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POLJOPRIVREDNA ZADRUGA, MALA SUBOTICA, Mala Subotica, Glavna 122, OIB: 29887749743.</w:t>
      </w:r>
    </w:p>
    <w:p w:rsidRDefault="009628C7" w:rsidP="009628C7" w:rsidR="009628C7">
      <w:pPr>
        <w:spacing w:after="0"/>
        <w:jc w:val="both"/>
      </w:pPr>
    </w:p>
    <w:p w:rsidRDefault="009628C7" w:rsidP="009628C7" w:rsidR="009628C7">
      <w:pPr>
        <w:spacing w:after="0"/>
        <w:ind w:firstLine="708"/>
        <w:jc w:val="both"/>
      </w:pPr>
      <w:r>
        <w:t xml:space="preserve">III/ Za stečajnog upravitelja imenuje se Danijela Kramar </w:t>
      </w:r>
      <w:proofErr w:type="spellStart"/>
      <w:r>
        <w:t>Šeruga</w:t>
      </w:r>
      <w:proofErr w:type="spellEnd"/>
      <w:r>
        <w:t>, Varaždin, Ivanečka 36, OIB: 17005838740.</w:t>
      </w:r>
    </w:p>
    <w:p w:rsidRDefault="009628C7" w:rsidP="009628C7" w:rsidR="009628C7">
      <w:pPr>
        <w:spacing w:after="0"/>
        <w:jc w:val="both"/>
        <w:rPr>
          <w:color w:val="FF0000"/>
        </w:rPr>
      </w:pPr>
    </w:p>
    <w:p w:rsidRDefault="009628C7" w:rsidP="009628C7" w:rsidR="009628C7">
      <w:pPr>
        <w:spacing w:after="0"/>
        <w:ind w:firstLine="708"/>
        <w:jc w:val="both"/>
      </w:pPr>
      <w:r>
        <w:t>IV/ Ovo rješenje objavit će se na e-oglasnoj ploči suda.</w:t>
      </w:r>
    </w:p>
    <w:p w:rsidRDefault="009628C7" w:rsidP="009628C7" w:rsidR="009628C7">
      <w:pPr>
        <w:spacing w:after="0"/>
        <w:jc w:val="both"/>
      </w:pPr>
    </w:p>
    <w:p w:rsidRDefault="009628C7" w:rsidP="009628C7" w:rsidR="009628C7">
      <w:pPr>
        <w:spacing w:after="0"/>
        <w:ind w:firstLine="708"/>
        <w:jc w:val="both"/>
      </w:pPr>
      <w:r>
        <w:t>V/ Po pravomoćnosti ovoga rješenja stečajni dužnik POLJOPRIVREDNA ZADRUGA, MALA SUBOTICA, Mala Subotica, Glavna 122, OIB: 29887749743, biti će brisan iz sudskog registra.</w:t>
      </w:r>
    </w:p>
    <w:p w:rsidRDefault="009628C7" w:rsidP="009628C7" w:rsidR="009628C7">
      <w:pPr>
        <w:spacing w:after="0"/>
      </w:pPr>
    </w:p>
    <w:p w:rsidRDefault="009628C7" w:rsidP="009628C7" w:rsidR="009628C7">
      <w:pPr>
        <w:spacing w:after="0"/>
      </w:pPr>
    </w:p>
    <w:p w:rsidRDefault="009628C7" w:rsidP="009628C7" w:rsidR="009628C7">
      <w:pPr>
        <w:spacing w:after="0"/>
        <w:jc w:val="center"/>
      </w:pPr>
      <w:r>
        <w:t>Obrazloženje</w:t>
      </w:r>
    </w:p>
    <w:p w:rsidRDefault="009628C7" w:rsidP="009628C7" w:rsidR="009628C7">
      <w:pPr>
        <w:spacing w:after="0"/>
      </w:pPr>
    </w:p>
    <w:p w:rsidRDefault="009628C7" w:rsidP="009628C7" w:rsidR="009628C7">
      <w:pPr>
        <w:spacing w:after="0"/>
        <w:jc w:val="both"/>
      </w:pPr>
      <w:r>
        <w:tab/>
        <w:t xml:space="preserve">Predlagatelj je dana 29.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9628C7" w:rsidP="009628C7" w:rsidR="009628C7">
      <w:pPr>
        <w:spacing w:after="0"/>
      </w:pPr>
    </w:p>
    <w:p w:rsidRDefault="009628C7" w:rsidP="009628C7" w:rsidR="009628C7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9628C7" w:rsidP="009628C7" w:rsidR="009628C7">
      <w:pPr>
        <w:spacing w:after="0"/>
      </w:pPr>
    </w:p>
    <w:p w:rsidRDefault="009628C7" w:rsidP="009628C7" w:rsidR="009628C7">
      <w:pPr>
        <w:spacing w:after="0"/>
      </w:pPr>
    </w:p>
    <w:p w:rsidRDefault="009628C7" w:rsidP="009628C7" w:rsidR="009628C7">
      <w:pPr>
        <w:spacing w:after="0"/>
        <w:jc w:val="center"/>
      </w:pPr>
      <w:r>
        <w:t>U Varaždinu, 24. prosinca 2015.</w:t>
      </w:r>
    </w:p>
    <w:p w:rsidRDefault="009628C7" w:rsidP="009628C7" w:rsidR="009628C7">
      <w:pPr>
        <w:spacing w:after="0"/>
        <w:jc w:val="center"/>
      </w:pPr>
    </w:p>
    <w:p w:rsidRDefault="009628C7" w:rsidP="009628C7" w:rsidR="009628C7">
      <w:pPr>
        <w:spacing w:after="0"/>
        <w:jc w:val="center"/>
      </w:pPr>
    </w:p>
    <w:p w:rsidRDefault="009628C7" w:rsidP="009628C7" w:rsidR="009628C7">
      <w:pPr>
        <w:spacing w:after="0"/>
        <w:ind w:left="4956"/>
        <w:jc w:val="center"/>
      </w:pPr>
      <w:r>
        <w:t>Sutkinja</w:t>
      </w:r>
    </w:p>
    <w:p w:rsidRDefault="009628C7" w:rsidP="009628C7" w:rsidR="009628C7">
      <w:pPr>
        <w:spacing w:after="0"/>
        <w:ind w:left="4956"/>
        <w:jc w:val="center"/>
      </w:pPr>
    </w:p>
    <w:p w:rsidRDefault="009628C7" w:rsidP="009628C7" w:rsidR="009628C7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9628C7" w:rsidP="009628C7" w:rsidR="009628C7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9628C7" w:rsidP="009628C7" w:rsidR="009628C7">
      <w:pPr>
        <w:spacing w:after="0"/>
      </w:pPr>
      <w:r>
        <w:t xml:space="preserve">                                               </w:t>
      </w:r>
    </w:p>
    <w:p w:rsidRDefault="009628C7" w:rsidP="009628C7" w:rsidR="009628C7">
      <w:pPr>
        <w:spacing w:after="0"/>
      </w:pPr>
      <w:r>
        <w:tab/>
        <w:t xml:space="preserve">UPUTA O PRAVNOM LIJEKU: </w:t>
      </w:r>
    </w:p>
    <w:p w:rsidRDefault="009628C7" w:rsidP="009628C7" w:rsidR="009628C7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9628C7" w:rsidP="009628C7" w:rsidR="009628C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628C7" w:rsidP="009628C7" w:rsidR="009628C7">
      <w:pPr>
        <w:spacing w:after="0"/>
      </w:pPr>
    </w:p>
    <w:p w:rsidRDefault="009628C7" w:rsidP="009628C7" w:rsidR="009628C7">
      <w:pPr>
        <w:spacing w:after="0"/>
      </w:pPr>
    </w:p>
    <w:p w:rsidRDefault="009628C7" w:rsidP="009628C7" w:rsidR="009628C7">
      <w:pPr>
        <w:spacing w:after="0"/>
      </w:pPr>
      <w:r>
        <w:t>DNA:</w:t>
      </w:r>
    </w:p>
    <w:p w:rsidRDefault="009628C7" w:rsidP="009628C7" w:rsidR="009628C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9628C7" w:rsidP="009628C7" w:rsidR="009628C7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9628C7" w:rsidP="009628C7" w:rsidR="009628C7">
      <w:pPr>
        <w:numPr>
          <w:ilvl w:val="0"/>
          <w:numId w:val="47"/>
        </w:numPr>
        <w:spacing w:after="0"/>
        <w:jc w:val="both"/>
      </w:pPr>
      <w:r>
        <w:t>Dužnik POLJOPRIVREDNA ZADRUGA, MALA SUBOTICA, Mala Subotica, Glavna 122</w:t>
      </w:r>
    </w:p>
    <w:p w:rsidRDefault="009628C7" w:rsidP="009628C7" w:rsidR="009628C7">
      <w:pPr>
        <w:numPr>
          <w:ilvl w:val="0"/>
          <w:numId w:val="47"/>
        </w:numPr>
        <w:spacing w:after="0"/>
      </w:pPr>
      <w:r>
        <w:t>Sudski registar ovog suda</w:t>
      </w:r>
    </w:p>
    <w:p w:rsidRDefault="009628C7" w:rsidP="009628C7" w:rsidR="009628C7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         </w:t>
      </w:r>
    </w:p>
    <w:p w:rsidRDefault="009628C7" w:rsidP="009628C7" w:rsidR="009628C7">
      <w:pPr>
        <w:numPr>
          <w:ilvl w:val="0"/>
          <w:numId w:val="47"/>
        </w:numPr>
        <w:spacing w:after="0"/>
        <w:rPr>
          <w:color w:val="FF0000"/>
        </w:rPr>
      </w:pPr>
      <w:r>
        <w:t xml:space="preserve">Stečajni upravitelj Danijela Kramar </w:t>
      </w:r>
      <w:proofErr w:type="spellStart"/>
      <w:r>
        <w:t>Šeruga</w:t>
      </w:r>
      <w:proofErr w:type="spellEnd"/>
      <w:r>
        <w:t>, Varaždin, Ivanečka 36</w:t>
      </w:r>
    </w:p>
    <w:p w:rsidRDefault="009628C7" w:rsidP="009628C7" w:rsidR="009628C7">
      <w:pPr>
        <w:numPr>
          <w:ilvl w:val="0"/>
          <w:numId w:val="47"/>
        </w:numPr>
        <w:spacing w:after="0"/>
      </w:pPr>
      <w:r>
        <w:t>E-oglasna ploča suda</w:t>
      </w:r>
    </w:p>
    <w:p w:rsidRDefault="009628C7" w:rsidP="009628C7" w:rsidR="009628C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9628C7" w:rsidP="009628C7" w:rsidR="009628C7">
      <w:pPr>
        <w:spacing w:after="0"/>
      </w:pPr>
    </w:p>
    <w:p w:rsidRDefault="00AE649C" w:rsidP="009628C7" w:rsidR="00AE649C" w:rsidRPr="00B76F3C">
      <w:pPr>
        <w:pStyle w:val="Naslov3"/>
        <w:numPr>
          <w:ilvl w:val="0"/>
          <w:numId w:val="0"/>
        </w:numPr>
      </w:pPr>
    </w:p>
    <w:p w:rsidRDefault="009628C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  <w:bookmarkStart w:name="_GoBack" w:id="0"/>
      <w:bookmarkEnd w:id="0"/>
    </w:p>
    <w:sectPr w:rsidSect="009628C7" w:rsidR="00AE649C" w:rsidRPr="00B76F3C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C7" w:rsidP="009628C7" w:rsidR="008333A9">
    <w:pPr>
      <w:pStyle w:val="Zaglavlje"/>
      <w:tabs>
        <w:tab w:pos="4536" w:val="center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Poslovni broj: 2 St-385/15-5</w:t>
    </w:r>
    <w:r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C7" w:rsidP="009628C7" w:rsidR="009628C7">
    <w:pPr>
      <w:pStyle w:val="Zaglavlje"/>
    </w:pPr>
    <w:r>
      <w:rPr>
        <w:rStyle w:val="PozadinaSvijetloCrvena"/>
        <w:shd w:fill="auto" w:color="auto" w:val="clear"/>
      </w:rPr>
      <w:t>Poslovni broj: 2 St-385/15-5</w:t>
    </w: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8C7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7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St-385/2015-5</izvorni_sadrzaj>
    <derivirana_varijabla naziv="DomainObject.Oznaka_1">St-385/2015-5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St-385/2015</izvorni_sadrzaj>
    <derivirana_varijabla naziv="DomainObject.Predmet.OznakaBroj_1">St-385/2015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ZADRUGA, MALA SUBOTICA</izvorni_sadrzaj>
    <derivirana_varijabla naziv="DomainObject.Predmet.ProtustrankaFormated_1">  POLJOPRIVREDNA ZADRUGA, MALA SUBOTICA</derivirana_varijabla>
  </DomainObject.Predmet.ProtustrankaFormated>
  <DomainObject.Predmet.ProtustrankaFormatedOIB>
    <izvorni_sadrzaj>  POLJOPRIVREDNA ZADRUGA, MALA SUBOTICA, OIB 29887749743</izvorni_sadrzaj>
    <derivirana_varijabla naziv="DomainObject.Predmet.ProtustrankaFormatedOIB_1">  POLJOPRIVREDNA ZADRUGA, MALA SUBOTICA, OIB 29887749743</derivirana_varijabla>
  </DomainObject.Predmet.ProtustrankaFormatedOIB>
  <DomainObject.Predmet.ProtustrankaFormatedWithAdress>
    <izvorni_sadrzaj> POLJOPRIVREDNA ZADRUGA, MALA SUBOTICA, Glavna 122, 40000 Mala Subotica</izvorni_sadrzaj>
    <derivirana_varijabla naziv="DomainObject.Predmet.ProtustrankaFormatedWithAdress_1"> POLJOPRIVREDNA ZADRUGA, MALA SUBOTICA, Glavna 122, 40000 Mala Subotica</derivirana_varijabla>
  </DomainObject.Predmet.ProtustrankaFormatedWithAdress>
  <DomainObject.Predmet.ProtustrankaFormatedWithAdressOIB>
    <izvorni_sadrzaj> POLJOPRIVREDNA ZADRUGA, MALA SUBOTICA, OIB 29887749743, Glavna 122, 40000 Mala Subotica</izvorni_sadrzaj>
    <derivirana_varijabla naziv="DomainObject.Predmet.ProtustrankaFormatedWithAdressOIB_1"> POLJOPRIVREDNA ZADRUGA, MALA SUBOTICA, OIB 29887749743, Glavna 122, 40000 Mala Subotica</derivirana_varijabla>
  </DomainObject.Predmet.ProtustrankaFormatedWithAdressOIB>
  <DomainObject.Predmet.ProtustrankaWithAdress>
    <izvorni_sadrzaj>POLJOPRIVREDNA ZADRUGA, MALA SUBOTICA Glavna 122, 40000 Mala Subotica</izvorni_sadrzaj>
    <derivirana_varijabla naziv="DomainObject.Predmet.ProtustrankaWithAdress_1">POLJOPRIVREDNA ZADRUGA, MALA SUBOTICA Glavna 122, 40000 Mala Subotica</derivirana_varijabla>
  </DomainObject.Predmet.ProtustrankaWithAdress>
  <DomainObject.Predmet.ProtustrankaWithAdressOIB>
    <izvorni_sadrzaj>POLJOPRIVREDNA ZADRUGA, MALA SUBOTICA, OIB 29887749743, Glavna 122, 40000 Mala Subotica</izvorni_sadrzaj>
    <derivirana_varijabla naziv="DomainObject.Predmet.ProtustrankaWithAdressOIB_1">POLJOPRIVREDNA ZADRUGA, MALA SUBOTICA, OIB 29887749743, Glavna 122, 40000 Mala Subotica</derivirana_varijabla>
  </DomainObject.Predmet.ProtustrankaWithAdressOIB>
  <DomainObject.Predmet.ProtustrankaNazivFormated>
    <izvorni_sadrzaj>POLJOPRIVREDNA ZADRUGA, MALA SUBOTICA</izvorni_sadrzaj>
    <derivirana_varijabla naziv="DomainObject.Predmet.ProtustrankaNazivFormated_1">POLJOPRIVREDNA ZADRUGA, MALA SUBOTICA</derivirana_varijabla>
  </DomainObject.Predmet.ProtustrankaNazivFormated>
  <DomainObject.Predmet.ProtustrankaNazivFormatedOIB>
    <izvorni_sadrzaj>POLJOPRIVREDNA ZADRUGA, MALA SUBOTICA, OIB 29887749743</izvorni_sadrzaj>
    <derivirana_varijabla naziv="DomainObject.Predmet.ProtustrankaNazivFormatedOIB_1">POLJOPRIVREDNA ZADRUGA, MALA SUBOTICA, OIB 29887749743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Varaždin</izvorni_sadrzaj>
    <derivirana_varijabla naziv="DomainObject.Predmet.StrankaFormated_1">  Fina RC Zagreb, Podružnica Varaždin</derivirana_varijabla>
  </DomainObject.Predmet.StrankaFormated>
  <DomainObject.Predmet.StrankaFormatedOIB>
    <izvorni_sadrzaj>  Fina RC Zagreb, Podružnica Varaždin, OIB 85821130368</izvorni_sadrzaj>
    <derivirana_varijabla naziv="DomainObject.Predmet.StrankaFormatedOIB_1">  Fina RC Zagreb, Podružnica Varaždin, OIB 85821130368</derivirana_varijabla>
  </DomainObject.Predmet.StrankaFormatedOIB>
  <DomainObject.Predmet.StrankaFormatedWithAdress>
    <izvorni_sadrzaj> Fina RC Zagreb, Podružnica Varaždin, Ulica grada Vukovara 70, 10000 Zagreb</izvorni_sadrzaj>
    <derivirana_varijabla naziv="DomainObject.Predmet.StrankaFormatedWithAdress_1"> Fina RC Zagreb, Podružnica Varaždin, Ulica grada Vukovara 70, 10000 Zagreb</derivirana_varijabla>
  </DomainObject.Predmet.StrankaFormatedWithAdress>
  <DomainObject.Predmet.StrankaFormatedWithAdressOIB>
    <izvorni_sadrzaj> Fina RC Zagreb, Podružnica Varaždin, OIB 85821130368, Ulica grada Vukovara 70, 10000 Zagreb</izvorni_sadrzaj>
    <derivirana_varijabla naziv="DomainObject.Predmet.StrankaFormatedWithAdressOIB_1"> Fina RC Zagreb, Podružnica Varaždin, OIB 85821130368, Ulica grada Vukovara 70, 10000 Zagreb</derivirana_varijabla>
  </DomainObject.Predmet.StrankaFormatedWithAdressOIB>
  <DomainObject.Predmet.StrankaWithAdress>
    <izvorni_sadrzaj>Fina RC Zagreb, Podružnica Varaždin Ulica grada Vukovara 70,10000 Zagreb</izvorni_sadrzaj>
    <derivirana_varijabla naziv="DomainObject.Predmet.StrankaWithAdress_1">Fina RC Zagreb, Podružnica Varaždin Ulica grada Vukovara 70,10000 Zagreb</derivirana_varijabla>
  </DomainObject.Predmet.StrankaWithAdress>
  <DomainObject.Predmet.StrankaWithAdressOIB>
    <izvorni_sadrzaj>Fina RC Zagreb, Podružnica Varaždin, OIB 85821130368, Ulica grada Vukovara 70,10000 Zagreb</izvorni_sadrzaj>
    <derivirana_varijabla naziv="DomainObject.Predmet.StrankaWithAdressOIB_1">Fina RC Zagreb, Podružnica Varaždin, OIB 85821130368, Ulica grada Vukovara 70,10000 Zagreb</derivirana_varijabla>
  </DomainObject.Predmet.StrankaWithAdressOIB>
  <DomainObject.Predmet.StrankaNazivFormated>
    <izvorni_sadrzaj>Fina RC Zagreb, Podružnica Varaždin</izvorni_sadrzaj>
    <derivirana_varijabla naziv="DomainObject.Predmet.StrankaNazivFormated_1">Fina RC Zagreb, Podružnica Varaždin</derivirana_varijabla>
  </DomainObject.Predmet.StrankaNazivFormated>
  <DomainObject.Predmet.StrankaNazivFormatedOIB>
    <izvorni_sadrzaj>Fina RC Zagreb, Podružnica Varaždin, OIB 85821130368</izvorni_sadrzaj>
    <derivirana_varijabla naziv="DomainObject.Predmet.StrankaNazivFormatedOIB_1">Fina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828844.85</izvorni_sadrzaj>
    <derivirana_varijabla naziv="DomainObject.Predmet.TrenutnaVrijednost_1">828844.85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 RC Zagreb, Podružnica Varaždin</item>
    </izvorni_sadrzaj>
    <derivirana_varijabla naziv="DomainObject.Predmet.StrankaListFormated_1">
      <item>Fina RC Zagreb, Podružnica Varaždin</item>
    </derivirana_varijabla>
  </DomainObject.Predmet.StrankaListFormated>
  <DomainObject.Predmet.StrankaListFormatedOIB>
    <izvorni_sadrzaj>
      <item>Fina RC Zagreb, Podružnica Varaždin, OIB 85821130368</item>
    </izvorni_sadrzaj>
    <derivirana_varijabla naziv="DomainObject.Predmet.StrankaListFormatedOIB_1">
      <item>Fina RC Zagreb, Podružnica Varaždin, OIB 85821130368</item>
    </derivirana_varijabla>
  </DomainObject.Predmet.StrankaListFormatedOIB>
  <DomainObject.Predmet.StrankaListFormatedWithAdress>
    <izvorni_sadrzaj>
      <item>Fina RC Zagreb, Podružnica Varaždin, Ulica grada Vukovara 70, 10000 Zagreb</item>
    </izvorni_sadrzaj>
    <derivirana_varijabla naziv="DomainObject.Predmet.StrankaListFormatedWithAdress_1">
      <item>Fina RC Zagreb, Podružnica Varaždin, Ulica grada Vukovara 70, 10000 Zagreb</item>
    </derivirana_varijabla>
  </DomainObject.Predmet.StrankaListFormatedWithAdress>
  <DomainObject.Predmet.StrankaListFormatedWithAdressOIB>
    <izvorni_sadrzaj>
      <item>Fina RC Zagreb, Podružnica Varaždin, OIB 85821130368, Ulica grada Vukovara 70, 10000 Zagreb</item>
    </izvorni_sadrzaj>
    <derivirana_varijabla naziv="DomainObject.Predmet.StrankaListFormatedWithAdressOIB_1">
      <item>Fina RC Zagreb, Podružnica Varaždin, OIB 85821130368, Ulica grada Vukovara 70, 10000 Zagreb</item>
    </derivirana_varijabla>
  </DomainObject.Predmet.StrankaListFormatedWithAdressOIB>
  <DomainObject.Predmet.StrankaListNazivFormated>
    <izvorni_sadrzaj>
      <item>Fina RC Zagreb, Podružnica Varaždin</item>
    </izvorni_sadrzaj>
    <derivirana_varijabla naziv="DomainObject.Predmet.StrankaListNazivFormated_1">
      <item>Fina RC Zagreb, Podružnica Varaždin</item>
    </derivirana_varijabla>
  </DomainObject.Predmet.StrankaListNazivFormated>
  <DomainObject.Predmet.StrankaListNazivFormatedOIB>
    <izvorni_sadrzaj>
      <item>Fina RC Zagreb, Podružnica Varaždin, OIB 85821130368</item>
    </izvorni_sadrzaj>
    <derivirana_varijabla naziv="DomainObject.Predmet.StrankaListNazivFormatedOIB_1">
      <item>Fina RC Zagreb, Podružnica Varaždin, OIB 85821130368</item>
    </derivirana_varijabla>
  </DomainObject.Predmet.StrankaListNazivFormatedOIB>
  <DomainObject.Predmet.ProtuStrankaListFormated>
    <izvorni_sadrzaj>
      <item>POLJOPRIVREDNA ZADRUGA, MALA SUBOTICA</item>
    </izvorni_sadrzaj>
    <derivirana_varijabla naziv="DomainObject.Predmet.ProtuStrankaListFormated_1">
      <item>POLJOPRIVREDNA ZADRUGA, MALA SUBOTICA</item>
    </derivirana_varijabla>
  </DomainObject.Predmet.ProtuStrankaListFormated>
  <DomainObject.Predmet.ProtuStrankaListFormatedOIB>
    <izvorni_sadrzaj>
      <item>POLJOPRIVREDNA ZADRUGA, MALA SUBOTICA, OIB 29887749743</item>
    </izvorni_sadrzaj>
    <derivirana_varijabla naziv="DomainObject.Predmet.ProtuStrankaListFormatedOIB_1">
      <item>POLJOPRIVREDNA ZADRUGA, MALA SUBOTICA, OIB 29887749743</item>
    </derivirana_varijabla>
  </DomainObject.Predmet.ProtuStrankaListFormatedOIB>
  <DomainObject.Predmet.ProtuStrankaListFormatedWithAdress>
    <izvorni_sadrzaj>
      <item>POLJOPRIVREDNA ZADRUGA, MALA SUBOTICA, Glavna 122, 40000 Mala Subotica</item>
    </izvorni_sadrzaj>
    <derivirana_varijabla naziv="DomainObject.Predmet.ProtuStrankaListFormatedWithAdress_1">
      <item>POLJOPRIVREDNA ZADRUGA, MALA SUBOTICA, Glavna 122, 40000 Mala Subotica</item>
    </derivirana_varijabla>
  </DomainObject.Predmet.ProtuStrankaListFormatedWithAdress>
  <DomainObject.Predmet.ProtuStrankaListFormatedWithAdressOIB>
    <izvorni_sadrzaj>
      <item>POLJOPRIVREDNA ZADRUGA, MALA SUBOTICA, OIB 29887749743, Glavna 122, 40000 Mala Subotica</item>
    </izvorni_sadrzaj>
    <derivirana_varijabla naziv="DomainObject.Predmet.ProtuStrankaListFormatedWithAdressOIB_1">
      <item>POLJOPRIVREDNA ZADRUGA, MALA SUBOTICA, OIB 29887749743, Glavna 122, 40000 Mala Subotica</item>
    </derivirana_varijabla>
  </DomainObject.Predmet.ProtuStrankaListFormatedWithAdressOIB>
  <DomainObject.Predmet.ProtuStrankaListNazivFormated>
    <izvorni_sadrzaj>
      <item>POLJOPRIVREDNA ZADRUGA, MALA SUBOTICA</item>
    </izvorni_sadrzaj>
    <derivirana_varijabla naziv="DomainObject.Predmet.ProtuStrankaListNazivFormated_1">
      <item>POLJOPRIVREDNA ZADRUGA, MALA SUBOTICA</item>
    </derivirana_varijabla>
  </DomainObject.Predmet.ProtuStrankaListNazivFormated>
  <DomainObject.Predmet.ProtuStrankaListNazivFormatedOIB>
    <izvorni_sadrzaj>
      <item>POLJOPRIVREDNA ZADRUGA, MALA SUBOTICA, OIB 29887749743</item>
    </izvorni_sadrzaj>
    <derivirana_varijabla naziv="DomainObject.Predmet.ProtuStrankaListNazivFormatedOIB_1">
      <item>POLJOPRIVREDNA ZADRUGA, MALA SUBOTICA, OIB 29887749743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St-385/2015-5</izvorni_sadrzaj>
    <derivirana_varijabla naziv="DomainObject.PoslovniBrojDokumenta_1">St-385/2015-5</derivirana_varijabla>
  </DomainObject.PoslovniBrojDokumenta>
  <DomainObject.Predmet.StrankaIDrugi>
    <izvorni_sadrzaj>Fina RC Zagreb, Podružnica Varaždin</izvorni_sadrzaj>
    <derivirana_varijabla naziv="DomainObject.Predmet.StrankaIDrugi_1">Fina RC Zagreb, Podružnica Varaždin</derivirana_varijabla>
  </DomainObject.Predmet.StrankaIDrugi>
  <DomainObject.Predmet.ProtustrankaIDrugi>
    <izvorni_sadrzaj>POLJOPRIVREDNA ZADRUGA, MALA SUBOTICA</izvorni_sadrzaj>
    <derivirana_varijabla naziv="DomainObject.Predmet.ProtustrankaIDrugi_1">POLJOPRIVREDNA ZADRUGA, MALA SUBOTICA</derivirana_varijabla>
  </DomainObject.Predmet.ProtustrankaIDrugi>
  <DomainObject.Predmet.StrankaIDrugiAdressOIB>
    <izvorni_sadrzaj>Fina RC Zagreb, Podružnica Varaždin, OIB 85821130368, Ulica grada Vukovara 70, 10000 Zagreb</izvorni_sadrzaj>
    <derivirana_varijabla naziv="DomainObject.Predmet.StrankaIDrugiAdressOIB_1">Fina RC Zagreb, Podružnica Varaždin, OIB 85821130368, Ulica grada Vukovara 70, 10000 Zagreb</derivirana_varijabla>
  </DomainObject.Predmet.StrankaIDrugiAdressOIB>
  <DomainObject.Predmet.ProtustrankaIDrugiAdressOIB>
    <izvorni_sadrzaj>POLJOPRIVREDNA ZADRUGA, MALA SUBOTICA, OIB 29887749743, Glavna 122, 40000 Mala Subotica</izvorni_sadrzaj>
    <derivirana_varijabla naziv="DomainObject.Predmet.ProtustrankaIDrugiAdressOIB_1">POLJOPRIVREDNA ZADRUGA, MALA SUBOTICA, OIB 29887749743, Glavna 122,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Varaždin</item>
      <item>POLJOPRIVREDNA ZADRUGA, MALA SUBOTICA</item>
      <item>Sudski registar</item>
      <item>e-Oglasna</item>
    </izvorni_sadrzaj>
    <derivirana_varijabla naziv="DomainObject.Predmet.SudioniciListNaziv_1">
      <item>Fina RC Zagreb, Podružnica Varaždin</item>
      <item>POLJOPRIVREDNA ZADRUGA, MALA SUBOTICA</item>
      <item>Sudski registar</item>
      <item>e-Oglasna</item>
    </derivirana_varijabla>
  </DomainObject.Predmet.SudioniciListNaziv>
  <DomainObject.Predmet.SudioniciListAdressOIB>
    <izvorni_sadrzaj>
      <item>Fina RC Zagreb, Podružnica Varaždin, OIB 85821130368, Ulica grada Vukovara 70,10000 Zagreb</item>
      <item>POLJOPRIVREDNA ZADRUGA, MALA SUBOTICA, OIB 29887749743, Glavna 122,40000 Mala Subotica</item>
      <item>Sudski registar</item>
      <item>e-Oglasna</item>
    </izvorni_sadrzaj>
    <derivirana_varijabla naziv="DomainObject.Predmet.SudioniciListAdressOIB_1">
      <item>Fina RC Zagreb, Podružnica Varaždin, OIB 85821130368, Ulica grada Vukovara 70,10000 Zagreb</item>
      <item>POLJOPRIVREDNA ZADRUGA, MALA SUBOTICA, OIB 29887749743, Glavna 122,40000 Mala Subotica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861E89-A8E4-4534-91F4-F42A77559E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2864</properties:Characters>
  <properties:Lines>88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2015-12-23T13:20:00Z</cp:lastPrinted>
  <dcterms:modified xmlns:xsi="http://www.w3.org/2001/XMLSchema-instance" xsi:type="dcterms:W3CDTF">2015-12-23T13:20:00Z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