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8d5b" w14:paraId="da38d5b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 w:rsidR="00147FC2">
        <w:t xml:space="preserve"> U KARLOVCU</w:t>
      </w:r>
      <w:r>
        <w:tab/>
      </w:r>
      <w:r w:rsidR="00147FC2" w:rsidRPr="00784514">
        <w:t>4 St</w:t>
      </w:r>
      <w:r w:rsidR="00147FC2">
        <w:t>-</w:t>
      </w:r>
      <w:r w:rsidR="005355CA">
        <w:t>4</w:t>
      </w:r>
      <w:r w:rsidR="00EE46B0">
        <w:t>123</w:t>
      </w:r>
      <w:r w:rsidR="00147FC2" w:rsidRPr="00784514">
        <w:t>/</w:t>
      </w:r>
      <w:r w:rsidR="00147FC2">
        <w:t>20</w:t>
      </w:r>
      <w:r w:rsidR="00147FC2" w:rsidRPr="00784514">
        <w:t>16</w:t>
      </w:r>
      <w:r w:rsidR="00147FC2">
        <w:t>-</w:t>
      </w:r>
      <w:r w:rsidR="009A629C">
        <w:t>2</w:t>
      </w:r>
      <w:r w:rsidR="00EE46B0">
        <w:t>8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Trgovački sud u Zagrebu, Stalna </w:t>
      </w:r>
      <w:r w:rsidR="00147FC2">
        <w:t>s</w:t>
      </w:r>
      <w:r>
        <w:t>lužba</w:t>
      </w:r>
      <w:r w:rsidR="00147FC2">
        <w:t xml:space="preserve"> u Karlovcu</w:t>
      </w:r>
      <w:r>
        <w:t xml:space="preserve">, po sucu Goranki Boljkovac, kao stečajnom sucu, postupajući po prijedlogu predlagatelja Financijske agencije, Zagreb, Ulica grada Vukovara 70, za otvaranje stečajnoga postupka nad dužnikom </w:t>
      </w:r>
      <w:r w:rsidR="00EE46B0" w:rsidRPr="0055185D">
        <w:t>SANDREJA d.o.o., Zagreb, III Ravnice 32, OIB 02718477176</w:t>
      </w:r>
      <w:r>
        <w:t xml:space="preserve">, dana </w:t>
      </w:r>
      <w:r w:rsidR="005355CA">
        <w:t>17. svibnja</w:t>
      </w:r>
      <w:r w:rsidR="00147FC2">
        <w:t xml:space="preserve"> 2019</w:t>
      </w:r>
      <w:r>
        <w:t>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2B1578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663CF3" w:rsidRPr="0055185D">
        <w:t>SANDREJA d.o.o., Zagreb, III Ravnice 32, OIB 02718477176</w:t>
      </w:r>
      <w:r>
        <w:t xml:space="preserve">. Stečajni postupak je otvoren dana </w:t>
      </w:r>
      <w:r w:rsidR="005355CA">
        <w:t>17. svibnja</w:t>
      </w:r>
      <w:r w:rsidR="00147FC2">
        <w:t xml:space="preserve"> 2019.</w:t>
      </w:r>
      <w:r>
        <w:t xml:space="preserve"> u </w:t>
      </w:r>
      <w:r w:rsidR="0066731D">
        <w:t>1</w:t>
      </w:r>
      <w:r w:rsidR="005355CA">
        <w:t>1</w:t>
      </w:r>
      <w:r w:rsidR="0066731D">
        <w:t>,</w:t>
      </w:r>
      <w:r w:rsidR="005355CA">
        <w:t>0</w:t>
      </w:r>
      <w:r w:rsidR="0066731D">
        <w:t>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663CF3">
        <w:t>Miroslav Borš, Zagreb, Plemićeva 2</w:t>
      </w:r>
      <w:r w:rsidR="00EB2B00">
        <w:t>, OIB</w:t>
      </w:r>
      <w:r w:rsidR="00663CF3">
        <w:t xml:space="preserve"> 69665623244</w:t>
      </w:r>
      <w:r>
        <w:t>.</w:t>
      </w:r>
    </w:p>
    <w:p w:rsidRDefault="00A81E93" w:rsidP="002B1578" w:rsidR="002B1578">
      <w:pPr>
        <w:pStyle w:val="Odlomakpopisa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663CF3" w:rsidRPr="0055185D">
        <w:t>SANDREJA d.o.o., Zagreb, III Ravnice 32, OIB 02718477176</w:t>
      </w:r>
      <w:r>
        <w:t xml:space="preserve">, s danom </w:t>
      </w:r>
      <w:r w:rsidR="005355CA">
        <w:t>17. svibnja</w:t>
      </w:r>
      <w:r w:rsidR="00147FC2">
        <w:t xml:space="preserve"> 2019</w:t>
      </w:r>
      <w:r>
        <w:t>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Nakon pravomoćnosti ovog rješenja dužnik </w:t>
      </w:r>
      <w:r w:rsidR="00663CF3" w:rsidRPr="0055185D">
        <w:t>SANDREJA d.o.o., Zagreb, III Ravnice 32, OIB 02718477176</w:t>
      </w:r>
      <w:r>
        <w:t>, će biti brisan iz sudskog registra ovog suda.</w:t>
      </w: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663CF3" w:rsidP="00663CF3" w:rsidR="00663CF3" w:rsidRPr="0055185D">
      <w:pPr>
        <w:ind w:firstLine="708"/>
        <w:jc w:val="both"/>
      </w:pPr>
      <w:r w:rsidRPr="0055185D">
        <w:t xml:space="preserve">FINA-a Regionalni centar Zagreb, podnijela je ovom sudu dana 3. svibnja 2016. prijedlog za otvaranje stečajnog postupka nad dužnikom SANDREJA d.o.o., Zagreb, III Ravnice 32, OIB 02718477176. </w:t>
      </w:r>
    </w:p>
    <w:p w:rsidRDefault="00663CF3" w:rsidP="00663CF3" w:rsidR="00663CF3" w:rsidRPr="0055185D">
      <w:pPr>
        <w:ind w:firstLine="708"/>
        <w:jc w:val="both"/>
      </w:pPr>
      <w:r w:rsidRPr="0055185D">
        <w:t xml:space="preserve"> </w:t>
      </w:r>
    </w:p>
    <w:p w:rsidRDefault="00663CF3" w:rsidP="00663CF3" w:rsidR="00663CF3" w:rsidRPr="0055185D">
      <w:pPr>
        <w:ind w:firstLine="708"/>
        <w:jc w:val="both"/>
      </w:pPr>
      <w:r w:rsidRPr="0055185D">
        <w:t xml:space="preserve">Prijedlog je podnesen temeljem odredbe članka 444. stavka 2. Stečajnog zakona (Narodne novine broj 71/15, 104/17, dalje u tekstu: SZ-a). U prijedlogu predlagatelj navodi da na dan 1. rujna 2015. godine dužnik u Očevidniku redoslijeda osnova za plaćanje ima evidentirane neizvršene osnove za plaćanje u neprekinutom razdoblju od 1280 dana, u ukupnom iznosu od 65.133,26 kn, te da dužnik ima dvoje zaposlenih. </w:t>
      </w:r>
    </w:p>
    <w:p w:rsidRDefault="00663CF3" w:rsidP="00663CF3" w:rsidR="00663CF3" w:rsidRPr="0055185D">
      <w:pPr>
        <w:ind w:firstLine="708"/>
        <w:jc w:val="both"/>
      </w:pPr>
      <w:r w:rsidRPr="0055185D">
        <w:t xml:space="preserve"> </w:t>
      </w:r>
    </w:p>
    <w:p w:rsidRDefault="00663CF3" w:rsidP="00663CF3" w:rsidR="00663CF3" w:rsidRPr="0055185D">
      <w:pPr>
        <w:ind w:firstLine="708"/>
        <w:jc w:val="both"/>
      </w:pPr>
      <w:r w:rsidRPr="0055185D">
        <w:t xml:space="preserve">Rješenjem ovog suda posl.br. 4 St-4123/2016-6 od 27. studenog 2018. pokrenut je prethodni postupak radi utvrđivanja pretpostavki za otvaranje stečajnoga postupka nad </w:t>
      </w:r>
      <w:r w:rsidRPr="0055185D">
        <w:lastRenderedPageBreak/>
        <w:t xml:space="preserve">dužnikom,  te je ujedno određeno ročište radi očitovanja o prijedlogu za otvaranje stečajnoga postupka za dan 17. siječnja 2019. </w:t>
      </w:r>
    </w:p>
    <w:p w:rsidRDefault="00663CF3" w:rsidP="00663CF3" w:rsidR="00663CF3" w:rsidRPr="0055185D">
      <w:pPr>
        <w:jc w:val="both"/>
      </w:pPr>
    </w:p>
    <w:p w:rsidRDefault="00663CF3" w:rsidP="00663CF3" w:rsidR="00663CF3" w:rsidRPr="0055185D">
      <w:pPr>
        <w:ind w:firstLine="708"/>
        <w:jc w:val="both"/>
      </w:pPr>
      <w:r>
        <w:t>Podnescima</w:t>
      </w:r>
      <w:r w:rsidRPr="0055185D">
        <w:t xml:space="preserve"> od </w:t>
      </w:r>
      <w:r>
        <w:t>30. studenog 2018. i 22. siječnja 2019.</w:t>
      </w:r>
      <w:r w:rsidRPr="0055185D">
        <w:t xml:space="preserve"> FINA je izvijestila sud da ostaje kod prijedloga za otvaranje stečajnog postupka. </w:t>
      </w:r>
    </w:p>
    <w:p w:rsidRDefault="00663CF3" w:rsidP="00663CF3" w:rsidR="00663CF3" w:rsidRPr="0055185D">
      <w:pPr>
        <w:ind w:firstLine="708"/>
        <w:jc w:val="both"/>
      </w:pPr>
    </w:p>
    <w:p w:rsidRDefault="00663CF3" w:rsidP="00663CF3" w:rsidR="00663CF3" w:rsidRPr="0055185D">
      <w:pPr>
        <w:ind w:firstLine="708"/>
        <w:jc w:val="both"/>
      </w:pPr>
      <w:r w:rsidRPr="0055185D">
        <w:t>Na ročište radi očitovanja o prijedlogu za otvaranje stečajnog postupka od 17. siječnja</w:t>
      </w:r>
      <w:r>
        <w:t xml:space="preserve"> 2019., kao niti na ročište radi rasprave o pretpostavkama za otvaranje stečajnog postupka nad dužnikom od 14. ožujka 2019. </w:t>
      </w:r>
      <w:r w:rsidRPr="0055185D">
        <w:t xml:space="preserve">nisu pristupili niti predlagatelj, niti dužnik, niti zakonski zastupnik dužnika, a niti je dužnik postupio po zaključku suda od </w:t>
      </w:r>
      <w:r>
        <w:t xml:space="preserve">27. studenog </w:t>
      </w:r>
      <w:r w:rsidRPr="0055185D">
        <w:t xml:space="preserve">2018. da dostavi sudu popis imovine i obveza dužnika. Sud je zaključkom od </w:t>
      </w:r>
      <w:r>
        <w:t>17. siječnja 2019</w:t>
      </w:r>
      <w:r w:rsidRPr="0055185D"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63CF3" w:rsidP="00663CF3" w:rsidR="00663CF3" w:rsidRPr="0055185D">
      <w:pPr>
        <w:ind w:firstLine="708"/>
        <w:jc w:val="both"/>
      </w:pPr>
    </w:p>
    <w:p w:rsidRDefault="00663CF3" w:rsidP="00663CF3" w:rsidR="00663CF3" w:rsidRPr="0055185D">
      <w:pPr>
        <w:ind w:firstLine="708"/>
        <w:jc w:val="both"/>
      </w:pPr>
      <w:r w:rsidRPr="0055185D">
        <w:t xml:space="preserve">Uvidom u pribavljene podatke iz informacijskog sustava zemljišnih knjiga (list </w:t>
      </w:r>
      <w:r>
        <w:t>20 i 21</w:t>
      </w:r>
      <w:r w:rsidRPr="0055185D">
        <w:t xml:space="preserve"> spisa) o vlasništvu dužnika na nekretninama, utvrđeno je da dužnik u zemljišnim knjigama nije evidentiran kao vlasnik nekretnine. Uvidom u obavijest Hrvatske agencije za civilno zrakoplovstvo od </w:t>
      </w:r>
      <w:r>
        <w:t>21. siječnja 2019</w:t>
      </w:r>
      <w:r w:rsidRPr="0055185D">
        <w:t xml:space="preserve">. (list </w:t>
      </w:r>
      <w:r>
        <w:t xml:space="preserve">24 </w:t>
      </w:r>
      <w:r w:rsidRPr="0055185D">
        <w:t xml:space="preserve">spisa) utvrđeno je da dužnik nije registriran kao vlasnik zrakoplova. Uvidom u obavijest Ministarstva mora, prometa i infrastrukture od </w:t>
      </w:r>
      <w:r>
        <w:t>21. siječnja 2019</w:t>
      </w:r>
      <w:r w:rsidRPr="0055185D">
        <w:t xml:space="preserve">. (list </w:t>
      </w:r>
      <w:r>
        <w:t>29</w:t>
      </w:r>
      <w:r w:rsidRPr="0055185D"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</w:t>
      </w:r>
      <w:r w:rsidRPr="0055185D">
        <w:t xml:space="preserve">Uvidom u obavijest Središnjeg klirinško depozitarnog društva d.d. od </w:t>
      </w:r>
      <w:r>
        <w:t>24. siječnja 2019</w:t>
      </w:r>
      <w:r w:rsidRPr="0055185D">
        <w:t xml:space="preserve">. (list </w:t>
      </w:r>
      <w:r>
        <w:t>30</w:t>
      </w:r>
      <w:r w:rsidRPr="0055185D">
        <w:t xml:space="preserve"> spisa) utvrđeno je da u sustavu SKDD d.d. ne postoji račun nematerijaliziranih vrijednosnih papira dužnika. Uvidom u uvjerenje Stanice za tehnički pregled vozila "Zagreb 1" od </w:t>
      </w:r>
      <w:r>
        <w:t>1. veljače 2019.</w:t>
      </w:r>
      <w:r w:rsidRPr="0055185D">
        <w:t xml:space="preserve"> (list </w:t>
      </w:r>
      <w:r>
        <w:t>32</w:t>
      </w:r>
      <w:r w:rsidRPr="0055185D">
        <w:t xml:space="preserve"> spisa) utvrđeno je da dužnik nije evidentiran kao vlasnik vozila. Uvidom u uvjerenje Državne geodetske uprave od </w:t>
      </w:r>
      <w:r>
        <w:t>4. veljače 2019</w:t>
      </w:r>
      <w:r w:rsidRPr="0055185D">
        <w:t xml:space="preserve">. (list </w:t>
      </w:r>
      <w:r>
        <w:t>33</w:t>
      </w:r>
      <w:r w:rsidRPr="0055185D">
        <w:t xml:space="preserve"> spisa) utvrđeno je da dužnik nije upisan u katastarski operat.</w:t>
      </w:r>
    </w:p>
    <w:p w:rsidRDefault="00663CF3" w:rsidP="00663CF3" w:rsidR="00663CF3" w:rsidRPr="0055185D">
      <w:pPr>
        <w:ind w:firstLine="708"/>
        <w:jc w:val="both"/>
      </w:pPr>
    </w:p>
    <w:p w:rsidRDefault="00663CF3" w:rsidP="00663CF3" w:rsidR="00663CF3" w:rsidRPr="0055185D">
      <w:pPr>
        <w:ind w:firstLine="708"/>
        <w:jc w:val="both"/>
      </w:pPr>
      <w:r w:rsidRPr="0055185D">
        <w:t xml:space="preserve">Nadalje, uvidom u potvrdu FINA-e o blokadi računa i novčanih sredstava dužnika od </w:t>
      </w:r>
      <w:r>
        <w:t>23. siječnja 2019</w:t>
      </w:r>
      <w:r w:rsidRPr="0055185D">
        <w:t>. (list 2</w:t>
      </w:r>
      <w:r>
        <w:t>8</w:t>
      </w:r>
      <w:r w:rsidRPr="0055185D">
        <w:t xml:space="preserve"> spisa) sud je utvrdio da na dan izdavanja potvrde u Očevidniku redoslijeda osnova za plaćanje dužnik ima evidentirane neizvršene osnove za plaćanje u neprekinutom razdoblju od </w:t>
      </w:r>
      <w:r>
        <w:t>2519</w:t>
      </w:r>
      <w:r w:rsidRPr="0055185D">
        <w:t xml:space="preserve"> dana, time da nepodmirene obveze na dan izdavanja potvrde iznose </w:t>
      </w:r>
      <w:r>
        <w:t>9.774,68</w:t>
      </w:r>
      <w:r w:rsidRPr="0055185D">
        <w:t xml:space="preserve"> kn.</w:t>
      </w:r>
    </w:p>
    <w:p w:rsidRDefault="001942A3" w:rsidP="002B1578" w:rsidR="001942A3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663CF3" w:rsidP="00663CF3" w:rsidR="00663CF3" w:rsidRPr="0055185D">
      <w:pPr>
        <w:ind w:firstLine="708"/>
        <w:jc w:val="both"/>
      </w:pPr>
      <w:r w:rsidRPr="0055185D">
        <w:t xml:space="preserve">Dakle, iz potvrde FINA-e o od </w:t>
      </w:r>
      <w:r>
        <w:t>23. siječnja 2019</w:t>
      </w:r>
      <w:r w:rsidRPr="0055185D">
        <w:t>. nedvojbeno proizlazi da je kod dužnika ostvaren stečajni razlog nesposobnosti za plaćanje sukladno odredbi čl. 6. st. 1.,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Rješenjem ovog suda poslovni broj 4 St-</w:t>
      </w:r>
      <w:r w:rsidR="006B4B80">
        <w:t>4</w:t>
      </w:r>
      <w:r w:rsidR="00663CF3">
        <w:t>123</w:t>
      </w:r>
      <w:r>
        <w:t>/</w:t>
      </w:r>
      <w:r w:rsidR="00147FC2">
        <w:t>20</w:t>
      </w:r>
      <w:r>
        <w:t>16</w:t>
      </w:r>
      <w:r w:rsidR="00147FC2">
        <w:t>-</w:t>
      </w:r>
      <w:r w:rsidR="001942A3">
        <w:t>2</w:t>
      </w:r>
      <w:r w:rsidR="00663CF3">
        <w:t>5</w:t>
      </w:r>
      <w:r>
        <w:t xml:space="preserve"> od </w:t>
      </w:r>
      <w:r w:rsidR="00663CF3">
        <w:t>14</w:t>
      </w:r>
      <w:r w:rsidR="00147FC2">
        <w:t>.</w:t>
      </w:r>
      <w:r w:rsidR="006B4B80">
        <w:t xml:space="preserve"> ožujka</w:t>
      </w:r>
      <w:r w:rsidR="00147FC2">
        <w:t xml:space="preserve"> 2019</w:t>
      </w:r>
      <w:r>
        <w:t xml:space="preserve">. pozvane su osobe koje imaju pravni interes za provedbom stečajnog postupka nad dužnikom, unatoč utvrđenoj nedostatnosti stečajne mase, da u roku od 15 dana od objave tog rješenja na mrežnoj stranici e-Oglasna ploča suda solidarno predujme iznos od 21.700,00 kn za namirenje </w:t>
      </w:r>
      <w:r>
        <w:lastRenderedPageBreak/>
        <w:t>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663CF3" w:rsidP="00663CF3" w:rsidR="00663CF3" w:rsidRPr="0055185D">
      <w:pPr>
        <w:ind w:firstLine="708"/>
        <w:jc w:val="both"/>
      </w:pPr>
      <w:r w:rsidRPr="0055185D">
        <w:t xml:space="preserve">Prema tome, iz </w:t>
      </w:r>
      <w:r>
        <w:t>dostupnih podataka u spisu</w:t>
      </w:r>
      <w:r w:rsidRPr="0055185D">
        <w:t xml:space="preserve"> proizlazi da dužnik nema nikakve unovčive imovine koja bi činila stečajnu masu i koja bi bila dostatna za pokriće stečajnoga postupka, a predvidivi troškovi stečajnog postupka za razdoblje šest mjeseci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E42D91" w:rsidP="002B1578" w:rsidR="00E42D91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6B4B80">
        <w:t>17</w:t>
      </w:r>
      <w:r w:rsidR="00147FC2">
        <w:t xml:space="preserve">. </w:t>
      </w:r>
      <w:r w:rsidR="006B4B80">
        <w:t>svibnja</w:t>
      </w:r>
      <w:r w:rsidR="00147FC2">
        <w:t xml:space="preserve"> 2019</w:t>
      </w:r>
      <w:r>
        <w:t xml:space="preserve">. nije uplaćen predujam za pokriće troškova stečajnog postupka, na plaćanje kojeg su pozvani vjerovnici rješenjem od </w:t>
      </w:r>
      <w:r w:rsidR="00663CF3">
        <w:t>14</w:t>
      </w:r>
      <w:r w:rsidR="00147FC2">
        <w:t>.</w:t>
      </w:r>
      <w:r w:rsidR="006B4B80">
        <w:t xml:space="preserve"> ožujka</w:t>
      </w:r>
      <w:r w:rsidR="00147FC2">
        <w:t xml:space="preserve"> 2019</w:t>
      </w:r>
      <w:r>
        <w:t>., koje rješenje je oglašeno na mrežnoj stranici e-Oglasna ploča ovog suda istog dana.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Kako je u tijeku ovog postupka nedvojbeno utvrđeno postojanje stečajnog razloga, kao i činjenica nedostatnosti dužnikove imovine u smislu odredbe čl. 132. st. 1. SZ-a, te kako predujam za pokriće troškova prethodnog i stečajnog postupka nije uplaćen u roku određenom rješenjem od </w:t>
      </w:r>
      <w:r w:rsidR="00663CF3">
        <w:t>14.</w:t>
      </w:r>
      <w:r w:rsidR="006B4B80">
        <w:t xml:space="preserve"> ožujka</w:t>
      </w:r>
      <w:r w:rsidR="00147FC2">
        <w:t xml:space="preserve"> 2019</w:t>
      </w:r>
      <w:r>
        <w:t>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 xml:space="preserve">U Karlovcu, </w:t>
      </w:r>
      <w:r w:rsidR="006B4B80">
        <w:t>17. svibnja</w:t>
      </w:r>
      <w:r w:rsidR="00147FC2">
        <w:t xml:space="preserve"> 2019</w:t>
      </w:r>
      <w:r w:rsidR="00A81E93">
        <w:t>.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2B1578" w:rsidP="002B1578" w:rsidR="002B1578">
      <w:pPr>
        <w:jc w:val="right"/>
      </w:pPr>
    </w:p>
    <w:p w:rsidRDefault="002B1578" w:rsidP="002B1578" w:rsidR="002B1578">
      <w:pPr>
        <w:jc w:val="right"/>
      </w:pPr>
      <w:r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226CC3" w:rsidP="002B1578" w:rsidR="00226CC3">
      <w:pPr>
        <w:jc w:val="right"/>
      </w:pPr>
    </w:p>
    <w:p w:rsidRDefault="00226CC3" w:rsidP="002B1578" w:rsidR="00226CC3">
      <w:pPr>
        <w:jc w:val="right"/>
      </w:pPr>
    </w:p>
    <w:p w:rsidRDefault="00226CC3" w:rsidP="002B1578" w:rsidR="00226CC3">
      <w:pPr>
        <w:jc w:val="right"/>
      </w:pPr>
    </w:p>
    <w:p w:rsidRDefault="00226CC3" w:rsidP="002B1578" w:rsidR="00226CC3">
      <w:pPr>
        <w:jc w:val="right"/>
      </w:pPr>
    </w:p>
    <w:p w:rsidRDefault="00226CC3" w:rsidP="002B1578" w:rsidR="00226CC3">
      <w:pPr>
        <w:jc w:val="right"/>
      </w:pPr>
    </w:p>
    <w:p w:rsidRDefault="00A81E93" w:rsidP="00A81E93" w:rsidR="00A81E93">
      <w:r>
        <w:t>Uputa o pravnom lijeku:</w:t>
      </w:r>
    </w:p>
    <w:p w:rsidRDefault="00A81E93" w:rsidP="00A81E93" w:rsidR="00A81E93">
      <w:pPr>
        <w:tabs>
          <w:tab w:pos="9000" w:val="left"/>
        </w:tabs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663CF3">
        <w:t>objave</w:t>
      </w:r>
      <w:r>
        <w:t xml:space="preserve"> rješenja na </w:t>
      </w:r>
      <w:r w:rsidR="00663CF3">
        <w:t>mrežnoj stranici</w:t>
      </w:r>
      <w:r>
        <w:t xml:space="preserve"> e-Oglasna ploča suda. </w:t>
      </w:r>
    </w:p>
    <w:p w:rsidRDefault="00A81E93" w:rsidP="00A81E93" w:rsidR="00337379">
      <w:pPr>
        <w:tabs>
          <w:tab w:pos="9000" w:val="left"/>
        </w:tabs>
        <w:jc w:val="both"/>
      </w:pPr>
      <w:r>
        <w:t>Žalba se podnosi Visokom trgovačkom sudu RH, putem ovog suda, u 3 primjerka.</w:t>
      </w: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147FC2" w:rsidR="00147FC2" w:rsidRPr="00AB70AD">
      <w:r w:rsidRPr="00AB70AD">
        <w:t>Dna:</w:t>
      </w:r>
    </w:p>
    <w:p w:rsidRDefault="00147FC2" w:rsidP="00147FC2" w:rsidR="00147FC2">
      <w:r w:rsidRPr="00AB70AD">
        <w:t xml:space="preserve">1. </w:t>
      </w:r>
      <w:r w:rsidR="001942A3">
        <w:t>Predlagatelju  FINA, Zagreb, Ulica grada Vukovara 70</w:t>
      </w:r>
    </w:p>
    <w:p w:rsidRDefault="00147FC2" w:rsidP="00147FC2" w:rsidR="00147FC2">
      <w:r w:rsidRPr="00AB70AD">
        <w:t xml:space="preserve">2. </w:t>
      </w:r>
      <w:r w:rsidR="00663CF3" w:rsidRPr="0055185D">
        <w:t>SANDREJA d.o.o., Zagreb, III Ravnice 32</w:t>
      </w:r>
    </w:p>
    <w:p w:rsidRDefault="00147FC2" w:rsidP="00147FC2" w:rsidR="00147FC2">
      <w:r>
        <w:t>3. Raniji zakonski zastupnik dužnika</w:t>
      </w:r>
      <w:r w:rsidRPr="00AB70AD">
        <w:t xml:space="preserve"> </w:t>
      </w:r>
      <w:r w:rsidR="00663CF3">
        <w:t>Andreja Celić, Virovitica, Lozan, I. Marinkovića 78</w:t>
      </w:r>
    </w:p>
    <w:p w:rsidRDefault="00147FC2" w:rsidP="00147FC2" w:rsidR="00147FC2" w:rsidRPr="00AB70AD">
      <w:r>
        <w:t>4</w:t>
      </w:r>
      <w:r w:rsidRPr="00AB70AD">
        <w:t>. Stečajni upravitelj</w:t>
      </w:r>
      <w:r w:rsidR="001942A3">
        <w:t xml:space="preserve"> </w:t>
      </w:r>
      <w:r w:rsidR="00663CF3">
        <w:t>Miroslav Borš, Zagreb, Plemićeva 2</w:t>
      </w:r>
      <w:r w:rsidRPr="00AB70AD">
        <w:t xml:space="preserve">  </w:t>
      </w:r>
    </w:p>
    <w:p w:rsidRDefault="00147FC2" w:rsidP="00147FC2" w:rsidR="00147FC2">
      <w:r>
        <w:t>5</w:t>
      </w:r>
      <w:r w:rsidRPr="00AB70AD">
        <w:t xml:space="preserve">. </w:t>
      </w:r>
      <w:r>
        <w:t>Ministarstvo pravosuđa RH</w:t>
      </w:r>
      <w:r w:rsidR="001942A3">
        <w:t>, Zagreb, Ulica grada Vukovara 49</w:t>
      </w:r>
      <w:r>
        <w:t xml:space="preserve"> </w:t>
      </w:r>
    </w:p>
    <w:p w:rsidRDefault="00147FC2" w:rsidP="00147FC2" w:rsidR="00147FC2">
      <w:r>
        <w:t xml:space="preserve">6. ŽDO u </w:t>
      </w:r>
      <w:r w:rsidR="00663CF3">
        <w:t>Karlovcu, Karlovac, Trg hrvatskih branitelja 1/III</w:t>
      </w:r>
    </w:p>
    <w:p w:rsidRDefault="00147FC2" w:rsidP="00147FC2" w:rsidR="00147FC2">
      <w:r>
        <w:t>7</w:t>
      </w:r>
      <w:r w:rsidRPr="00AB70AD">
        <w:t>. Porezna uprava</w:t>
      </w:r>
      <w:r>
        <w:t xml:space="preserve">, </w:t>
      </w:r>
      <w:r w:rsidR="00663CF3">
        <w:t>Područni ured Zagreb, Zagreb, Avenija Dubrovnik 32</w:t>
      </w:r>
    </w:p>
    <w:p w:rsidRDefault="00147FC2" w:rsidP="00147FC2" w:rsidR="00147FC2" w:rsidRPr="00AB70AD">
      <w:r>
        <w:t>8</w:t>
      </w:r>
      <w:r w:rsidRPr="00AB70AD">
        <w:t>.</w:t>
      </w:r>
      <w:r w:rsidR="001942A3">
        <w:t xml:space="preserve"> Mrežna stranica</w:t>
      </w:r>
      <w:r w:rsidRPr="00AB70AD">
        <w:t xml:space="preserve"> </w:t>
      </w:r>
      <w:r>
        <w:t>e-</w:t>
      </w:r>
      <w:r w:rsidRPr="00AB70AD">
        <w:t xml:space="preserve">Oglasna ploča suda </w:t>
      </w:r>
    </w:p>
    <w:p w:rsidRDefault="00147FC2" w:rsidP="00147FC2" w:rsidR="00147FC2" w:rsidRPr="00692A21">
      <w:r>
        <w:t>9</w:t>
      </w:r>
      <w:r w:rsidRPr="00AB70AD">
        <w:t xml:space="preserve">. </w:t>
      </w:r>
      <w:r>
        <w:t>Sudskom</w:t>
      </w:r>
      <w:r w:rsidRPr="00AB70AD">
        <w:t xml:space="preserve"> registru </w:t>
      </w:r>
      <w:r>
        <w:t xml:space="preserve">elektronski </w:t>
      </w:r>
      <w:r w:rsidRPr="00AB70AD">
        <w:t xml:space="preserve"> </w:t>
      </w:r>
      <w:r w:rsidRPr="00692A21">
        <w:t xml:space="preserve"> </w:t>
      </w:r>
    </w:p>
    <w:p w:rsidRDefault="00147FC2" w:rsidP="00A81E93" w:rsidR="00147FC2" w:rsidRPr="002B1578">
      <w:pPr>
        <w:tabs>
          <w:tab w:pos="9000" w:val="left"/>
        </w:tabs>
        <w:jc w:val="both"/>
      </w:pPr>
    </w:p>
    <w:sectPr w:rsidSect="00A81E93" w:rsidR="00147FC2" w:rsidRPr="002B1578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88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</w:t>
    </w:r>
    <w:r w:rsidR="009A629C" w:rsidRPr="00784514">
      <w:t>4 St</w:t>
    </w:r>
    <w:r w:rsidR="009A629C">
      <w:t>-4</w:t>
    </w:r>
    <w:r w:rsidR="00EE46B0">
      <w:t>123</w:t>
    </w:r>
    <w:r w:rsidR="009A629C" w:rsidRPr="00784514">
      <w:t>/</w:t>
    </w:r>
    <w:r w:rsidR="009A629C">
      <w:t>20</w:t>
    </w:r>
    <w:r w:rsidR="009A629C" w:rsidRPr="00784514">
      <w:t>16</w:t>
    </w:r>
    <w:r w:rsidR="009A629C">
      <w:t>-2</w:t>
    </w:r>
    <w:r w:rsidR="00EE46B0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349D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065F8"/>
    <w:rsid w:val="00131287"/>
    <w:rsid w:val="00131F04"/>
    <w:rsid w:val="00147FC2"/>
    <w:rsid w:val="00174993"/>
    <w:rsid w:val="001942A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26CC3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C2B21"/>
    <w:rsid w:val="003E7CC6"/>
    <w:rsid w:val="00404F59"/>
    <w:rsid w:val="00425642"/>
    <w:rsid w:val="0043031F"/>
    <w:rsid w:val="00434CF8"/>
    <w:rsid w:val="004446F0"/>
    <w:rsid w:val="0044721B"/>
    <w:rsid w:val="00472207"/>
    <w:rsid w:val="004746BF"/>
    <w:rsid w:val="004A1BE7"/>
    <w:rsid w:val="004A2CE8"/>
    <w:rsid w:val="004E0F67"/>
    <w:rsid w:val="004E3B1A"/>
    <w:rsid w:val="004F47B9"/>
    <w:rsid w:val="00502549"/>
    <w:rsid w:val="00505D61"/>
    <w:rsid w:val="00514EDC"/>
    <w:rsid w:val="00523E58"/>
    <w:rsid w:val="005300F7"/>
    <w:rsid w:val="005355CA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3CF3"/>
    <w:rsid w:val="00667114"/>
    <w:rsid w:val="0066731D"/>
    <w:rsid w:val="006861EF"/>
    <w:rsid w:val="00687A33"/>
    <w:rsid w:val="00692A21"/>
    <w:rsid w:val="006B0889"/>
    <w:rsid w:val="006B4B80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A629C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7792B"/>
    <w:rsid w:val="00A8166A"/>
    <w:rsid w:val="00A81E93"/>
    <w:rsid w:val="00A86374"/>
    <w:rsid w:val="00AB70AD"/>
    <w:rsid w:val="00AD379D"/>
    <w:rsid w:val="00AD6DDA"/>
    <w:rsid w:val="00AF6F8E"/>
    <w:rsid w:val="00B4007A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42D91"/>
    <w:rsid w:val="00E57778"/>
    <w:rsid w:val="00E6366C"/>
    <w:rsid w:val="00E71F9A"/>
    <w:rsid w:val="00E87389"/>
    <w:rsid w:val="00EA75D2"/>
    <w:rsid w:val="00EB2B00"/>
    <w:rsid w:val="00ED1AA8"/>
    <w:rsid w:val="00ED2662"/>
    <w:rsid w:val="00ED6D80"/>
    <w:rsid w:val="00EE46B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0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8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0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8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4123</izvorni_sadrzaj>
    <derivirana_varijabla naziv="DomainObject.Predmet.Broj_1">4123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St-4123/2016</izvorni_sadrzaj>
    <derivirana_varijabla naziv="DomainObject.Predmet.OznakaBroj_1">St-4123/2016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SANDREJA d.o.o. zastupanog po punomoćniku Andreja Celić</izvorni_sadrzaj>
    <derivirana_varijabla naziv="DomainObject.Predmet.ProtustrankaFormated_1">  SANDREJA d.o.o. zastupanog po punomoćniku Andreja Celić</derivirana_varijabla>
  </DomainObject.Predmet.ProtustrankaFormated>
  <DomainObject.Predmet.ProtustrankaFormatedOIB>
    <izvorni_sadrzaj>  SANDREJA d.o.o., OIB 02718477176 zastupanog po punomoćniku Andreja Celić</izvorni_sadrzaj>
    <derivirana_varijabla naziv="DomainObject.Predmet.ProtustrankaFormatedOIB_1">  SANDREJA d.o.o., OIB 02718477176 zastupanog po punomoćniku Andreja Celić</derivirana_varijabla>
  </DomainObject.Predmet.ProtustrankaFormatedOIB>
  <DomainObject.Predmet.ProtustrankaFormatedWithAdress>
    <izvorni_sadrzaj> SANDREJA d.o.o., III Ravnice 32, 10000 Zagreb zastupanog po punomoćniku Andreja Celić</izvorni_sadrzaj>
    <derivirana_varijabla naziv="DomainObject.Predmet.ProtustrankaFormatedWithAdress_1"> SANDREJA d.o.o., III Ravnice 32, 10000 Zagreb zastupanog po punomoćniku Andreja Celić</derivirana_varijabla>
  </DomainObject.Predmet.ProtustrankaFormatedWithAdress>
  <DomainObject.Predmet.ProtustrankaFormatedWithAdressOIB>
    <izvorni_sadrzaj> SANDREJA d.o.o., OIB 02718477176, III Ravnice 32, 10000 Zagreb zastupanog po punomoćniku Andreja Celić</izvorni_sadrzaj>
    <derivirana_varijabla naziv="DomainObject.Predmet.ProtustrankaFormatedWithAdressOIB_1"> SANDREJA d.o.o., OIB 02718477176, III Ravnice 32, 10000 Zagreb zastupanog po punomoćniku Andreja Celić</derivirana_varijabla>
  </DomainObject.Predmet.ProtustrankaFormatedWithAdressOIB>
  <DomainObject.Predmet.ProtustrankaWithAdress>
    <izvorni_sadrzaj>SANDREJA d.o.o. III Ravnice 32, 10000 Zagreb</izvorni_sadrzaj>
    <derivirana_varijabla naziv="DomainObject.Predmet.ProtustrankaWithAdress_1">SANDREJA d.o.o. III Ravnice 32, 10000 Zagreb</derivirana_varijabla>
  </DomainObject.Predmet.ProtustrankaWithAdress>
  <DomainObject.Predmet.ProtustrankaWithAdressOIB>
    <izvorni_sadrzaj>SANDREJA d.o.o., OIB 02718477176, III Ravnice 32, 10000 Zagreb</izvorni_sadrzaj>
    <derivirana_varijabla naziv="DomainObject.Predmet.ProtustrankaWithAdressOIB_1">SANDREJA d.o.o., OIB 02718477176, III Ravnice 32, 10000 Zagreb</derivirana_varijabla>
  </DomainObject.Predmet.ProtustrankaWithAdressOIB>
  <DomainObject.Predmet.ProtustrankaNazivFormated>
    <izvorni_sadrzaj>SANDREJA d.o.o.</izvorni_sadrzaj>
    <derivirana_varijabla naziv="DomainObject.Predmet.ProtustrankaNazivFormated_1">SANDREJA d.o.o.</derivirana_varijabla>
  </DomainObject.Predmet.ProtustrankaNazivFormated>
  <DomainObject.Predmet.ProtustrankaNazivFormatedOIB>
    <izvorni_sadrzaj>SANDREJA d.o.o., OIB 02718477176</izvorni_sadrzaj>
    <derivirana_varijabla naziv="DomainObject.Predmet.ProtustrankaNazivFormatedOIB_1">SANDREJA d.o.o., OIB 02718477176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SANDREJA d.o.o. zastupanog po punomoćniku Andreja Celić</item>
    </izvorni_sadrzaj>
    <derivirana_varijabla naziv="DomainObject.Predmet.ProtuStrankaListFormated_1">
      <item>SANDREJA d.o.o. zastupanog po punomoćniku Andreja Celić</item>
    </derivirana_varijabla>
  </DomainObject.Predmet.ProtuStrankaListFormated>
  <DomainObject.Predmet.ProtuStrankaListFormatedOIB>
    <izvorni_sadrzaj>
      <item>SANDREJA d.o.o., OIB 02718477176 zastupanog po punomoćniku Andreja Celić</item>
    </izvorni_sadrzaj>
    <derivirana_varijabla naziv="DomainObject.Predmet.ProtuStrankaListFormatedOIB_1">
      <item>SANDREJA d.o.o., OIB 02718477176 zastupanog po punomoćniku Andreja Celić</item>
    </derivirana_varijabla>
  </DomainObject.Predmet.ProtuStrankaListFormatedOIB>
  <DomainObject.Predmet.ProtuStrankaListFormatedWithAdress>
    <izvorni_sadrzaj>
      <item>SANDREJA d.o.o., III Ravnice 32, 10000 Zagreb zastupanog po punomoćniku Andreja Celić</item>
    </izvorni_sadrzaj>
    <derivirana_varijabla naziv="DomainObject.Predmet.ProtuStrankaListFormatedWithAdress_1">
      <item>SANDREJA d.o.o., III Ravnice 32, 10000 Zagreb zastupanog po punomoćniku Andreja Celić</item>
    </derivirana_varijabla>
  </DomainObject.Predmet.ProtuStrankaListFormatedWithAdress>
  <DomainObject.Predmet.ProtuStrankaListFormatedWithAdressOIB>
    <izvorni_sadrzaj>
      <item>SANDREJA d.o.o., OIB 02718477176, III Ravnice 32, 10000 Zagreb zastupanog po punomoćniku Andreja Celić</item>
    </izvorni_sadrzaj>
    <derivirana_varijabla naziv="DomainObject.Predmet.ProtuStrankaListFormatedWithAdressOIB_1">
      <item>SANDREJA d.o.o., OIB 02718477176, III Ravnice 32, 10000 Zagreb zastupanog po punomoćniku Andreja Celić</item>
    </derivirana_varijabla>
  </DomainObject.Predmet.ProtuStrankaListFormatedWithAdressOIB>
  <DomainObject.Predmet.ProtuStrankaListNazivFormated>
    <izvorni_sadrzaj>
      <item>SANDREJA d.o.o.</item>
    </izvorni_sadrzaj>
    <derivirana_varijabla naziv="DomainObject.Predmet.ProtuStrankaListNazivFormated_1">
      <item>SANDREJA d.o.o.</item>
    </derivirana_varijabla>
  </DomainObject.Predmet.ProtuStrankaListNazivFormated>
  <DomainObject.Predmet.ProtuStrankaListNazivFormatedOIB>
    <izvorni_sadrzaj>
      <item>SANDREJA d.o.o., OIB 02718477176</item>
    </izvorni_sadrzaj>
    <derivirana_varijabla naziv="DomainObject.Predmet.ProtuStrankaListNazivFormatedOIB_1">
      <item>SANDREJA d.o.o., OIB 02718477176</item>
    </derivirana_varijabla>
  </DomainObject.Predmet.ProtuStrankaListNazivFormatedOIB>
  <DomainObject.Predmet.OstaliListFormated>
    <izvorni_sadrzaj>
      <item>Andreja Celić punomoćnica sudionika u postupku SANDREJA d.o.o.</item>
    </izvorni_sadrzaj>
    <derivirana_varijabla naziv="DomainObject.Predmet.OstaliListFormated_1">
      <item>Andreja Celić punomoćnica sudionika u postupku SANDREJA d.o.o.</item>
    </derivirana_varijabla>
  </DomainObject.Predmet.OstaliListFormated>
  <DomainObject.Predmet.OstaliListFormatedOIB>
    <izvorni_sadrzaj>
      <item>Andreja Celić, OIB 69940787830 punomoćnica sudionika u postupku SANDREJA d.o.o.</item>
    </izvorni_sadrzaj>
    <derivirana_varijabla naziv="DomainObject.Predmet.OstaliListFormatedOIB_1">
      <item>Andreja Celić, OIB 69940787830 punomoćnica sudionika u postupku SANDREJA d.o.o.</item>
    </derivirana_varijabla>
  </DomainObject.Predmet.OstaliListFormatedOIB>
  <DomainObject.Predmet.OstaliListFormatedWithAdress>
    <izvorni_sadrzaj>
      <item>Andreja Celić, I. Marinkovića 78, 33000 Virovitica punomoćnica sudionika u postupku SANDREJA d.o.o.</item>
    </izvorni_sadrzaj>
    <derivirana_varijabla naziv="DomainObject.Predmet.OstaliListFormatedWithAdress_1">
      <item>Andreja Celić, I. Marinkovića 78, 33000 Virovitica punomoćnica sudionika u postupku SANDREJA d.o.o.</item>
    </derivirana_varijabla>
  </DomainObject.Predmet.OstaliListFormatedWithAdress>
  <DomainObject.Predmet.OstaliListFormatedWithAdressOIB>
    <izvorni_sadrzaj>
      <item>Andreja Celić, OIB 69940787830, I. Marinkovića 78, 33000 Virovitica punomoćnica sudionika u postupku SANDREJA d.o.o.</item>
    </izvorni_sadrzaj>
    <derivirana_varijabla naziv="DomainObject.Predmet.OstaliListFormatedWithAdressOIB_1">
      <item>Andreja Celić, OIB 69940787830, I. Marinkovića 78, 33000 Virovitica punomoćnica sudionika u postupku SANDREJA d.o.o.</item>
    </derivirana_varijabla>
  </DomainObject.Predmet.OstaliListFormatedWithAdressOIB>
  <DomainObject.Predmet.OstaliListNazivFormated>
    <izvorni_sadrzaj>
      <item>Andreja Celić</item>
    </izvorni_sadrzaj>
    <derivirana_varijabla naziv="DomainObject.Predmet.OstaliListNazivFormated_1">
      <item>Andreja Celić</item>
    </derivirana_varijabla>
  </DomainObject.Predmet.OstaliListNazivFormated>
  <DomainObject.Predmet.OstaliListNazivFormatedOIB>
    <izvorni_sadrzaj>
      <item>Andreja Celić, OIB 69940787830</item>
    </izvorni_sadrzaj>
    <derivirana_varijabla naziv="DomainObject.Predmet.OstaliListNazivFormatedOIB_1">
      <item>Andreja Celić, OIB 69940787830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SANDREJA d.o.o.</izvorni_sadrzaj>
    <derivirana_varijabla naziv="DomainObject.Predmet.ProtustrankaIDrugi_1">SANDREJA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SANDREJA d.o.o., OIB 02718477176, III Ravnice 32, 10000 Zagreb</izvorni_sadrzaj>
    <derivirana_varijabla naziv="DomainObject.Predmet.ProtustrankaIDrugiAdressOIB_1">SANDREJA d.o.o., OIB 02718477176, III Ravnice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SANDREJA d.o.o.</item>
      <item>Andreja Celić</item>
    </izvorni_sadrzaj>
    <derivirana_varijabla naziv="DomainObject.Predmet.SudioniciListNaziv_1">
      <item>FINA Regionalni centar Zagreb</item>
      <item>SANDREJA d.o.o.</item>
      <item>Andreja Celić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SANDREJA d.o.o., OIB 02718477176, III Ravnice 32,10000 Zagreb</item>
      <item>Andreja Celić, OIB 69940787830, I. Marinkovića 78,33000 Virovitica</item>
    </izvorni_sadrzaj>
    <derivirana_varijabla naziv="DomainObject.Predmet.SudioniciListAdressOIB_1">
      <item>FINA Regionalni centar Zagreb, OIB 85821130368, Trg svibanjskih žrtava 1995. br. 1,10000 Zagreb</item>
      <item>SANDREJA d.o.o., OIB 02718477176, III Ravnice 32,10000 Zagreb</item>
      <item>Andreja Celić, OIB 69940787830, I. Marinkovića 78,33000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02718477176</item>
      <item>, OIB 69940787830</item>
    </izvorni_sadrzaj>
    <derivirana_varijabla naziv="DomainObject.Predmet.SudioniciListNazivOIB_1">
      <item>, OIB 85821130368</item>
      <item>, OIB 02718477176</item>
      <item>, OIB 69940787830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St-4123/2016-14</izvorni_sadrzaj>
    <derivirana_varijabla naziv="DomainObject.PredzadnjaOdlukaIzPredmeta.Oznaka_1">St-4123/2016-14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1490</properties:Words>
  <properties:Characters>8364</properties:Characters>
  <properties:Lines>172</properties:Lines>
  <properties:Paragraphs>47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2019-05-17T08:35:00Z</dcterms:created>
  <dc:creator>Korisnik</dc:creator>
  <cp:lastModifiedBy>Renata Klokočki</cp:lastModifiedBy>
  <cp:lastPrinted>2019-03-08T12:02:00Z</cp:lastPrinted>
  <dcterms:modified xmlns:xsi="http://www.w3.org/2001/XMLSchema-instance" xsi:type="dcterms:W3CDTF">2019-05-17T08:40:00Z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--SANDREJA.docx)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