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a0a9" w14:paraId="556a0a9"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AC0862">
        <w:rPr>
          <w:rFonts w:cs="Times New Roman" w:hAnsi="Times New Roman" w:ascii="Times New Roman"/>
          <w:sz w:val="22"/>
          <w:szCs w:val="22"/>
        </w:rPr>
        <w:t>759</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AC0862">
        <w:rPr>
          <w:rFonts w:cs="Times New Roman" w:hAnsi="Times New Roman" w:ascii="Times New Roman"/>
          <w:sz w:val="22"/>
          <w:szCs w:val="22"/>
        </w:rPr>
        <w:t>1</w:t>
      </w:r>
      <w:r w:rsidR="00E026BA" w:rsidRPr="009E5A40">
        <w:rPr>
          <w:rFonts w:cs="Times New Roman" w:hAnsi="Times New Roman" w:ascii="Times New Roman"/>
          <w:sz w:val="22"/>
          <w:szCs w:val="22"/>
        </w:rPr>
        <w:t>-</w:t>
      </w:r>
      <w:r w:rsidR="00260E3C">
        <w:rPr>
          <w:rFonts w:cs="Times New Roman" w:hAnsi="Times New Roman" w:ascii="Times New Roman"/>
          <w:sz w:val="22"/>
          <w:szCs w:val="22"/>
        </w:rPr>
        <w:t>487</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DB77C9" w:rsidRPr="00DB77C9">
        <w:rPr>
          <w:sz w:val="22"/>
          <w:szCs w:val="22"/>
        </w:rPr>
        <w:t>MEDITERANSKA PLOVIDBA dioničko društvo za prijevoz robe i putnika morem i priobaljem "u stečaju", Korčula, Trg kralja Zvonimira 2, MBS: 060008870, OIB: 24773832657, zastupano po stečajnom upravitelju Ivanki Sušić iz Dubrovnika</w:t>
      </w:r>
      <w:r w:rsidR="00786982" w:rsidRPr="00786982">
        <w:rPr>
          <w:sz w:val="22"/>
          <w:szCs w:val="22"/>
        </w:rPr>
        <w:t>, izvan ročišta</w:t>
      </w:r>
      <w:r w:rsidR="00585320">
        <w:rPr>
          <w:sz w:val="22"/>
          <w:szCs w:val="22"/>
        </w:rPr>
        <w:t xml:space="preserve">, </w:t>
      </w:r>
      <w:r w:rsidR="00CE7CC8" w:rsidRPr="00CE7CC8">
        <w:rPr>
          <w:sz w:val="22"/>
          <w:szCs w:val="22"/>
        </w:rPr>
        <w:t xml:space="preserve">dana </w:t>
      </w:r>
      <w:r w:rsidR="00786982">
        <w:rPr>
          <w:sz w:val="22"/>
          <w:szCs w:val="22"/>
        </w:rPr>
        <w:t>1</w:t>
      </w:r>
      <w:r w:rsidR="00CE7CC8" w:rsidRPr="00CE7CC8">
        <w:rPr>
          <w:sz w:val="22"/>
          <w:szCs w:val="22"/>
        </w:rPr>
        <w:t xml:space="preserve">. </w:t>
      </w:r>
      <w:r w:rsidR="00260E3C">
        <w:rPr>
          <w:sz w:val="22"/>
          <w:szCs w:val="22"/>
        </w:rPr>
        <w:t>lipnja</w:t>
      </w:r>
      <w:r w:rsidR="00CE7CC8" w:rsidRPr="00CE7CC8">
        <w:rPr>
          <w:sz w:val="22"/>
          <w:szCs w:val="22"/>
        </w:rPr>
        <w:t xml:space="preserve"> 201</w:t>
      </w:r>
      <w:r w:rsidR="00260E3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D45815" w:rsidR="000A1F6A">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FE440F">
        <w:rPr>
          <w:sz w:val="22"/>
          <w:szCs w:val="22"/>
        </w:rPr>
        <w:t>1</w:t>
      </w:r>
      <w:r w:rsidR="00874FE2" w:rsidRPr="00507A1D">
        <w:rPr>
          <w:sz w:val="22"/>
          <w:szCs w:val="22"/>
        </w:rPr>
        <w:t xml:space="preserve">. </w:t>
      </w:r>
      <w:r w:rsidR="00260E3C">
        <w:rPr>
          <w:sz w:val="22"/>
          <w:szCs w:val="22"/>
        </w:rPr>
        <w:t>lipnja</w:t>
      </w:r>
      <w:r w:rsidR="00874FE2" w:rsidRPr="00507A1D">
        <w:rPr>
          <w:sz w:val="22"/>
          <w:szCs w:val="22"/>
        </w:rPr>
        <w:t xml:space="preserve"> 201</w:t>
      </w:r>
      <w:r w:rsidR="00260E3C">
        <w:rPr>
          <w:sz w:val="22"/>
          <w:szCs w:val="22"/>
        </w:rPr>
        <w:t>8.</w:t>
      </w:r>
      <w:r w:rsidR="00874FE2" w:rsidRPr="00507A1D">
        <w:rPr>
          <w:sz w:val="22"/>
          <w:szCs w:val="22"/>
        </w:rPr>
        <w:t xml:space="preserve"> godine</w:t>
      </w:r>
      <w:r w:rsidR="00FC66CD" w:rsidRPr="00507A1D">
        <w:rPr>
          <w:sz w:val="22"/>
          <w:szCs w:val="22"/>
        </w:rPr>
        <w:t xml:space="preserve"> </w:t>
      </w:r>
    </w:p>
    <w:p w:rsidRDefault="00277E84" w:rsidP="00BA1539" w:rsidR="00277E84" w:rsidRPr="00277E84">
      <w:pPr>
        <w:jc w:val="both"/>
        <w:rPr>
          <w:sz w:val="16"/>
          <w:szCs w:val="16"/>
        </w:rPr>
      </w:pPr>
    </w:p>
    <w:p w:rsidRDefault="0045226F" w:rsidP="00D45815" w:rsidR="00ED5A33" w:rsidRPr="00631E08">
      <w:pPr>
        <w:ind w:firstLine="4"/>
        <w:jc w:val="both"/>
        <w:rPr>
          <w:sz w:val="22"/>
          <w:szCs w:val="22"/>
        </w:rPr>
      </w:pPr>
      <w:r w:rsidRPr="0045226F">
        <w:rPr>
          <w:b/>
          <w:sz w:val="22"/>
          <w:szCs w:val="22"/>
        </w:rPr>
        <w:t>II.</w:t>
      </w:r>
      <w:r w:rsidRPr="0045226F">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9D614C">
        <w:rPr>
          <w:b/>
          <w:bCs/>
          <w:sz w:val="22"/>
          <w:szCs w:val="22"/>
        </w:rPr>
        <w:t>6</w:t>
      </w:r>
      <w:r w:rsidR="0086682C" w:rsidRPr="0024723B">
        <w:rPr>
          <w:b/>
          <w:bCs/>
          <w:sz w:val="22"/>
          <w:szCs w:val="22"/>
        </w:rPr>
        <w:t xml:space="preserve">. </w:t>
      </w:r>
      <w:r w:rsidR="009D614C">
        <w:rPr>
          <w:b/>
          <w:bCs/>
          <w:sz w:val="22"/>
          <w:szCs w:val="22"/>
        </w:rPr>
        <w:t>rujna</w:t>
      </w:r>
      <w:r w:rsidR="00ED5A33" w:rsidRPr="0024723B">
        <w:rPr>
          <w:b/>
          <w:bCs/>
          <w:sz w:val="22"/>
          <w:szCs w:val="22"/>
        </w:rPr>
        <w:t xml:space="preserve"> 201</w:t>
      </w:r>
      <w:r w:rsidR="009D614C">
        <w:rPr>
          <w:b/>
          <w:bCs/>
          <w:sz w:val="22"/>
          <w:szCs w:val="22"/>
        </w:rPr>
        <w:t>8</w:t>
      </w:r>
      <w:r w:rsidR="00ED5A33" w:rsidRPr="0024723B">
        <w:rPr>
          <w:b/>
          <w:bCs/>
          <w:sz w:val="22"/>
          <w:szCs w:val="22"/>
        </w:rPr>
        <w:t xml:space="preserve">. godine u </w:t>
      </w:r>
      <w:r w:rsidR="000A1F6A">
        <w:rPr>
          <w:b/>
          <w:bCs/>
          <w:sz w:val="22"/>
          <w:szCs w:val="22"/>
        </w:rPr>
        <w:t>9,00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277E84">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64034">
        <w:rPr>
          <w:sz w:val="22"/>
          <w:szCs w:val="22"/>
        </w:rPr>
        <w:t>1</w:t>
      </w:r>
      <w:r w:rsidR="003964AE" w:rsidRPr="00D7579B">
        <w:rPr>
          <w:sz w:val="22"/>
          <w:szCs w:val="22"/>
        </w:rPr>
        <w:t xml:space="preserve">. </w:t>
      </w:r>
      <w:r w:rsidR="009D614C">
        <w:rPr>
          <w:sz w:val="22"/>
          <w:szCs w:val="22"/>
        </w:rPr>
        <w:t>lipnja</w:t>
      </w:r>
      <w:r w:rsidR="00653E9F">
        <w:rPr>
          <w:sz w:val="22"/>
          <w:szCs w:val="22"/>
        </w:rPr>
        <w:t xml:space="preserve"> </w:t>
      </w:r>
      <w:r w:rsidR="003964AE" w:rsidRPr="00D7579B">
        <w:rPr>
          <w:sz w:val="22"/>
          <w:szCs w:val="22"/>
        </w:rPr>
        <w:t>201</w:t>
      </w:r>
      <w:r w:rsidR="009D614C">
        <w:rPr>
          <w:sz w:val="22"/>
          <w:szCs w:val="22"/>
        </w:rPr>
        <w:t>8</w:t>
      </w:r>
      <w:r w:rsidR="003964AE" w:rsidRPr="00D7579B">
        <w:rPr>
          <w:sz w:val="22"/>
          <w:szCs w:val="22"/>
        </w:rPr>
        <w:t xml:space="preserve">. godine </w:t>
      </w:r>
      <w:r w:rsidR="003D2EED">
        <w:rPr>
          <w:sz w:val="22"/>
          <w:szCs w:val="22"/>
        </w:rPr>
        <w:t xml:space="preserve">predložio </w:t>
      </w:r>
      <w:r w:rsidR="009D614C">
        <w:rPr>
          <w:sz w:val="22"/>
          <w:szCs w:val="22"/>
        </w:rPr>
        <w:t>održati završno ročište i dostavio završni diobni popis</w:t>
      </w:r>
      <w:r w:rsidR="0021319E">
        <w:rPr>
          <w:sz w:val="22"/>
          <w:szCs w:val="22"/>
        </w:rPr>
        <w:t xml:space="preserve"> </w:t>
      </w:r>
      <w:r w:rsidR="00430B62" w:rsidRPr="00D7579B">
        <w:rPr>
          <w:sz w:val="22"/>
          <w:szCs w:val="22"/>
        </w:rPr>
        <w:t>(list  spisa</w:t>
      </w:r>
      <w:r w:rsidR="00277E84">
        <w:rPr>
          <w:sz w:val="22"/>
          <w:szCs w:val="22"/>
        </w:rPr>
        <w:t xml:space="preserve"> </w:t>
      </w:r>
      <w:r w:rsidR="00073FE8">
        <w:rPr>
          <w:sz w:val="22"/>
          <w:szCs w:val="22"/>
        </w:rPr>
        <w:t>1387-1397</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193. Stečajnog zakona (NN 44/96, 29/99, 129/00, 123/03, 197/03, 88/06, 116/10, 25/12, 133/12, 45/13, dalje u tekstu: SZ),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r w:rsidR="00073FE8">
        <w:rPr>
          <w:sz w:val="22"/>
          <w:szCs w:val="22"/>
        </w:rPr>
        <w:t xml:space="preserve"> </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34581C">
        <w:rPr>
          <w:b/>
          <w:sz w:val="22"/>
          <w:szCs w:val="22"/>
        </w:rPr>
        <w:t>1</w:t>
      </w:r>
      <w:r w:rsidR="0086682C">
        <w:rPr>
          <w:b/>
          <w:sz w:val="22"/>
          <w:szCs w:val="22"/>
        </w:rPr>
        <w:t xml:space="preserve">. </w:t>
      </w:r>
      <w:r w:rsidR="00073FE8">
        <w:rPr>
          <w:b/>
          <w:sz w:val="22"/>
          <w:szCs w:val="22"/>
        </w:rPr>
        <w:t>lipnja</w:t>
      </w:r>
      <w:r w:rsidR="00190E49" w:rsidRPr="00190E49">
        <w:rPr>
          <w:b/>
          <w:sz w:val="22"/>
          <w:szCs w:val="22"/>
        </w:rPr>
        <w:t xml:space="preserve"> 201</w:t>
      </w:r>
      <w:r w:rsidR="00073FE8">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B24B23">
        <w:rPr>
          <w:sz w:val="22"/>
          <w:szCs w:val="22"/>
        </w:rPr>
        <w:t>01</w:t>
      </w:r>
      <w:r w:rsidRPr="00E635A3">
        <w:rPr>
          <w:sz w:val="22"/>
          <w:szCs w:val="22"/>
        </w:rPr>
        <w:t>.</w:t>
      </w:r>
      <w:r w:rsidR="009408EF">
        <w:rPr>
          <w:sz w:val="22"/>
          <w:szCs w:val="22"/>
        </w:rPr>
        <w:t>0</w:t>
      </w:r>
      <w:r w:rsidR="00B24B23">
        <w:rPr>
          <w:sz w:val="22"/>
          <w:szCs w:val="22"/>
        </w:rPr>
        <w:t>6</w:t>
      </w:r>
      <w:r w:rsidRPr="00E635A3">
        <w:rPr>
          <w:sz w:val="22"/>
          <w:szCs w:val="22"/>
        </w:rPr>
        <w:t>.201</w:t>
      </w:r>
      <w:r w:rsidR="00B24B23">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DB77C9">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B24B23" w:rsidRPr="00B24B23">
      <w:rPr>
        <w:b/>
        <w:bCs/>
        <w:sz w:val="22"/>
        <w:szCs w:val="22"/>
      </w:rPr>
      <w:t>759/2011-487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3FE8"/>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60E3C"/>
    <w:rsid w:val="0027349C"/>
    <w:rsid w:val="002750E1"/>
    <w:rsid w:val="00276B1A"/>
    <w:rsid w:val="00277E84"/>
    <w:rsid w:val="00282876"/>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31AD9"/>
    <w:rsid w:val="00332239"/>
    <w:rsid w:val="00332DE0"/>
    <w:rsid w:val="003356EA"/>
    <w:rsid w:val="0034146D"/>
    <w:rsid w:val="0034581C"/>
    <w:rsid w:val="00370A2A"/>
    <w:rsid w:val="003755D0"/>
    <w:rsid w:val="00386A35"/>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12E2A"/>
    <w:rsid w:val="00521B93"/>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14C"/>
    <w:rsid w:val="009D69CC"/>
    <w:rsid w:val="009D69E5"/>
    <w:rsid w:val="009E08F2"/>
    <w:rsid w:val="009E5A40"/>
    <w:rsid w:val="00A13BF1"/>
    <w:rsid w:val="00A35F1E"/>
    <w:rsid w:val="00A779EF"/>
    <w:rsid w:val="00A82DB6"/>
    <w:rsid w:val="00A87FC5"/>
    <w:rsid w:val="00AA10E2"/>
    <w:rsid w:val="00AA4212"/>
    <w:rsid w:val="00AA7BB3"/>
    <w:rsid w:val="00AB0EDD"/>
    <w:rsid w:val="00AB5F55"/>
    <w:rsid w:val="00AC0862"/>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24B23"/>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5815"/>
    <w:rsid w:val="00D461D4"/>
    <w:rsid w:val="00D6075E"/>
    <w:rsid w:val="00D636C5"/>
    <w:rsid w:val="00D7579B"/>
    <w:rsid w:val="00D757B8"/>
    <w:rsid w:val="00D85741"/>
    <w:rsid w:val="00D97E9B"/>
    <w:rsid w:val="00DA4373"/>
    <w:rsid w:val="00DA4B3C"/>
    <w:rsid w:val="00DA4BDD"/>
    <w:rsid w:val="00DB1FD5"/>
    <w:rsid w:val="00DB2845"/>
    <w:rsid w:val="00DB77C9"/>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276B1A"/>
    <w:rPr>
      <w:color w:val="808080"/>
      <w:bdr w:space="0" w:sz="0" w:color="auto" w:val="none"/>
      <w:shd w:fill="auto" w:color="auto" w:val="clear"/>
    </w:rPr>
  </w:style>
  <w:style w:customStyle="true" w:styleId="eSPISCCParagraphDefaultFont" w:type="character">
    <w:name w:val="eSPIS_CC_Paragraph Default Font"/>
    <w:basedOn w:val="Zadanifontodlomka"/>
    <w:rsid w:val="00276B1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76B1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76B1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76B1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276B1A"/>
    <w:rPr>
      <w:color w:val="808080"/>
      <w:bdr w:color="auto" w:space="0" w:sz="0" w:val="none"/>
      <w:shd w:color="auto" w:fill="auto" w:val="clear"/>
    </w:rPr>
  </w:style>
  <w:style w:customStyle="1" w:styleId="eSPISCCParagraphDefaultFont" w:type="character">
    <w:name w:val="eSPIS_CC_Paragraph Default Font"/>
    <w:basedOn w:val="Zadanifontodlomka"/>
    <w:rsid w:val="00276B1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76B1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76B1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76B1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St-759/2011-487</izvorni_sadrzaj>
    <derivirana_varijabla naziv="DomainObject.Oznaka_1">St-759/2011-487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2011.</izvorni_sadrzaj>
    <derivirana_varijabla naziv="DomainObject.Predmet.DatumOsnivanja_1">12.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St-759/2011</izvorni_sadrzaj>
    <derivirana_varijabla naziv="DomainObject.Predmet.OznakaBroj_1">St-759/2011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u kal 15 polica</izvorni_sadrzaj>
    <derivirana_varijabla naziv="DomainObject.Predmet.PrimjedbaSuca_1">I i zadnji u suca drugi u kal 15 polica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MEDITERANSKA PLOVIDBA, dioničko društvo za prijevoz robe i putnika morem i priobaljem</izvorni_sadrzaj>
    <derivirana_varijabla naziv="DomainObject.Predmet.StrankaFormated_1">  MEDITERANSKA PLOVIDBA, dioničko društvo za prijevoz robe i putnika morem i priobaljem</derivirana_varijabla>
  </DomainObject.Predmet.StrankaFormated>
  <DomainObject.Predmet.StrankaFormatedOIB>
    <izvorni_sadrzaj>  MEDITERANSKA PLOVIDBA, dioničko društvo za prijevoz robe i putnika morem i priobaljem, OIB 24773832657</izvorni_sadrzaj>
    <derivirana_varijabla naziv="DomainObject.Predmet.StrankaFormatedOIB_1">  MEDITERANSKA PLOVIDBA, dioničko društvo za prijevoz robe i putnika morem i priobaljem, OIB 24773832657</derivirana_varijabla>
  </DomainObject.Predmet.StrankaFormatedOIB>
  <DomainObject.Predmet.StrankaFormatedWithAdress>
    <izvorni_sadrzaj> MEDITERANSKA PLOVIDBA, dioničko društvo za prijevoz robe i putnika morem i priobaljem, Trg kralja Tomislava 2, 20260 Korčula</izvorni_sadrzaj>
    <derivirana_varijabla naziv="DomainObject.Predmet.StrankaFormatedWithAdress_1"> MEDITERANSKA PLOVIDBA, dioničko društvo za prijevoz robe i putnika morem i priobaljem, Trg kralja Tomislava 2, 20260 Korčula</derivirana_varijabla>
  </DomainObject.Predmet.StrankaFormatedWithAdress>
  <DomainObject.Predmet.StrankaFormatedWithAdressOIB>
    <izvorni_sadrzaj> MEDITERANSKA PLOVIDBA, dioničko društvo za prijevoz robe i putnika morem i priobaljem, OIB 24773832657, Trg kralja Tomislava 2, 20260 Korčula</izvorni_sadrzaj>
    <derivirana_varijabla naziv="DomainObject.Predmet.StrankaFormatedWithAdressOIB_1"> MEDITERANSKA PLOVIDBA, dioničko društvo za prijevoz robe i putnika morem i priobaljem, OIB 24773832657, Trg kralja Tomislava 2, 20260 Korčula</derivirana_varijabla>
  </DomainObject.Predmet.StrankaFormatedWithAdressOIB>
  <DomainObject.Predmet.StrankaWithAdress>
    <izvorni_sadrzaj>MEDITERANSKA PLOVIDBA, dioničko društvo za prijevoz robe i putnika morem i priobaljem Trg kralja Tomislava 2,20260 Korčula</izvorni_sadrzaj>
    <derivirana_varijabla naziv="DomainObject.Predmet.StrankaWithAdress_1">MEDITERANSKA PLOVIDBA, dioničko društvo za prijevoz robe i putnika morem i priobaljem Trg kralja Tomislava 2,20260 Korčula</derivirana_varijabla>
  </DomainObject.Predmet.StrankaWithAdress>
  <DomainObject.Predmet.StrankaWithAdressOIB>
    <izvorni_sadrzaj>MEDITERANSKA PLOVIDBA, dioničko društvo za prijevoz robe i putnika morem i priobaljem, OIB 24773832657, Trg kralja Tomislava 2,20260 Korčula</izvorni_sadrzaj>
    <derivirana_varijabla naziv="DomainObject.Predmet.StrankaWithAdressOIB_1">MEDITERANSKA PLOVIDBA, dioničko društvo za prijevoz robe i putnika morem i priobaljem, OIB 24773832657, Trg kralja Tomislava 2,20260 Korčula</derivirana_varijabla>
  </DomainObject.Predmet.StrankaWithAdressOIB>
  <DomainObject.Predmet.StrankaNazivFormated>
    <izvorni_sadrzaj>MEDITERANSKA PLOVIDBA, dioničko društvo za prijevoz robe i putnika morem i priobaljem</izvorni_sadrzaj>
    <derivirana_varijabla naziv="DomainObject.Predmet.StrankaNazivFormated_1">MEDITERANSKA PLOVIDBA, dioničko društvo za prijevoz robe i putnika morem i priobaljem</derivirana_varijabla>
  </DomainObject.Predmet.StrankaNazivFormated>
  <DomainObject.Predmet.StrankaNazivFormatedOIB>
    <izvorni_sadrzaj>MEDITERANSKA PLOVIDBA, dioničko društvo za prijevoz robe i putnika morem i priobaljem, OIB 24773832657</izvorni_sadrzaj>
    <derivirana_varijabla naziv="DomainObject.Predmet.StrankaNazivFormatedOIB_1">MEDITERANSKA PLOVIDBA, dioničko društvo za prijevoz robe i putnika morem i priobaljem, OIB 24773832657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MEDITERANSKA PLOVIDBA, dioničko društvo za prijevoz robe i putnika morem i priobaljem</item>
    </izvorni_sadrzaj>
    <derivirana_varijabla naziv="DomainObject.Predmet.StrankaListFormated_1">
      <item>MEDITERANSKA PLOVIDBA, dioničko društvo za prijevoz robe i putnika morem i priobaljem</item>
    </derivirana_varijabla>
  </DomainObject.Predmet.StrankaListFormated>
  <DomainObject.Predmet.StrankaListFormatedOIB>
    <izvorni_sadrzaj>
      <item>MEDITERANSKA PLOVIDBA, dioničko društvo za prijevoz robe i putnika morem i priobaljem, OIB 24773832657</item>
    </izvorni_sadrzaj>
    <derivirana_varijabla naziv="DomainObject.Predmet.StrankaListFormatedOIB_1">
      <item>MEDITERANSKA PLOVIDBA, dioničko društvo za prijevoz robe i putnika morem i priobaljem, OIB 24773832657</item>
    </derivirana_varijabla>
  </DomainObject.Predmet.StrankaListFormatedOIB>
  <DomainObject.Predmet.StrankaListFormatedWithAdress>
    <izvorni_sadrzaj>
      <item>MEDITERANSKA PLOVIDBA, dioničko društvo za prijevoz robe i putnika morem i priobaljem, Trg kralja Tomislava 2, 20260 Korčula</item>
    </izvorni_sadrzaj>
    <derivirana_varijabla naziv="DomainObject.Predmet.StrankaListFormatedWithAdress_1">
      <item>MEDITERANSKA PLOVIDBA, dioničko društvo za prijevoz robe i putnika morem i priobaljem, Trg kralja Tomislava 2, 20260 Korčula</item>
    </derivirana_varijabla>
  </DomainObject.Predmet.StrankaListFormatedWithAdress>
  <DomainObject.Predmet.StrankaListFormatedWithAdressOIB>
    <izvorni_sadrzaj>
      <item>MEDITERANSKA PLOVIDBA, dioničko društvo za prijevoz robe i putnika morem i priobaljem, OIB 24773832657, Trg kralja Tomislava 2, 20260 Korčula</item>
    </izvorni_sadrzaj>
    <derivirana_varijabla naziv="DomainObject.Predmet.StrankaListFormatedWithAdressOIB_1">
      <item>MEDITERANSKA PLOVIDBA, dioničko društvo za prijevoz robe i putnika morem i priobaljem, OIB 24773832657, Trg kralja Tomislava 2, 20260 Korčula</item>
    </derivirana_varijabla>
  </DomainObject.Predmet.StrankaListFormatedWithAdressOIB>
  <DomainObject.Predmet.StrankaListNazivFormated>
    <izvorni_sadrzaj>
      <item>MEDITERANSKA PLOVIDBA, dioničko društvo za prijevoz robe i putnika morem i priobaljem</item>
    </izvorni_sadrzaj>
    <derivirana_varijabla naziv="DomainObject.Predmet.StrankaListNazivFormated_1">
      <item>MEDITERANSKA PLOVIDBA, dioničko društvo za prijevoz robe i putnika morem i priobaljem</item>
    </derivirana_varijabla>
  </DomainObject.Predmet.StrankaListNazivFormated>
  <DomainObject.Predmet.StrankaListNazivFormatedOIB>
    <izvorni_sadrzaj>
      <item>MEDITERANSKA PLOVIDBA, dioničko društvo za prijevoz robe i putnika morem i priobaljem, OIB 24773832657</item>
    </izvorni_sadrzaj>
    <derivirana_varijabla naziv="DomainObject.Predmet.StrankaListNazivFormatedOIB_1">
      <item>MEDITERANSKA PLOVIDBA, dioničko društvo za prijevoz robe i putnika morem i priobaljem, OIB 24773832657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OstaliListFormated_1">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OstaliListFormated>
  <DomainObject.Predmet.OstaliListFormatedOIB>
    <izvorni_sadrzaj>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izvorni_sadrzaj>
    <derivirana_varijabla naziv="DomainObject.Predmet.OstaliListFormatedOIB_1">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derivirana_varijabla>
  </DomainObject.Predmet.OstaliListFormatedOIB>
  <DomainObject.Predmet.OstaliListFormatedWithAdress>
    <izvorni_sadrzaj>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Račkog 6, 10000 Zagreb</item>
      <item>Nita Svilokos</item>
      <item>BRODOSPLIT društvo s ograničenom odgovornošću, Put Supavla 21, 21000 Split</item>
      <item>Slaven Šoša</item>
      <item>Komunalno trgovačko društvo HOBER, društvo sa ograničenom odgovornošću, Hrvatska bratska zajednica 69/II, 20260 Korčula</item>
      <item>Marina Maslek</item>
      <item>HEP-Operator distribucijskog sustava d.o.o. za distribuciju i opskrbu električne energije,DP Elektrojug, Ulica grada Vukovara 37, 10000 Zagreb</item>
      <item>Hrvoje Tokić, 20000 Dubrovnik</item>
      <item>Županijska lučka uprava Korčula,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Jurišićeva 1, 10000 Zagreb</item>
      <item>Ivo Staničić</item>
      <item>PRVI FAKTOR društvo s ograničenom odgovornošću za factoring, Hektorovića 2, 10000 Zagreb</item>
      <item>GRAD KORČULA</item>
      <item>Dragan Tomić, Čara</item>
      <item>Dragan Tvrdeić, Zatišje 21, 10000 Zagreb</item>
      <item>KORKYRA SHIPPING d.o.o. za pomorstvo i putnička agencija,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Domagojeva 18, 10000 Zagreb</item>
      <item>NARODNE NOVINE, dioničko društvo za izdavanje i tiskanje Službenog lista Republike Hrvatske, službenih i drugih obrazaca te , Savski Gaj XIII. put 6, 10000 Zagreb</item>
      <item>Cirkveni i partneri, odvjetničko društvo - u likvidaciji,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Lička 4a, 21000 Split</item>
      <item>MILKA BATISTIĆ, LUMBARDA, 20260 Lumbarda</item>
      <item>ANTE BAŽDARIĆ, ISMAELI 2, 20260 Korčula</item>
      <item>VINKO BONGUARDO, KOVAČKI PROLAZ 19, 20260 Korčula</item>
      <item>ANDREJ BOTICA, ZAGRADAC 39, 20260 Korčula</item>
      <item>ANDRIJA BOTICA, KNEŽ 358, 20264 Račišće</item>
      <item>ANTE JOZO BOTICA, RAČIŠĆE 353, 20264 Račišće</item>
      <item>ANTE ZORAN BOTICA, RAČIŠĆE 17, 20264 Račišće</item>
      <item>IVANKA BOTICA, LUMBARDSKA CESTA 57, 20260 Korčula</item>
      <item>Nikša Botica, Petrova 77 A, 10000 Zagreb</item>
      <item>Sanja Botica, Bana J. Jelačića 57, 20250 Orebić</item>
      <item>Ivan Grbin, Žrnovo 226, 20275 Žrnovo</item>
      <item>Nikola Gugić, Zagradac 19, 20260 Korčula</item>
      <item>Nikola Jurišić, Račišće 52, 20264 Račišće</item>
      <item>Žarko Jurjević, LUMBARDA 642 A (ranije: LUMBARDA, LUMBARDA, 638), 20260 Lumbarda</item>
      <item>Baro Kriletić, LUMBARDA 579 (ranije: LUMBARDA, LUMBARDA, 69), 20260 Lumbarda</item>
      <item>Boženko Kriletić, LUMBARDA 659 (ranije: LUMBARDA, LUMBARDA, 12), 20260 Lumbarda</item>
      <item>Frano Leleković, Račišće 0, 20264 Račišće</item>
      <item>Nada Lipanović, Josipa Jurja Strossmayera 49, 31000 Osijek</item>
      <item>Ivica Marelić, Čara 85, 20273 Čara</item>
      <item>Petar Matić, Račišće 108, 20264 Račišće</item>
      <item>Jozo Milović, Žrnovo 556, 20275 Žrnovo</item>
      <item>Irena Rončević, Ferenščica Vi. 18, 10000 Zagreb</item>
      <item>Matko Silić, Račišće 62, 20264 Račišće</item>
      <item>Antun Stanišić, Zagradac 69, 20260 Korčula</item>
      <item>Milena Šunjo, Račišće 7, 20264 Račišće</item>
      <item>Tonči Unković, Račišće 245, 20264 Račišće</item>
      <item>Agencija za osiguranje radničkih potraživanja u slučaju stečaja poslodavca, Frankopanska 11, 10000 Zagreb</item>
      <item>Jakica Tomašić, Smokvica 245, 20271 Smokvica</item>
      <item>Ivanka Sušić, Gornji Kono 56, 20000 Dubrovnik</item>
      <item>odv. Mile Mabić</item>
      <item>Rausion d.o.o.</item>
    </izvorni_sadrzaj>
    <derivirana_varijabla naziv="DomainObject.Predmet.OstaliListFormatedWithAdress_1">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Račkog 6, 10000 Zagreb</item>
      <item>Nita Svilokos</item>
      <item>BRODOSPLIT društvo s ograničenom odgovornošću, Put Supavla 21, 21000 Split</item>
      <item>Slaven Šoša</item>
      <item>Komunalno trgovačko društvo HOBER, društvo sa ograničenom odgovornošću, Hrvatska bratska zajednica 69/II, 20260 Korčula</item>
      <item>Marina Maslek</item>
      <item>HEP-Operator distribucijskog sustava d.o.o. za distribuciju i opskrbu električne energije,DP Elektrojug, Ulica grada Vukovara 37, 10000 Zagreb</item>
      <item>Hrvoje Tokić, 20000 Dubrovnik</item>
      <item>Županijska lučka uprava Korčula,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Jurišićeva 1, 10000 Zagreb</item>
      <item>Ivo Staničić</item>
      <item>PRVI FAKTOR društvo s ograničenom odgovornošću za factoring, Hektorovića 2, 10000 Zagreb</item>
      <item>GRAD KORČULA</item>
      <item>Dragan Tomić, Čara</item>
      <item>Dragan Tvrdeić, Zatišje 21, 10000 Zagreb</item>
      <item>KORKYRA SHIPPING d.o.o. za pomorstvo i putnička agencija,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Domagojeva 18, 10000 Zagreb</item>
      <item>NARODNE NOVINE, dioničko društvo za izdavanje i tiskanje Službenog lista Republike Hrvatske, službenih i drugih obrazaca te , Savski Gaj XIII. put 6, 10000 Zagreb</item>
      <item>Cirkveni i partneri, odvjetničko društvo - u likvidaciji,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Lička 4a, 21000 Split</item>
      <item>MILKA BATISTIĆ, LUMBARDA, 20260 Lumbarda</item>
      <item>ANTE BAŽDARIĆ, ISMAELI 2, 20260 Korčula</item>
      <item>VINKO BONGUARDO, KOVAČKI PROLAZ 19, 20260 Korčula</item>
      <item>ANDREJ BOTICA, ZAGRADAC 39, 20260 Korčula</item>
      <item>ANDRIJA BOTICA, KNEŽ 358, 20264 Račišće</item>
      <item>ANTE JOZO BOTICA, RAČIŠĆE 353, 20264 Račišće</item>
      <item>ANTE ZORAN BOTICA, RAČIŠĆE 17, 20264 Račišće</item>
      <item>IVANKA BOTICA, LUMBARDSKA CESTA 57, 20260 Korčula</item>
      <item>Nikša Botica, Petrova 77 A, 10000 Zagreb</item>
      <item>Sanja Botica, Bana J. Jelačića 57, 20250 Orebić</item>
      <item>Ivan Grbin, Žrnovo 226, 20275 Žrnovo</item>
      <item>Nikola Gugić, Zagradac 19, 20260 Korčula</item>
      <item>Nikola Jurišić, Račišće 52, 20264 Račišće</item>
      <item>Žarko Jurjević, LUMBARDA 642 A (ranije: LUMBARDA, LUMBARDA, 638), 20260 Lumbarda</item>
      <item>Baro Kriletić, LUMBARDA 579 (ranije: LUMBARDA, LUMBARDA, 69), 20260 Lumbarda</item>
      <item>Boženko Kriletić, LUMBARDA 659 (ranije: LUMBARDA, LUMBARDA, 12), 20260 Lumbarda</item>
      <item>Frano Leleković, Račišće 0, 20264 Račišće</item>
      <item>Nada Lipanović, Josipa Jurja Strossmayera 49, 31000 Osijek</item>
      <item>Ivica Marelić, Čara 85, 20273 Čara</item>
      <item>Petar Matić, Račišće 108, 20264 Račišće</item>
      <item>Jozo Milović, Žrnovo 556, 20275 Žrnovo</item>
      <item>Irena Rončević, Ferenščica Vi. 18, 10000 Zagreb</item>
      <item>Matko Silić, Račišće 62, 20264 Račišće</item>
      <item>Antun Stanišić, Zagradac 69, 20260 Korčula</item>
      <item>Milena Šunjo, Račišće 7, 20264 Račišće</item>
      <item>Tonči Unković, Račišće 245, 20264 Račišće</item>
      <item>Agencija za osiguranje radničkih potraživanja u slučaju stečaja poslodavca, Frankopanska 11, 10000 Zagreb</item>
      <item>Jakica Tomašić, Smokvica 245, 20271 Smokvica</item>
      <item>Ivanka Sušić, Gornji Kono 56, 20000 Dubrovnik</item>
      <item>odv. Mile Mabić</item>
      <item>Rausion d.o.o.</item>
    </derivirana_varijabla>
  </DomainObject.Predmet.OstaliListFormatedWithAdress>
  <DomainObject.Predmet.OstaliListFormatedWithAdressOIB>
    <izvorni_sadrzaj>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OIB 02535697732, Račkog 6, 10000 Zagreb</item>
      <item>Nita Svilokos</item>
      <item>BRODOSPLIT društvo s ograničenom odgovornošću, OIB 15413473504, Put Supavla 21, 21000 Split</item>
      <item>Slaven Šoša</item>
      <item>Komunalno trgovačko društvo HOBER, društvo sa ograničenom odgovornošću, OIB 90015801532, Hrvatska bratska zajednica 69/II, 20260 Korčula</item>
      <item>Marina Maslek</item>
      <item>HEP-Operator distribucijskog sustava d.o.o. za distribuciju i opskrbu električne energije,DP Elektrojug, OIB 46830600751, Ulica grada Vukovara 37, 10000 Zagreb</item>
      <item>Hrvoje Tokić, 20000 Dubrovnik</item>
      <item>Županijska lučka uprava Korčula, OIB 11940092232,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OIB 94819327944, Jurišićeva 1, 10000 Zagreb</item>
      <item>Ivo Staničić</item>
      <item>PRVI FAKTOR društvo s ograničenom odgovornošću za factoring, OIB 63278028623, Hektorovića 2, 10000 Zagreb</item>
      <item>GRAD KORČULA</item>
      <item>Dragan Tomić, Čara</item>
      <item>Dragan Tvrdeić, Zatišje 21, 10000 Zagreb</item>
      <item>KORKYRA SHIPPING d.o.o. za pomorstvo i putnička agencija, OIB 82322801160,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OIB 35913314365, Domagojeva 18, 10000 Zagreb</item>
      <item>NARODNE NOVINE, dioničko društvo za izdavanje i tiskanje Službenog lista Republike Hrvatske, službenih i drugih obrazaca te , OIB 64546066176, Savski Gaj XIII. put 6, 10000 Zagreb</item>
      <item>Cirkveni i partneri, odvjetničko društvo - u likvidaciji, OIB 30453279445,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OIB 87156716180, Lička 4a, 21000 Split</item>
      <item>MILKA BATISTIĆ, OIB 96327157126, LUMBARDA, 20260 Lumbarda</item>
      <item>ANTE BAŽDARIĆ, OIB 67111026640, ISMAELI 2, 20260 Korčula</item>
      <item>VINKO BONGUARDO, OIB 96788950490, KOVAČKI PROLAZ 19, 20260 Korčula</item>
      <item>ANDREJ BOTICA, OIB 57473628153, ZAGRADAC 39, 20260 Korčula</item>
      <item>ANDRIJA BOTICA, OIB 36933727189, KNEŽ 358, 20264 Račišće</item>
      <item>ANTE JOZO BOTICA, OIB 34640391396, RAČIŠĆE 353, 20264 Račišće</item>
      <item>ANTE ZORAN BOTICA, OIB 99466390562, RAČIŠĆE 17, 20264 Račišće</item>
      <item>IVANKA BOTICA, OIB 91899933724, LUMBARDSKA CESTA 57, 20260 Korčula</item>
      <item>Nikša Botica, OIB 08234759170, Petrova 77 A, 10000 Zagreb</item>
      <item>Sanja Botica, OIB 07624767779, Bana J. Jelačića 57, 20250 Orebić</item>
      <item>Ivan Grbin, OIB 08268777673, Žrnovo 226, 20275 Žrnovo</item>
      <item>Nikola Gugić, OIB 46338894567, Zagradac 19, 20260 Korčula</item>
      <item>Nikola Jurišić, OIB 95867565998, Račišće 52, 20264 Račišće</item>
      <item>Žarko Jurjević, OIB 59552252857, LUMBARDA 642 A (ranije: LUMBARDA, LUMBARDA, 638), 20260 Lumbarda</item>
      <item>Baro Kriletić, OIB 96151801964, LUMBARDA 579 (ranije: LUMBARDA, LUMBARDA, 69), 20260 Lumbarda</item>
      <item>Boženko Kriletić, OIB 77970118017, LUMBARDA 659 (ranije: LUMBARDA, LUMBARDA, 12), 20260 Lumbarda</item>
      <item>Frano Leleković, OIB 24773832657, Račišće 0, 20264 Račišće</item>
      <item>Nada Lipanović, OIB 15912876674, Josipa Jurja Strossmayera 49, 31000 Osijek</item>
      <item>Ivica Marelić, OIB 11953930881, Čara 85, 20273 Čara</item>
      <item>Petar Matić, OIB 19246887048, Račišće 108, 20264 Račišće</item>
      <item>Jozo Milović, OIB 51499380427, Žrnovo 556, 20275 Žrnovo</item>
      <item>Irena Rončević, OIB 06986943423, Ferenščica Vi. 18, 10000 Zagreb</item>
      <item>Matko Silić, OIB 39315711280, Račišće 62, 20264 Račišće</item>
      <item>Antun Stanišić, OIB 74452833880, Zagradac 69, 20260 Korčula</item>
      <item>Milena Šunjo, OIB 96908773850, Račišće 7, 20264 Račišće</item>
      <item>Tonči Unković, OIB 47399062208, Račišće 245, 20264 Račišće</item>
      <item>Agencija za osiguranje radničkih potraživanja u slučaju stečaja poslodavca, OIB 04323472109, Frankopanska 11, 10000 Zagreb</item>
      <item>Jakica Tomašić, OIB 18056103897, Smokvica 245, 20271 Smokvica</item>
      <item>Ivanka Sušić, OIB 74811324266, Gornji Kono 56, 20000 Dubrovnik</item>
      <item>odv. Mile Mabić</item>
      <item>Rausion d.o.o.</item>
    </izvorni_sadrzaj>
    <derivirana_varijabla naziv="DomainObject.Predmet.OstaliListFormatedWithAdressOIB_1">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OIB 02535697732, Račkog 6, 10000 Zagreb</item>
      <item>Nita Svilokos</item>
      <item>BRODOSPLIT društvo s ograničenom odgovornošću, OIB 15413473504, Put Supavla 21, 21000 Split</item>
      <item>Slaven Šoša</item>
      <item>Komunalno trgovačko društvo HOBER, društvo sa ograničenom odgovornošću, OIB 90015801532, Hrvatska bratska zajednica 69/II, 20260 Korčula</item>
      <item>Marina Maslek</item>
      <item>HEP-Operator distribucijskog sustava d.o.o. za distribuciju i opskrbu električne energije,DP Elektrojug, OIB 46830600751, Ulica grada Vukovara 37, 10000 Zagreb</item>
      <item>Hrvoje Tokić, 20000 Dubrovnik</item>
      <item>Županijska lučka uprava Korčula, OIB 11940092232,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OIB 94819327944, Jurišićeva 1, 10000 Zagreb</item>
      <item>Ivo Staničić</item>
      <item>PRVI FAKTOR društvo s ograničenom odgovornošću za factoring, OIB 63278028623, Hektorovića 2, 10000 Zagreb</item>
      <item>GRAD KORČULA</item>
      <item>Dragan Tomić, Čara</item>
      <item>Dragan Tvrdeić, Zatišje 21, 10000 Zagreb</item>
      <item>KORKYRA SHIPPING d.o.o. za pomorstvo i putnička agencija, OIB 82322801160,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OIB 35913314365, Domagojeva 18, 10000 Zagreb</item>
      <item>NARODNE NOVINE, dioničko društvo za izdavanje i tiskanje Službenog lista Republike Hrvatske, službenih i drugih obrazaca te , OIB 64546066176, Savski Gaj XIII. put 6, 10000 Zagreb</item>
      <item>Cirkveni i partneri, odvjetničko društvo - u likvidaciji, OIB 30453279445,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OIB 87156716180, Lička 4a, 21000 Split</item>
      <item>MILKA BATISTIĆ, OIB 96327157126, LUMBARDA, 20260 Lumbarda</item>
      <item>ANTE BAŽDARIĆ, OIB 67111026640, ISMAELI 2, 20260 Korčula</item>
      <item>VINKO BONGUARDO, OIB 96788950490, KOVAČKI PROLAZ 19, 20260 Korčula</item>
      <item>ANDREJ BOTICA, OIB 57473628153, ZAGRADAC 39, 20260 Korčula</item>
      <item>ANDRIJA BOTICA, OIB 36933727189, KNEŽ 358, 20264 Račišće</item>
      <item>ANTE JOZO BOTICA, OIB 34640391396, RAČIŠĆE 353, 20264 Račišće</item>
      <item>ANTE ZORAN BOTICA, OIB 99466390562, RAČIŠĆE 17, 20264 Račišće</item>
      <item>IVANKA BOTICA, OIB 91899933724, LUMBARDSKA CESTA 57, 20260 Korčula</item>
      <item>Nikša Botica, OIB 08234759170, Petrova 77 A, 10000 Zagreb</item>
      <item>Sanja Botica, OIB 07624767779, Bana J. Jelačića 57, 20250 Orebić</item>
      <item>Ivan Grbin, OIB 08268777673, Žrnovo 226, 20275 Žrnovo</item>
      <item>Nikola Gugić, OIB 46338894567, Zagradac 19, 20260 Korčula</item>
      <item>Nikola Jurišić, OIB 95867565998, Račišće 52, 20264 Račišće</item>
      <item>Žarko Jurjević, OIB 59552252857, LUMBARDA 642 A (ranije: LUMBARDA, LUMBARDA, 638), 20260 Lumbarda</item>
      <item>Baro Kriletić, OIB 96151801964, LUMBARDA 579 (ranije: LUMBARDA, LUMBARDA, 69), 20260 Lumbarda</item>
      <item>Boženko Kriletić, OIB 77970118017, LUMBARDA 659 (ranije: LUMBARDA, LUMBARDA, 12), 20260 Lumbarda</item>
      <item>Frano Leleković, OIB 24773832657, Račišće 0, 20264 Račišće</item>
      <item>Nada Lipanović, OIB 15912876674, Josipa Jurja Strossmayera 49, 31000 Osijek</item>
      <item>Ivica Marelić, OIB 11953930881, Čara 85, 20273 Čara</item>
      <item>Petar Matić, OIB 19246887048, Račišće 108, 20264 Račišće</item>
      <item>Jozo Milović, OIB 51499380427, Žrnovo 556, 20275 Žrnovo</item>
      <item>Irena Rončević, OIB 06986943423, Ferenščica Vi. 18, 10000 Zagreb</item>
      <item>Matko Silić, OIB 39315711280, Račišće 62, 20264 Račišće</item>
      <item>Antun Stanišić, OIB 74452833880, Zagradac 69, 20260 Korčula</item>
      <item>Milena Šunjo, OIB 96908773850, Račišće 7, 20264 Račišće</item>
      <item>Tonči Unković, OIB 47399062208, Račišće 245, 20264 Račišće</item>
      <item>Agencija za osiguranje radničkih potraživanja u slučaju stečaja poslodavca, OIB 04323472109, Frankopanska 11, 10000 Zagreb</item>
      <item>Jakica Tomašić, OIB 18056103897, Smokvica 245, 20271 Smokvica</item>
      <item>Ivanka Sušić, OIB 74811324266, Gornji Kono 56, 20000 Dubrovnik</item>
      <item>odv. Mile Mabić</item>
      <item>Rausion d.o.o.</item>
    </derivirana_varijabla>
  </DomainObject.Predmet.OstaliListFormatedWithAdressOIB>
  <DomainObject.Predmet.OstaliListNazivFormated>
    <izvorni_sadrzaj>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OstaliListNazivFormated_1">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OstaliListNazivFormated>
  <DomainObject.Predmet.OstaliListNazivFormatedOIB>
    <izvorni_sadrzaj>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izvorni_sadrzaj>
    <derivirana_varijabla naziv="DomainObject.Predmet.OstaliListNazivFormatedOIB_1">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St-759/2011-487</izvorni_sadrzaj>
    <derivirana_varijabla naziv="DomainObject.PoslovniBrojDokumenta_1">St-759/2011-487</derivirana_varijabla>
  </DomainObject.PoslovniBrojDokumenta>
  <DomainObject.Predmet.StrankaIDrugi>
    <izvorni_sadrzaj>MEDITERANSKA PLOVIDBA, dioničko društvo za prijevoz robe i putnika morem i priobaljem</izvorni_sadrzaj>
    <derivirana_varijabla naziv="DomainObject.Predmet.StrankaIDrugi_1">MEDITERANSKA PLOVIDBA, dioničko društvo za prijevoz robe i putnika morem i priobaljem</derivirana_varijabla>
  </DomainObject.Predmet.StrankaIDrugi>
  <DomainObject.Predmet.ProtustrankaIDrugi>
    <izvorni_sadrzaj/>
    <derivirana_varijabla naziv="DomainObject.Predmet.ProtustrankaIDrugi_1"/>
  </DomainObject.Predmet.ProtustrankaIDrugi>
  <DomainObject.Predmet.StrankaIDrugiAdressOIB>
    <izvorni_sadrzaj>MEDITERANSKA PLOVIDBA, dioničko društvo za prijevoz robe i putnika morem i priobaljem, OIB 24773832657, Trg kralja Tomislava 2, 20260 Korčula</izvorni_sadrzaj>
    <derivirana_varijabla naziv="DomainObject.Predmet.StrankaIDrugiAdressOIB_1">MEDITERANSKA PLOVIDBA, dioničko društvo za prijevoz robe i putnika morem i priobaljem, OIB 24773832657, Trg kralja Tomislava 2,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MEDITERANSKA PLOVIDBA, dioničko društvo za prijevoz robe i putnika morem i priobaljem</item>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SudioniciListNaziv_1">
      <item>MEDITERANSKA PLOVIDBA, dioničko društvo za prijevoz robe i putnika morem i priobaljem</item>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SudioniciListNaziv>
  <DomainObject.Predmet.SudioniciListAdressOIB>
    <izvorni_sadrzaj>
      <item>MEDITERANSKA PLOVIDBA, dioničko društvo za prijevoz robe i putnika morem i priobaljem, OIB 24773832657, Trg kralja Tomislava 2,20260 Korčula</item>
      <item>GORAN ŠARIĆ</item>
      <item>MARIJO KAZNAČIĆ</item>
      <item>Nedjeljko Gugić, Gundulićeva 26/I,21000 Split</item>
      <item>TONĆI POŠE, Kneže,Račišće</item>
      <item>Vesna Žic</item>
      <item>Maroje Matana, Amruševa 7/3,10000 Zagreb</item>
      <item>Vesna Pešutić-Pisac</item>
      <item>Mladen Tvrdeić, Zatišje 21,10000 Zagreb</item>
      <item>PRIVREDNA BANKA ZAGREB d.d., OIB 02535697732, Račkog 6,10000 Zagreb</item>
      <item>Nita Svilokos</item>
      <item>BRODOSPLIT društvo s ograničenom odgovornošću, OIB 15413473504, Put Supavla 21,21000 Split</item>
      <item>Slaven Šoša</item>
      <item>Komunalno trgovačko društvo HOBER, društvo sa ograničenom odgovornošću, OIB 90015801532, Hrvatska bratska zajednica 69/II,20260 Korčula</item>
      <item>Marina Maslek</item>
      <item>HEP-Operator distribucijskog sustava d.o.o. za distribuciju i opskrbu električne energije,DP Elektrojug, OIB 46830600751, Ulica grada Vukovara 37,10000 Zagreb</item>
      <item>Hrvoje Tokić, 20000 Dubrovnik</item>
      <item>Županijska lučka uprava Korčula, OIB 11940092232, Hrvatske bratske zajednice 69,20260 Korčula</item>
      <item>Željana Kosović</item>
      <item>ŽDO Dubrovnik, Dropčeva 1,20000 Dubrovnik</item>
      <item>Dragan Tomić, 92,Čara</item>
      <item>Vladi Pešutić-Pisac, Riječka 6 (kod Darije Pešutić),21000 Split</item>
      <item>DRŽAVNA AGENCIJA ZA OSIGURANJE ŠTEDNIH ULOGA I SANACIJU BANAKA, OIB 94819327944, Jurišićeva 1,10000 Zagreb</item>
      <item>Ivo Staničić</item>
      <item>PRVI FAKTOR društvo s ograničenom odgovornošću za factoring, OIB 63278028623, Hektorovića 2,10000 Zagreb</item>
      <item>GRAD KORČULA</item>
      <item>Dragan Tomić, Čara</item>
      <item>Dragan Tvrdeić, Zatišje 21,10000 Zagreb</item>
      <item>KORKYRA SHIPPING d.o.o. za pomorstvo i putnička agencija, OIB 82322801160, Šetalište Frana Kršinića 4, ACI marina,20260 Korčula</item>
      <item>Marijo Kaznačić, 20000 Dubrovnik</item>
      <item>Vlado Commerce d.o.o., Ul 61 br.17,20260 Korčula</item>
      <item>POREZNA UPRAVA - Ispostava Korčula, Trg A. i S. Radića 1,20260 Korčula</item>
      <item>OPĆINSKI SUD U KORČULI  - ZK Odjel, Put Sv. Nikole bb,20260 Korčula</item>
      <item>Odvjetničko društvo Leko i partneri društvo s ograničenom odgovornošću, OIB 35913314365, Domagojeva 18,10000 Zagreb</item>
      <item>NARODNE NOVINE, dioničko društvo za izdavanje i tiskanje Službenog lista Republike Hrvatske, službenih i drugih obrazaca te , OIB 64546066176, Savski Gaj XIII. put 6,10000 Zagreb</item>
      <item>Cirkveni i partneri, odvjetničko društvo - u likvidaciji, OIB 30453279445, Radićeva 27,10000 Zagreb</item>
      <item>Odvjetničko društvo Čačić i partneri, 10000 Zagreb</item>
      <item>SINDIKAT POMORACA HRVATSKE, Krešimirova 4/II,51000 Rijeka</item>
      <item>LUČKA KAPETANIJA DUBROVNIK, Obala Pape Ivana Pavla II/1,20000 Dubrovnik</item>
      <item>HRVATSKA GOSPODARSKA KOMORA DNŽ, Pera Čingrije 6,20000 Dubrovnik</item>
      <item>Nora Matulić Sumić, OIB 87156716180, Lička 4a,21000 Split</item>
      <item>MILKA BATISTIĆ, OIB 96327157126, LUMBARDA,20260 Lumbarda</item>
      <item>ANTE BAŽDARIĆ, OIB 67111026640, ISMAELI 2,20260 Korčula</item>
      <item>VINKO BONGUARDO, OIB 96788950490, KOVAČKI PROLAZ 19,20260 Korčula</item>
      <item>ANDREJ BOTICA, OIB 57473628153, ZAGRADAC 39,20260 Korčula</item>
      <item>ANDRIJA BOTICA, OIB 36933727189, KNEŽ 358,20264 Račišće</item>
      <item>ANTE JOZO BOTICA, OIB 34640391396, RAČIŠĆE 353,20264 Račišće</item>
      <item>ANTE ZORAN BOTICA, OIB 99466390562, RAČIŠĆE 17,20264 Račišće</item>
      <item>IVANKA BOTICA, OIB 91899933724, LUMBARDSKA CESTA 57,20260 Korčula</item>
      <item>Nikša Botica, OIB 08234759170, Petrova 77 A,10000 Zagreb</item>
      <item>Sanja Botica, OIB 07624767779, Bana J. Jelačića 57,20250 Orebić</item>
      <item>Ivan Grbin, OIB 08268777673, Žrnovo 226,20275 Žrnovo</item>
      <item>Nikola Gugić, OIB 46338894567, Zagradac 19,20260 Korčula</item>
      <item>Nikola Jurišić, OIB 95867565998, Račišće 52,20264 Račišće</item>
      <item>Žarko Jurjević, OIB 59552252857, LUMBARDA 642 A (ranije: LUMBARDA, LUMBARDA, 638),20260 Lumbarda</item>
      <item>Baro Kriletić, OIB 96151801964, LUMBARDA 579 (ranije: LUMBARDA, LUMBARDA, 69),20260 Lumbarda</item>
      <item>Boženko Kriletić, OIB 77970118017, LUMBARDA 659 (ranije: LUMBARDA, LUMBARDA, 12),20260 Lumbarda</item>
      <item>Frano Leleković, OIB 24773832657, Račišće 0,20264 Račišće</item>
      <item>Nada Lipanović, OIB 15912876674, Josipa Jurja Strossmayera 49,31000 Osijek</item>
      <item>Ivica Marelić, OIB 11953930881, Čara 85,20273 Čara</item>
      <item>Petar Matić, OIB 19246887048, Račišće 108,20264 Račišće</item>
      <item>Jozo Milović, OIB 51499380427, Žrnovo 556,20275 Žrnovo</item>
      <item>Irena Rončević, OIB 06986943423, Ferenščica Vi. 18,10000 Zagreb</item>
      <item>Matko Silić, OIB 39315711280, Račišće 62,20264 Račišće</item>
      <item>Antun Stanišić, OIB 74452833880, Zagradac 69,20260 Korčula</item>
      <item>Milena Šunjo, OIB 96908773850, Račišće 7,20264 Račišće</item>
      <item>Tonči Unković, OIB 47399062208, Račišće 245,20264 Račišće</item>
      <item>Agencija za osiguranje radničkih potraživanja u slučaju stečaja poslodavca, OIB 04323472109, Frankopanska 11,10000 Zagreb</item>
      <item>Jakica Tomašić, OIB 18056103897, Smokvica 245,20271 Smokvica</item>
      <item>Ivanka Sušić, OIB 74811324266, Gornji Kono 56,20000 Dubrovnik</item>
      <item>odv. Mile Mabić</item>
      <item>Rausion d.o.o.</item>
    </izvorni_sadrzaj>
    <derivirana_varijabla naziv="DomainObject.Predmet.SudioniciListAdressOIB_1">
      <item>MEDITERANSKA PLOVIDBA, dioničko društvo za prijevoz robe i putnika morem i priobaljem, OIB 24773832657, Trg kralja Tomislava 2,20260 Korčula</item>
      <item>GORAN ŠARIĆ</item>
      <item>MARIJO KAZNAČIĆ</item>
      <item>Nedjeljko Gugić, Gundulićeva 26/I,21000 Split</item>
      <item>TONĆI POŠE, Kneže,Račišće</item>
      <item>Vesna Žic</item>
      <item>Maroje Matana, Amruševa 7/3,10000 Zagreb</item>
      <item>Vesna Pešutić-Pisac</item>
      <item>Mladen Tvrdeić, Zatišje 21,10000 Zagreb</item>
      <item>PRIVREDNA BANKA ZAGREB d.d., OIB 02535697732, Račkog 6,10000 Zagreb</item>
      <item>Nita Svilokos</item>
      <item>BRODOSPLIT društvo s ograničenom odgovornošću, OIB 15413473504, Put Supavla 21,21000 Split</item>
      <item>Slaven Šoša</item>
      <item>Komunalno trgovačko društvo HOBER, društvo sa ograničenom odgovornošću, OIB 90015801532, Hrvatska bratska zajednica 69/II,20260 Korčula</item>
      <item>Marina Maslek</item>
      <item>HEP-Operator distribucijskog sustava d.o.o. za distribuciju i opskrbu električne energije,DP Elektrojug, OIB 46830600751, Ulica grada Vukovara 37,10000 Zagreb</item>
      <item>Hrvoje Tokić, 20000 Dubrovnik</item>
      <item>Županijska lučka uprava Korčula, OIB 11940092232, Hrvatske bratske zajednice 69,20260 Korčula</item>
      <item>Željana Kosović</item>
      <item>ŽDO Dubrovnik, Dropčeva 1,20000 Dubrovnik</item>
      <item>Dragan Tomić, 92,Čara</item>
      <item>Vladi Pešutić-Pisac, Riječka 6 (kod Darije Pešutić),21000 Split</item>
      <item>DRŽAVNA AGENCIJA ZA OSIGURANJE ŠTEDNIH ULOGA I SANACIJU BANAKA, OIB 94819327944, Jurišićeva 1,10000 Zagreb</item>
      <item>Ivo Staničić</item>
      <item>PRVI FAKTOR društvo s ograničenom odgovornošću za factoring, OIB 63278028623, Hektorovića 2,10000 Zagreb</item>
      <item>GRAD KORČULA</item>
      <item>Dragan Tomić, Čara</item>
      <item>Dragan Tvrdeić, Zatišje 21,10000 Zagreb</item>
      <item>KORKYRA SHIPPING d.o.o. za pomorstvo i putnička agencija, OIB 82322801160, Šetalište Frana Kršinića 4, ACI marina,20260 Korčula</item>
      <item>Marijo Kaznačić, 20000 Dubrovnik</item>
      <item>Vlado Commerce d.o.o., Ul 61 br.17,20260 Korčula</item>
      <item>POREZNA UPRAVA - Ispostava Korčula, Trg A. i S. Radića 1,20260 Korčula</item>
      <item>OPĆINSKI SUD U KORČULI  - ZK Odjel, Put Sv. Nikole bb,20260 Korčula</item>
      <item>Odvjetničko društvo Leko i partneri društvo s ograničenom odgovornošću, OIB 35913314365, Domagojeva 18,10000 Zagreb</item>
      <item>NARODNE NOVINE, dioničko društvo za izdavanje i tiskanje Službenog lista Republike Hrvatske, službenih i drugih obrazaca te , OIB 64546066176, Savski Gaj XIII. put 6,10000 Zagreb</item>
      <item>Cirkveni i partneri, odvjetničko društvo - u likvidaciji, OIB 30453279445, Radićeva 27,10000 Zagreb</item>
      <item>Odvjetničko društvo Čačić i partneri, 10000 Zagreb</item>
      <item>SINDIKAT POMORACA HRVATSKE, Krešimirova 4/II,51000 Rijeka</item>
      <item>LUČKA KAPETANIJA DUBROVNIK, Obala Pape Ivana Pavla II/1,20000 Dubrovnik</item>
      <item>HRVATSKA GOSPODARSKA KOMORA DNŽ, Pera Čingrije 6,20000 Dubrovnik</item>
      <item>Nora Matulić Sumić, OIB 87156716180, Lička 4a,21000 Split</item>
      <item>MILKA BATISTIĆ, OIB 96327157126, LUMBARDA,20260 Lumbarda</item>
      <item>ANTE BAŽDARIĆ, OIB 67111026640, ISMAELI 2,20260 Korčula</item>
      <item>VINKO BONGUARDO, OIB 96788950490, KOVAČKI PROLAZ 19,20260 Korčula</item>
      <item>ANDREJ BOTICA, OIB 57473628153, ZAGRADAC 39,20260 Korčula</item>
      <item>ANDRIJA BOTICA, OIB 36933727189, KNEŽ 358,20264 Račišće</item>
      <item>ANTE JOZO BOTICA, OIB 34640391396, RAČIŠĆE 353,20264 Račišće</item>
      <item>ANTE ZORAN BOTICA, OIB 99466390562, RAČIŠĆE 17,20264 Račišće</item>
      <item>IVANKA BOTICA, OIB 91899933724, LUMBARDSKA CESTA 57,20260 Korčula</item>
      <item>Nikša Botica, OIB 08234759170, Petrova 77 A,10000 Zagreb</item>
      <item>Sanja Botica, OIB 07624767779, Bana J. Jelačića 57,20250 Orebić</item>
      <item>Ivan Grbin, OIB 08268777673, Žrnovo 226,20275 Žrnovo</item>
      <item>Nikola Gugić, OIB 46338894567, Zagradac 19,20260 Korčula</item>
      <item>Nikola Jurišić, OIB 95867565998, Račišće 52,20264 Račišće</item>
      <item>Žarko Jurjević, OIB 59552252857, LUMBARDA 642 A (ranije: LUMBARDA, LUMBARDA, 638),20260 Lumbarda</item>
      <item>Baro Kriletić, OIB 96151801964, LUMBARDA 579 (ranije: LUMBARDA, LUMBARDA, 69),20260 Lumbarda</item>
      <item>Boženko Kriletić, OIB 77970118017, LUMBARDA 659 (ranije: LUMBARDA, LUMBARDA, 12),20260 Lumbarda</item>
      <item>Frano Leleković, OIB 24773832657, Račišće 0,20264 Račišće</item>
      <item>Nada Lipanović, OIB 15912876674, Josipa Jurja Strossmayera 49,31000 Osijek</item>
      <item>Ivica Marelić, OIB 11953930881, Čara 85,20273 Čara</item>
      <item>Petar Matić, OIB 19246887048, Račišće 108,20264 Račišće</item>
      <item>Jozo Milović, OIB 51499380427, Žrnovo 556,20275 Žrnovo</item>
      <item>Irena Rončević, OIB 06986943423, Ferenščica Vi. 18,10000 Zagreb</item>
      <item>Matko Silić, OIB 39315711280, Račišće 62,20264 Račišće</item>
      <item>Antun Stanišić, OIB 74452833880, Zagradac 69,20260 Korčula</item>
      <item>Milena Šunjo, OIB 96908773850, Račišće 7,20264 Račišće</item>
      <item>Tonči Unković, OIB 47399062208, Račišće 245,20264 Račišće</item>
      <item>Agencija za osiguranje radničkih potraživanja u slučaju stečaja poslodavca, OIB 04323472109, Frankopanska 11,10000 Zagreb</item>
      <item>Jakica Tomašić, OIB 18056103897, Smokvica 245,20271 Smokvica</item>
      <item>Ivanka Sušić, OIB 74811324266, Gornji Kono 56,20000 Dubrovnik</item>
      <item>odv. Mile Mabić</item>
      <item>Rausion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24773832657</item>
      <item>, OIB null</item>
      <item>, OIB null</item>
      <item>, OIB null</item>
      <item>, OIB null</item>
      <item>, OIB null</item>
      <item>, OIB null</item>
      <item>, OIB null</item>
      <item>, OIB null</item>
      <item>, OIB 02535697732</item>
      <item>, OIB null</item>
      <item>, OIB 15413473504</item>
      <item>, OIB null</item>
      <item>, OIB 90015801532</item>
      <item>, OIB null</item>
      <item>, OIB 46830600751</item>
      <item>, OIB null</item>
      <item>, OIB 11940092232</item>
      <item>, OIB null</item>
      <item>, OIB null</item>
      <item>, OIB null</item>
      <item>, OIB null</item>
      <item>, OIB 94819327944</item>
      <item>, OIB null</item>
      <item>, OIB 63278028623</item>
      <item>, OIB null</item>
      <item>, OIB null</item>
      <item>, OIB null</item>
      <item>, OIB 82322801160</item>
      <item>, OIB null</item>
      <item>, OIB null</item>
      <item>, OIB null</item>
      <item>, OIB null</item>
      <item>, OIB 35913314365</item>
      <item>, OIB 64546066176</item>
      <item>, OIB 30453279445</item>
      <item>, OIB null</item>
      <item>, OIB null</item>
      <item>, OIB null</item>
      <item>, OIB null</item>
      <item>, OIB 87156716180</item>
      <item>, OIB 96327157126</item>
      <item>, OIB 67111026640</item>
      <item>, OIB 96788950490</item>
      <item>, OIB 57473628153</item>
      <item>, OIB 36933727189</item>
      <item>, OIB 34640391396</item>
      <item>, OIB 99466390562</item>
      <item>, OIB 91899933724</item>
      <item>, OIB 08234759170</item>
      <item>, OIB 07624767779</item>
      <item>, OIB 08268777673</item>
      <item>, OIB 46338894567</item>
      <item>, OIB 95867565998</item>
      <item>, OIB 59552252857</item>
      <item>, OIB 96151801964</item>
      <item>, OIB 77970118017</item>
      <item>, OIB 24773832657</item>
      <item>, OIB 15912876674</item>
      <item>, OIB 11953930881</item>
      <item>, OIB 19246887048</item>
      <item>, OIB 51499380427</item>
      <item>, OIB 06986943423</item>
      <item>, OIB 39315711280</item>
      <item>, OIB 74452833880</item>
      <item>, OIB 96908773850</item>
      <item>, OIB 47399062208</item>
      <item>, OIB 04323472109</item>
      <item>, OIB 18056103897</item>
      <item>, OIB 74811324266</item>
      <item>, OIB null</item>
      <item>, OIB null</item>
    </izvorni_sadrzaj>
    <derivirana_varijabla naziv="DomainObject.Predmet.SudioniciListNazivOIB_1">
      <item>, OIB 24773832657</item>
      <item>, OIB null</item>
      <item>, OIB null</item>
      <item>, OIB null</item>
      <item>, OIB null</item>
      <item>, OIB null</item>
      <item>, OIB null</item>
      <item>, OIB null</item>
      <item>, OIB null</item>
      <item>, OIB 02535697732</item>
      <item>, OIB null</item>
      <item>, OIB 15413473504</item>
      <item>, OIB null</item>
      <item>, OIB 90015801532</item>
      <item>, OIB null</item>
      <item>, OIB 46830600751</item>
      <item>, OIB null</item>
      <item>, OIB 11940092232</item>
      <item>, OIB null</item>
      <item>, OIB null</item>
      <item>, OIB null</item>
      <item>, OIB null</item>
      <item>, OIB 94819327944</item>
      <item>, OIB null</item>
      <item>, OIB 63278028623</item>
      <item>, OIB null</item>
      <item>, OIB null</item>
      <item>, OIB null</item>
      <item>, OIB 82322801160</item>
      <item>, OIB null</item>
      <item>, OIB null</item>
      <item>, OIB null</item>
      <item>, OIB null</item>
      <item>, OIB 35913314365</item>
      <item>, OIB 64546066176</item>
      <item>, OIB 30453279445</item>
      <item>, OIB null</item>
      <item>, OIB null</item>
      <item>, OIB null</item>
      <item>, OIB null</item>
      <item>, OIB 87156716180</item>
      <item>, OIB 96327157126</item>
      <item>, OIB 67111026640</item>
      <item>, OIB 96788950490</item>
      <item>, OIB 57473628153</item>
      <item>, OIB 36933727189</item>
      <item>, OIB 34640391396</item>
      <item>, OIB 99466390562</item>
      <item>, OIB 91899933724</item>
      <item>, OIB 08234759170</item>
      <item>, OIB 07624767779</item>
      <item>, OIB 08268777673</item>
      <item>, OIB 46338894567</item>
      <item>, OIB 95867565998</item>
      <item>, OIB 59552252857</item>
      <item>, OIB 96151801964</item>
      <item>, OIB 77970118017</item>
      <item>, OIB 24773832657</item>
      <item>, OIB 15912876674</item>
      <item>, OIB 11953930881</item>
      <item>, OIB 19246887048</item>
      <item>, OIB 51499380427</item>
      <item>, OIB 06986943423</item>
      <item>, OIB 39315711280</item>
      <item>, OIB 74452833880</item>
      <item>, OIB 96908773850</item>
      <item>, OIB 47399062208</item>
      <item>, OIB 04323472109</item>
      <item>, OIB 18056103897</item>
      <item>, OIB 74811324266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F62C8A-708D-4417-836D-6570B42F90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400</properties:Words>
  <properties:Characters>2142</properties:Characters>
  <properties:Lines>71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2577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2018-06-01T12:58:00Z</dcterms:created>
  <dc:creator>Srđan Gavranić</dc:creator>
  <cp:lastModifiedBy>Srđan Gavranić</cp:lastModifiedBy>
  <cp:lastPrinted>2017-07-12T06:08:00Z</cp:lastPrinted>
  <dcterms:modified xmlns:xsi="http://www.w3.org/2001/XMLSchema-instance" xsi:type="dcterms:W3CDTF">2018-06-01T13:04:00Z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St-759/2011-487 / Odluka - Rješenje - određivanje završnog ročišta vjerovnika (rješenje_-_suglasnost_za_završni_diobni_popis_i_završno_ročište.docx)</vt:lpwstr>
  </prop:property>
  <prop:property name="CC_coloring" pid="4" fmtid="{D5CDD505-2E9C-101B-9397-08002B2CF9AE}">
    <vt:bool>false</vt:bool>
  </prop:property>
  <prop:property name="BrojStranica" pid="5" fmtid="{D5CDD505-2E9C-101B-9397-08002B2CF9AE}">
    <vt:i4>2</vt:i4>
  </prop:property>
</prop:Properties>
</file>