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82f3" w14:paraId="bad82f3" w:rsidRDefault="003C0A32" w:rsidP="003C0A32" w:rsidR="003C0A32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St-525/16-4</w:t>
      </w:r>
    </w:p>
    <w:p w:rsidRDefault="003C0A32" w:rsidP="003C0A32" w:rsidR="003C0A3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C0A32" w:rsidP="003C0A32" w:rsidR="003C0A3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3C0A32" w:rsidP="003C0A32" w:rsidR="003C0A3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3C0A32" w:rsidP="003C0A32" w:rsidR="003C0A32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PEKARA DAN-NOĆ j.d.o.o., OIB: 82648291662 sa sjedištem u Varaždinska ulica 16, Ivanec, dana 05. rujna 2016. godine</w:t>
      </w:r>
    </w:p>
    <w:p w:rsidRDefault="003C0A32" w:rsidP="003C0A32" w:rsidR="003C0A32">
      <w:pPr>
        <w:jc w:val="both"/>
      </w:pPr>
    </w:p>
    <w:p w:rsidRDefault="003C0A32" w:rsidP="003C0A32" w:rsidR="003C0A32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PEKARA DAN-NOĆ j.d.o.o., OIB: 82648291662 sa sjedištem u Varaždinska ulica 16, Ivanec</w:t>
      </w:r>
      <w:r>
        <w:rPr>
          <w:szCs w:val="24"/>
        </w:rPr>
        <w:t>, s danom 05. rujna 2016. u 13,00 sati.</w:t>
      </w:r>
    </w:p>
    <w:p w:rsidRDefault="003C0A32" w:rsidP="003C0A32" w:rsidR="003C0A32">
      <w:pPr>
        <w:jc w:val="both"/>
        <w:rPr>
          <w:szCs w:val="24"/>
        </w:rPr>
      </w:pPr>
    </w:p>
    <w:p w:rsidRDefault="003C0A32" w:rsidP="003C0A32" w:rsidR="003C0A32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PEKARA DAN-NOĆ j.d.o.o., OIB: 82648291662 sa sjedištem u Varaždinska ulica 16, Ivanec.</w:t>
      </w:r>
    </w:p>
    <w:p w:rsidRDefault="003C0A32" w:rsidP="003C0A32" w:rsidR="003C0A32">
      <w:pPr>
        <w:jc w:val="both"/>
      </w:pPr>
    </w:p>
    <w:p w:rsidRDefault="003C0A32" w:rsidP="003C0A32" w:rsidR="003C0A32">
      <w:pPr>
        <w:jc w:val="both"/>
      </w:pPr>
      <w:r>
        <w:tab/>
        <w:t>III Za stečajnog uprav</w:t>
      </w:r>
      <w:r w:rsidR="00125163">
        <w:t xml:space="preserve">itelja imenuje se </w:t>
      </w:r>
      <w:proofErr w:type="spellStart"/>
      <w:r w:rsidR="00125163">
        <w:t>Jelenko</w:t>
      </w:r>
      <w:proofErr w:type="spellEnd"/>
      <w:r w:rsidR="00125163">
        <w:t xml:space="preserve"> </w:t>
      </w:r>
      <w:proofErr w:type="spellStart"/>
      <w:r w:rsidR="00125163">
        <w:t>Lehki</w:t>
      </w:r>
      <w:proofErr w:type="spellEnd"/>
      <w:r w:rsidR="00125163">
        <w:t xml:space="preserve">, Pavla </w:t>
      </w:r>
      <w:proofErr w:type="spellStart"/>
      <w:r w:rsidR="00125163">
        <w:t>Hatza</w:t>
      </w:r>
      <w:proofErr w:type="spellEnd"/>
      <w:r w:rsidR="00125163">
        <w:t xml:space="preserve"> 10, Zagreb.</w:t>
      </w:r>
    </w:p>
    <w:p w:rsidRDefault="003C0A32" w:rsidP="003C0A32" w:rsidR="003C0A32">
      <w:pPr>
        <w:jc w:val="both"/>
        <w:rPr>
          <w:color w:val="FF0000"/>
        </w:rPr>
      </w:pPr>
    </w:p>
    <w:p w:rsidRDefault="003C0A32" w:rsidP="003C0A32" w:rsidR="003C0A32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C0A32" w:rsidP="003C0A32" w:rsidR="003C0A32">
      <w:pPr>
        <w:jc w:val="both"/>
        <w:rPr>
          <w:szCs w:val="24"/>
        </w:rPr>
      </w:pPr>
    </w:p>
    <w:p w:rsidRDefault="003C0A32" w:rsidP="003C0A32" w:rsidR="003C0A32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PEKARA DAN-NOĆ j.d.o.o., OIB: 82648291662 sa sjedištem u Varaždinska ulica 16, Ivanec</w:t>
      </w:r>
      <w:r>
        <w:rPr>
          <w:szCs w:val="24"/>
        </w:rPr>
        <w:t>, bit će brisan iz sudskog registra.</w:t>
      </w: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jc w:val="both"/>
        <w:rPr>
          <w:szCs w:val="24"/>
        </w:rPr>
      </w:pPr>
      <w:r>
        <w:rPr>
          <w:szCs w:val="24"/>
        </w:rPr>
        <w:tab/>
        <w:t xml:space="preserve">Predlagatelj je dana 29. ožujka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jc w:val="center"/>
        <w:rPr>
          <w:szCs w:val="24"/>
        </w:rPr>
      </w:pPr>
      <w:r>
        <w:rPr>
          <w:szCs w:val="24"/>
        </w:rPr>
        <w:t>U Varaždinu, 05. rujna 2016.</w:t>
      </w:r>
    </w:p>
    <w:p w:rsidRDefault="003C0A32" w:rsidP="003C0A32" w:rsidR="003C0A32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3C0A32" w:rsidP="003C0A32" w:rsidR="003C0A32">
      <w:pPr>
        <w:rPr>
          <w:szCs w:val="24"/>
        </w:rPr>
      </w:pPr>
      <w:r>
        <w:rPr>
          <w:szCs w:val="24"/>
        </w:rPr>
        <w:t xml:space="preserve">     </w:t>
      </w:r>
    </w:p>
    <w:p w:rsidRDefault="003C0A32" w:rsidP="003C0A32" w:rsidR="003C0A3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3C0A32" w:rsidP="003C0A32" w:rsidR="003C0A32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3C0A32" w:rsidP="003C0A32" w:rsidR="003C0A32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3C0A32" w:rsidP="003C0A32" w:rsidR="003C0A32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3C0A32" w:rsidP="003C0A32" w:rsidR="003C0A32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3C0A32" w:rsidP="003C0A32" w:rsidR="003C0A32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rPr>
          <w:szCs w:val="24"/>
        </w:rPr>
      </w:pPr>
      <w:r>
        <w:rPr>
          <w:szCs w:val="24"/>
        </w:rPr>
        <w:t>DNA:</w:t>
      </w:r>
    </w:p>
    <w:p w:rsidRDefault="003C0A32" w:rsidP="003C0A32" w:rsidR="003C0A32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C0A32" w:rsidP="003C0A32" w:rsidR="003C0A32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C0A32" w:rsidP="003C0A32" w:rsidR="003C0A3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PEKARA DAN-NOĆ j.d.o.o., OIB: 82648291662 sa sjedištem u Varaždinska ulica 16, Ivanec</w:t>
      </w:r>
    </w:p>
    <w:p w:rsidRDefault="003C0A32" w:rsidP="003C0A32" w:rsidR="003C0A32">
      <w:pPr>
        <w:numPr>
          <w:ilvl w:val="0"/>
          <w:numId w:val="47"/>
        </w:numPr>
        <w:rPr>
          <w:szCs w:val="24"/>
        </w:rPr>
      </w:pPr>
      <w:r>
        <w:t xml:space="preserve">Direktor dužnika Morat </w:t>
      </w:r>
      <w:proofErr w:type="spellStart"/>
      <w:r>
        <w:t>Šidjeći</w:t>
      </w:r>
      <w:proofErr w:type="spellEnd"/>
      <w:r>
        <w:t>, Ivanec, Varaždinska ulica 16</w:t>
      </w:r>
    </w:p>
    <w:p w:rsidRDefault="003C0A32" w:rsidP="003C0A32" w:rsidR="003C0A3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3C0A32" w:rsidP="003C0A32" w:rsidR="003C0A32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3C0A32" w:rsidP="003C0A32" w:rsidR="003C0A32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proofErr w:type="spellStart"/>
      <w:r w:rsidRPr="003C0A32">
        <w:rPr>
          <w:color w:themeColor="text1" w:val="000000"/>
          <w:szCs w:val="24"/>
        </w:rPr>
        <w:t>Jelenko</w:t>
      </w:r>
      <w:proofErr w:type="spellEnd"/>
      <w:r w:rsidRPr="003C0A32">
        <w:rPr>
          <w:color w:themeColor="text1" w:val="000000"/>
          <w:szCs w:val="24"/>
        </w:rPr>
        <w:t xml:space="preserve"> </w:t>
      </w:r>
      <w:proofErr w:type="spellStart"/>
      <w:r w:rsidRPr="003C0A32">
        <w:rPr>
          <w:color w:themeColor="text1" w:val="000000"/>
          <w:szCs w:val="24"/>
        </w:rPr>
        <w:t>Lehki</w:t>
      </w:r>
      <w:proofErr w:type="spellEnd"/>
      <w:r w:rsidR="00125163">
        <w:rPr>
          <w:color w:themeColor="text1" w:val="000000"/>
          <w:szCs w:val="24"/>
        </w:rPr>
        <w:t xml:space="preserve">, Pavla </w:t>
      </w:r>
      <w:proofErr w:type="spellStart"/>
      <w:r w:rsidR="00125163">
        <w:rPr>
          <w:color w:themeColor="text1" w:val="000000"/>
          <w:szCs w:val="24"/>
        </w:rPr>
        <w:t>Hatza</w:t>
      </w:r>
      <w:proofErr w:type="spellEnd"/>
      <w:r w:rsidR="00125163">
        <w:rPr>
          <w:color w:themeColor="text1" w:val="000000"/>
          <w:szCs w:val="24"/>
        </w:rPr>
        <w:t xml:space="preserve"> 10, Zagreb</w:t>
      </w:r>
    </w:p>
    <w:p w:rsidRDefault="003C0A32" w:rsidP="003C0A32" w:rsidR="003C0A3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rPr>
          <w:szCs w:val="24"/>
        </w:rPr>
      </w:pPr>
    </w:p>
    <w:p w:rsidRDefault="003C0A32" w:rsidP="003C0A32" w:rsidR="003C0A32">
      <w:pPr>
        <w:rPr>
          <w:szCs w:val="24"/>
        </w:rPr>
      </w:pPr>
    </w:p>
    <w:p w:rsidRDefault="003C0A32" w:rsidP="003C0A32" w:rsidR="003C0A32"/>
    <w:p w:rsidRDefault="003C0A32" w:rsidP="003C0A32" w:rsidR="003C0A32"/>
    <w:p w:rsidRDefault="00DA0242" w:rsidP="003C0A32" w:rsidR="00DA0242" w:rsidRPr="003C0A32"/>
    <w:sectPr w:rsidSect="0032366B" w:rsidR="00DA0242" w:rsidRPr="003C0A3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163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A32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07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C0A3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C0A3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732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St-525/2016-4</izvorni_sadrzaj>
    <derivirana_varijabla naziv="DomainObject.Oznaka_1">St-525/2016-4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DAN-NOĆ jednostavno društvo s ograničenom odgovornošću za proizvodnju i trgovinu</izvorni_sadrzaj>
    <derivirana_varijabla naziv="DomainObject.Predmet.ProtustrankaFormated_1">  PEKARA DAN-NOĆ jednostavno društvo s ograničenom odgovornošću za proizvodnju i trgovinu</derivirana_varijabla>
  </DomainObject.Predmet.ProtustrankaFormated>
  <DomainObject.Predmet.ProtustrankaFormatedOIB>
    <izvorni_sadrzaj>  PEKARA DAN-NOĆ jednostavno društvo s ograničenom odgovornošću za proizvodnju i trgovinu, OIB 82648291662</izvorni_sadrzaj>
    <derivirana_varijabla naziv="DomainObject.Predmet.ProtustrankaFormatedOIB_1">  PEKARA DAN-NOĆ jednostavno društvo s ograničenom odgovornošću za proizvodnju i trgovinu, OIB 82648291662</derivirana_varijabla>
  </DomainObject.Predmet.ProtustrankaFormatedOIB>
  <DomainObject.Predmet.ProtustrankaFormatedWithAdress>
    <izvorni_sadrzaj> PEKARA DAN-NOĆ jednostavno društvo s ograničenom odgovornošću za proizvodnju i trgovinu, Varaždinska ulica 16, 42240 Ivanec</izvorni_sadrzaj>
    <derivirana_varijabla naziv="DomainObject.Predmet.ProtustrankaFormatedWithAdress_1"> PEKARA DAN-NOĆ jednostavno društvo s ograničenom odgovornošću za proizvodnju i trgovinu, Varaždinska ulica 16, 42240 Ivanec</derivirana_varijabla>
  </DomainObject.Predmet.ProtustrankaFormatedWithAdress>
  <DomainObject.Predmet.ProtustrankaFormatedWithAdressOIB>
    <izvorni_sadrzaj> PEKARA DAN-NOĆ jednostavno društvo s ograničenom odgovornošću za proizvodnju i trgovinu, OIB 82648291662, Varaždinska ulica 16, 42240 Ivanec</izvorni_sadrzaj>
    <derivirana_varijabla naziv="DomainObject.Predmet.ProtustrankaFormatedWithAdressOIB_1"> PEKARA DAN-NOĆ jednostavno društvo s ograničenom odgovornošću za proizvodnju i trgovinu, OIB 82648291662, Varaždinska ulica 16, 42240 Ivanec</derivirana_varijabla>
  </DomainObject.Predmet.ProtustrankaFormatedWithAdressOIB>
  <DomainObject.Predmet.ProtustrankaWithAdress>
    <izvorni_sadrzaj>PEKARA DAN-NOĆ jednostavno društvo s ograničenom odgovornošću za proizvodnju i trgovinu Varaždinska ulica 16, 42240 Ivanec</izvorni_sadrzaj>
    <derivirana_varijabla naziv="DomainObject.Predmet.ProtustrankaWithAdress_1">PEKARA DAN-NOĆ jednostavno društvo s ograničenom odgovornošću za proizvodnju i trgovinu Varaždinska ulica 16, 42240 Ivanec</derivirana_varijabla>
  </DomainObject.Predmet.ProtustrankaWithAdress>
  <DomainObject.Predmet.ProtustrankaWithAdressOIB>
    <izvorni_sadrzaj>PEKARA DAN-NOĆ jednostavno društvo s ograničenom odgovornošću za proizvodnju i trgovinu, OIB 82648291662, Varaždinska ulica 16, 42240 Ivanec</izvorni_sadrzaj>
    <derivirana_varijabla naziv="DomainObject.Predmet.ProtustrankaWithAdressOIB_1">PEKARA DAN-NOĆ jednostavno društvo s ograničenom odgovornošću za proizvodnju i trgovinu, OIB 82648291662, Varaždinska ulica 16, 42240 Ivanec</derivirana_varijabla>
  </DomainObject.Predmet.ProtustrankaWithAdressOIB>
  <DomainObject.Predmet.ProtustrankaNazivFormated>
    <izvorni_sadrzaj>PEKARA DAN-NOĆ jednostavno društvo s ograničenom odgovornošću za proizvodnju i trgovinu</izvorni_sadrzaj>
    <derivirana_varijabla naziv="DomainObject.Predmet.ProtustrankaNazivFormated_1">PEKARA DAN-NOĆ jednostavno društvo s ograničenom odgovornošću za proizvodnju i trgovinu</derivirana_varijabla>
  </DomainObject.Predmet.ProtustrankaNazivFormated>
  <DomainObject.Predmet.ProtustrankaNazivFormatedOIB>
    <izvorni_sadrzaj>PEKARA DAN-NOĆ jednostavno društvo s ograničenom odgovornošću za proizvodnju i trgovinu, OIB 82648291662</izvorni_sadrzaj>
    <derivirana_varijabla naziv="DomainObject.Predmet.ProtustrankaNazivFormatedOIB_1">PEKARA DAN-NOĆ jednostavno društvo s ograničenom odgovornošću za proizvodnju i trgovinu, OIB 82648291662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63494.42</izvorni_sadrzaj>
    <derivirana_varijabla naziv="DomainObject.Predmet.TrenutnaVrijednost_1">63494.42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DAN-NOĆ jednostavno društvo s ograničenom odgovornošću za proizvodnju i trgovinu</item>
    </izvorni_sadrzaj>
    <derivirana_varijabla naziv="DomainObject.Predmet.ProtuStrankaListFormated_1">
      <item>PEKARA DAN-NOĆ jednostavno društvo s ograničenom odgovornošću za proizvodnju i trgovinu</item>
    </derivirana_varijabla>
  </DomainObject.Predmet.ProtuStrankaListFormated>
  <DomainObject.Predmet.ProtuStrankaListFormatedOIB>
    <izvorni_sadrzaj>
      <item>PEKARA DAN-NOĆ jednostavno društvo s ograničenom odgovornošću za proizvodnju i trgovinu, OIB 82648291662</item>
    </izvorni_sadrzaj>
    <derivirana_varijabla naziv="DomainObject.Predmet.ProtuStrankaListFormatedOIB_1">
      <item>PEKARA DAN-NOĆ jednostavno društvo s ograničenom odgovornošću za proizvodnju i trgovinu, OIB 82648291662</item>
    </derivirana_varijabla>
  </DomainObject.Predmet.ProtuStrankaListFormatedOIB>
  <DomainObject.Predmet.ProtuStrankaListFormatedWithAdress>
    <izvorni_sadrzaj>
      <item>PEKARA DAN-NOĆ jednostavno društvo s ograničenom odgovornošću za proizvodnju i trgovinu, Varaždinska ulica 16, 42240 Ivanec</item>
    </izvorni_sadrzaj>
    <derivirana_varijabla naziv="DomainObject.Predmet.ProtuStrankaListFormatedWithAdress_1">
      <item>PEKARA DAN-NOĆ jednostavno društvo s ograničenom odgovornošću za proizvodnju i trgovinu, Varaždinska ulica 16, 42240 Ivanec</item>
    </derivirana_varijabla>
  </DomainObject.Predmet.ProtuStrankaListFormatedWithAdress>
  <DomainObject.Predmet.ProtuStrankaListFormatedWithAdressOIB>
    <izvorni_sadrzaj>
      <item>PEKARA DAN-NOĆ jednostavno društvo s ograničenom odgovornošću za proizvodnju i trgovinu, OIB 82648291662, Varaždinska ulica 16, 42240 Ivanec</item>
    </izvorni_sadrzaj>
    <derivirana_varijabla naziv="DomainObject.Predmet.ProtuStrankaListFormatedWithAdressOIB_1">
      <item>PEKARA DAN-NOĆ jednostavno društvo s ograničenom odgovornošću za proizvodnju i trgovinu, OIB 82648291662, Varaždinska ulica 16, 42240 Ivanec</item>
    </derivirana_varijabla>
  </DomainObject.Predmet.ProtuStrankaListFormatedWithAdressOIB>
  <DomainObject.Predmet.ProtuStrankaListNazivFormated>
    <izvorni_sadrzaj>
      <item>PEKARA DAN-NOĆ jednostavno društvo s ograničenom odgovornošću za proizvodnju i trgovinu</item>
    </izvorni_sadrzaj>
    <derivirana_varijabla naziv="DomainObject.Predmet.ProtuStrankaListNazivFormated_1">
      <item>PEKARA DAN-NOĆ jednostavno društvo s ograničenom odgovornošću za proizvodnju i trgovinu</item>
    </derivirana_varijabla>
  </DomainObject.Predmet.ProtuStrankaListNazivFormated>
  <DomainObject.Predmet.ProtuStrankaListNazivFormatedOIB>
    <izvorni_sadrzaj>
      <item>PEKARA DAN-NOĆ jednostavno društvo s ograničenom odgovornošću za proizvodnju i trgovinu, OIB 82648291662</item>
    </izvorni_sadrzaj>
    <derivirana_varijabla naziv="DomainObject.Predmet.ProtuStrankaListNazivFormatedOIB_1">
      <item>PEKARA DAN-NOĆ jednostavno društvo s ograničenom odgovornošću za proizvodnju i trgovinu, OIB 82648291662</item>
    </derivirana_varijabla>
  </DomainObject.Predmet.ProtuStrankaListNazivFormatedOIB>
  <DomainObject.Predmet.OstaliListFormated>
    <izvorni_sadrzaj>
      <item>Sudski registar</item>
      <item>Morat Šidjeći</item>
    </izvorni_sadrzaj>
    <derivirana_varijabla naziv="DomainObject.Predmet.OstaliListFormated_1">
      <item>Sudski registar</item>
      <item>Morat Šidjeći</item>
    </derivirana_varijabla>
  </DomainObject.Predmet.OstaliListFormated>
  <DomainObject.Predmet.OstaliListFormatedOIB>
    <izvorni_sadrzaj>
      <item>Sudski registar</item>
      <item>Morat Šidjeći, OIB 31118373562</item>
    </izvorni_sadrzaj>
    <derivirana_varijabla naziv="DomainObject.Predmet.OstaliListFormatedOIB_1">
      <item>Sudski registar</item>
      <item>Morat Šidjeći, OIB 31118373562</item>
    </derivirana_varijabla>
  </DomainObject.Predmet.OstaliListFormatedOIB>
  <DomainObject.Predmet.OstaliListFormatedWithAdress>
    <izvorni_sadrzaj>
      <item>Sudski registar</item>
      <item>Morat Šidjeći</item>
    </izvorni_sadrzaj>
    <derivirana_varijabla naziv="DomainObject.Predmet.OstaliListFormatedWithAdress_1">
      <item>Sudski registar</item>
      <item>Morat Šidjeći</item>
    </derivirana_varijabla>
  </DomainObject.Predmet.OstaliListFormatedWithAdress>
  <DomainObject.Predmet.OstaliListFormatedWithAdressOIB>
    <izvorni_sadrzaj>
      <item>Sudski registar</item>
      <item>Morat Šidjeći, OIB 31118373562</item>
    </izvorni_sadrzaj>
    <derivirana_varijabla naziv="DomainObject.Predmet.OstaliListFormatedWithAdressOIB_1">
      <item>Sudski registar</item>
      <item>Morat Šidjeći, OIB 31118373562</item>
    </derivirana_varijabla>
  </DomainObject.Predmet.OstaliListFormatedWithAdressOIB>
  <DomainObject.Predmet.OstaliListNazivFormated>
    <izvorni_sadrzaj>
      <item>Sudski registar</item>
      <item>Morat Šidjeći</item>
    </izvorni_sadrzaj>
    <derivirana_varijabla naziv="DomainObject.Predmet.OstaliListNazivFormated_1">
      <item>Sudski registar</item>
      <item>Morat Šidjeći</item>
    </derivirana_varijabla>
  </DomainObject.Predmet.OstaliListNazivFormated>
  <DomainObject.Predmet.OstaliListNazivFormatedOIB>
    <izvorni_sadrzaj>
      <item>Sudski registar</item>
      <item>Morat Šidjeći, OIB 31118373562</item>
    </izvorni_sadrzaj>
    <derivirana_varijabla naziv="DomainObject.Predmet.OstaliListNazivFormatedOIB_1">
      <item>Sudski registar</item>
      <item>Morat Šidjeći, OIB 31118373562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St-525/2016-4</izvorni_sadrzaj>
    <derivirana_varijabla naziv="DomainObject.PoslovniBrojDokumenta_1">St-525/2016-4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DAN-NOĆ jednostavno društvo s ograničenom odgovornošću za proizvodnju i trgovinu</izvorni_sadrzaj>
    <derivirana_varijabla naziv="DomainObject.Predmet.ProtustrankaIDrugi_1">PEKARA DAN-NOĆ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PEKARA DAN-NOĆ jednostavno društvo s ograničenom odgovornošću za proizvodnju i trgovinu, OIB 82648291662, Varaždinska ulica 16, 42240 Ivanec</izvorni_sadrzaj>
    <derivirana_varijabla naziv="DomainObject.Predmet.ProtustrankaIDrugiAdressOIB_1">PEKARA DAN-NOĆ jednostavno društvo s ograničenom odgovornošću za proizvodnju i trgovinu, OIB 82648291662, Varaždinska ulica 16,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DAN-NOĆ jednostavno društvo s ograničenom odgovornošću za proizvodnju i trgovinu</item>
      <item>Sudski registar</item>
      <item>Morat Šidjeći</item>
    </izvorni_sadrzaj>
    <derivirana_varijabla naziv="DomainObject.Predmet.SudioniciListNaziv_1">
      <item>Financijska agencija</item>
      <item>PEKARA DAN-NOĆ jednostavno društvo s ograničenom odgovornošću za proizvodnju i trgovinu</item>
      <item>Sudski registar</item>
      <item>Morat Šidjeći</item>
    </derivirana_varijabla>
  </DomainObject.Predmet.SudioniciListNaziv>
  <DomainObject.Predmet.SudioniciListAdressOIB>
    <izvorni_sadrzaj>
      <item>Financijska agencija, OIB 85821130368, A. Cesarca 2,42000 Varaždin</item>
      <item>PEKARA DAN-NOĆ jednostavno društvo s ograničenom odgovornošću za proizvodnju i trgovinu, OIB 82648291662, Varaždinska ulica 16,42240 Ivanec</item>
      <item>Sudski registar</item>
      <item>Morat Šidjeći, OIB 31118373562</item>
    </izvorni_sadrzaj>
    <derivirana_varijabla naziv="DomainObject.Predmet.SudioniciListAdressOIB_1">
      <item>Financijska agencija, OIB 85821130368, A. Cesarca 2,42000 Varaždin</item>
      <item>PEKARA DAN-NOĆ jednostavno društvo s ograničenom odgovornošću za proizvodnju i trgovinu, OIB 82648291662, Varaždinska ulica 16,42240 Ivanec</item>
      <item>Sudski registar</item>
      <item>Morat Šidjeći, OIB 31118373562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7EE8D-818B-49BF-8E19-CEB5E0265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2786</properties:Characters>
  <properties:Lines>88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2016-09-05T09:54:00Z</cp:lastPrinted>
  <dcterms:modified xmlns:xsi="http://www.w3.org/2001/XMLSchema-instance" xsi:type="dcterms:W3CDTF">2016-09-05T09:54:00Z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St-525/2016-4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