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ab86" w14:paraId="ba9ab86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E75860">
        <w:rPr>
          <w:sz w:val="22"/>
          <w:szCs w:val="22"/>
        </w:rPr>
        <w:t>3</w:t>
      </w:r>
      <w:r w:rsidR="009F4348">
        <w:rPr>
          <w:sz w:val="22"/>
          <w:szCs w:val="22"/>
        </w:rPr>
        <w:t>7</w:t>
      </w:r>
      <w:r w:rsidR="00AC28EB">
        <w:rPr>
          <w:sz w:val="22"/>
          <w:szCs w:val="22"/>
        </w:rPr>
        <w:t>1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AC28EB">
        <w:rPr>
          <w:sz w:val="22"/>
          <w:szCs w:val="22"/>
        </w:rPr>
        <w:t xml:space="preserve">GRADNJA DUGA jednostavno društvo s ograničenom odgovornošću za građenje i usluge, </w:t>
      </w:r>
      <w:proofErr w:type="spellStart"/>
      <w:r w:rsidR="00AC28EB">
        <w:rPr>
          <w:sz w:val="22"/>
          <w:szCs w:val="22"/>
        </w:rPr>
        <w:t>Štakorovec</w:t>
      </w:r>
      <w:proofErr w:type="spellEnd"/>
      <w:r w:rsidR="00AC28EB">
        <w:rPr>
          <w:sz w:val="22"/>
          <w:szCs w:val="22"/>
        </w:rPr>
        <w:t>, Jablanova ulica 15, OIB: 31319238902</w:t>
      </w:r>
      <w:r w:rsidRPr="00190E50">
        <w:rPr>
          <w:sz w:val="22"/>
          <w:szCs w:val="22"/>
        </w:rPr>
        <w:t xml:space="preserve">, dana </w:t>
      </w:r>
      <w:r w:rsidR="006A483E">
        <w:rPr>
          <w:sz w:val="22"/>
          <w:szCs w:val="22"/>
        </w:rPr>
        <w:t>27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U Zagrebu 2</w:t>
      </w:r>
      <w:r w:rsidR="006A483E">
        <w:rPr>
          <w:sz w:val="22"/>
          <w:szCs w:val="22"/>
        </w:rPr>
        <w:t>7</w:t>
      </w:r>
      <w:r w:rsidR="00190E50" w:rsidRPr="00190E50">
        <w:rPr>
          <w:sz w:val="22"/>
          <w:szCs w:val="22"/>
        </w:rPr>
        <w:t>. listopada 2017. godine</w:t>
      </w:r>
    </w:p>
    <w:p w:rsidRDefault="00E90467" w:rsidP="00132274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132274" w:rsidR="00132274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132274">
        <w:rPr>
          <w:sz w:val="22"/>
          <w:szCs w:val="22"/>
        </w:rPr>
        <w:t xml:space="preserve">, </w:t>
      </w:r>
      <w:r w:rsidR="00132274">
        <w:t>v.r.</w:t>
      </w:r>
    </w:p>
    <w:p w:rsidRDefault="00132274" w:rsidP="00132274" w:rsidR="00132274">
      <w:pPr>
        <w:jc w:val="right"/>
      </w:pPr>
    </w:p>
    <w:p w:rsidRDefault="00132274" w:rsidP="00132274" w:rsidR="00132274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32274" w:rsidP="00132274" w:rsidR="00132274">
      <w:pPr>
        <w:jc w:val="right"/>
      </w:pPr>
      <w:r>
        <w:t>ovlašteni službenik</w:t>
      </w:r>
    </w:p>
    <w:p w:rsidRDefault="00132274" w:rsidP="00132274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32274"/>
    <w:rsid w:val="00190E50"/>
    <w:rsid w:val="001C3E76"/>
    <w:rsid w:val="0026578C"/>
    <w:rsid w:val="002D642B"/>
    <w:rsid w:val="003175CD"/>
    <w:rsid w:val="00352253"/>
    <w:rsid w:val="003C2AD4"/>
    <w:rsid w:val="00422F8C"/>
    <w:rsid w:val="00427301"/>
    <w:rsid w:val="0043039F"/>
    <w:rsid w:val="006A483E"/>
    <w:rsid w:val="00712648"/>
    <w:rsid w:val="00746294"/>
    <w:rsid w:val="007D721C"/>
    <w:rsid w:val="00802DA3"/>
    <w:rsid w:val="008505D5"/>
    <w:rsid w:val="009247DD"/>
    <w:rsid w:val="00997C3E"/>
    <w:rsid w:val="009F4348"/>
    <w:rsid w:val="00AC28EB"/>
    <w:rsid w:val="00B0006C"/>
    <w:rsid w:val="00B96E30"/>
    <w:rsid w:val="00CF4C5C"/>
    <w:rsid w:val="00D236D1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32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27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27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27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27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32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27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27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27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27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2371</izvorni_sadrzaj>
    <derivirana_varijabla naziv="DomainObject.Predmet.Broj_1">2371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St-2371/2017</izvorni_sadrzaj>
    <derivirana_varijabla naziv="DomainObject.Predmet.OznakaBroj_1">St-2371/2017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DUGA jednostavno društvo s ograničenom odgovornošću za građenje i usluge zastupanog po punomoćniku Dejan Pastva</izvorni_sadrzaj>
    <derivirana_varijabla naziv="DomainObject.Predmet.ProtustrankaFormated_1">  GRADNJA DUGA jednostavno društvo s ograničenom odgovornošću za građenje i usluge zastupanog po punomoćniku Dejan Pastva</derivirana_varijabla>
  </DomainObject.Predmet.ProtustrankaFormated>
  <DomainObject.Predmet.ProtustrankaFormatedOIB>
    <izvorni_sadrzaj>  GRADNJA DUGA jednostavno društvo s ograničenom odgovornošću za građenje i usluge, OIB 31319238902 zastupanog po punomoćniku Dejan Pastva</izvorni_sadrzaj>
    <derivirana_varijabla naziv="DomainObject.Predmet.ProtustrankaFormatedOIB_1">  GRADNJA DUGA jednostavno društvo s ograničenom odgovornošću za građenje i usluge, OIB 31319238902 zastupanog po punomoćniku Dejan Pastva</derivirana_varijabla>
  </DomainObject.Predmet.ProtustrankaFormatedOIB>
  <DomainObject.Predmet.ProtustrankaFormatedWithAdress>
    <izvorni_sadrzaj> GRADNJA DUGA jednostavno društvo s ograničenom odgovornošću za građenje i usluge, Jablanova ulica 15, 10370 Štakorovec zastupanog po punomoćniku Dejan Pastva</izvorni_sadrzaj>
    <derivirana_varijabla naziv="DomainObject.Predmet.ProtustrankaFormatedWithAdress_1"> GRADNJA DUGA jednostavno društvo s ograničenom odgovornošću za građenje i usluge, Jablanova ulica 15, 10370 Štakorovec zastupanog po punomoćniku Dejan Pastva</derivirana_varijabla>
  </DomainObject.Predmet.ProtustrankaFormatedWithAdress>
  <DomainObject.Predmet.ProtustrankaFormatedWithAdressOIB>
    <izvorni_sadrzaj> GRADNJA DUGA jednostavno društvo s ograničenom odgovornošću za građenje i usluge, OIB 31319238902, Jablanova ulica 15, 10370 Štakorovec zastupanog po punomoćniku Dejan Pastva</izvorni_sadrzaj>
    <derivirana_varijabla naziv="DomainObject.Predmet.ProtustrankaFormatedWithAdressOIB_1"> GRADNJA DUGA jednostavno društvo s ograničenom odgovornošću za građenje i usluge, OIB 31319238902, Jablanova ulica 15, 10370 Štakorovec zastupanog po punomoćniku Dejan Pastva</derivirana_varijabla>
  </DomainObject.Predmet.ProtustrankaFormatedWithAdressOIB>
  <DomainObject.Predmet.ProtustrankaWithAdress>
    <izvorni_sadrzaj>GRADNJA DUGA jednostavno društvo s ograničenom odgovornošću za građenje i usluge Jablanova ulica 15, 10370 Štakorovec</izvorni_sadrzaj>
    <derivirana_varijabla naziv="DomainObject.Predmet.ProtustrankaWithAdress_1">GRADNJA DUGA jednostavno društvo s ograničenom odgovornošću za građenje i usluge Jablanova ulica 15, 10370 Štakorovec</derivirana_varijabla>
  </DomainObject.Predmet.ProtustrankaWithAdress>
  <DomainObject.Predmet.ProtustrankaWithAdressOIB>
    <izvorni_sadrzaj>GRADNJA DUGA jednostavno društvo s ograničenom odgovornošću za građenje i usluge, OIB 31319238902, Jablanova ulica 15, 10370 Štakorovec</izvorni_sadrzaj>
    <derivirana_varijabla naziv="DomainObject.Predmet.ProtustrankaWithAdressOIB_1">GRADNJA DUGA jednostavno društvo s ograničenom odgovornošću za građenje i usluge, OIB 31319238902, Jablanova ulica 15, 10370 Štakorovec</derivirana_varijabla>
  </DomainObject.Predmet.ProtustrankaWithAdressOIB>
  <DomainObject.Predmet.ProtustrankaNazivFormated>
    <izvorni_sadrzaj>GRADNJA DUGA jednostavno društvo s ograničenom odgovornošću za građenje i usluge</izvorni_sadrzaj>
    <derivirana_varijabla naziv="DomainObject.Predmet.ProtustrankaNazivFormated_1">GRADNJA DUGA jednostavno društvo s ograničenom odgovornošću za građenje i usluge</derivirana_varijabla>
  </DomainObject.Predmet.ProtustrankaNazivFormated>
  <DomainObject.Predmet.ProtustrankaNazivFormatedOIB>
    <izvorni_sadrzaj>GRADNJA DUGA jednostavno društvo s ograničenom odgovornošću za građenje i usluge, OIB 31319238902</izvorni_sadrzaj>
    <derivirana_varijabla naziv="DomainObject.Predmet.ProtustrankaNazivFormatedOIB_1">GRADNJA DUGA jednostavno društvo s ograničenom odgovornošću za građenje i usluge, OIB 31319238902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DUGA jednostavno društvo s ograničenom odgovornošću za građenje i usluge zastupanog po punomoćniku Dejan Pastva</item>
    </izvorni_sadrzaj>
    <derivirana_varijabla naziv="DomainObject.Predmet.ProtuStrankaListFormated_1">
      <item>GRADNJA DUGA jednostavno društvo s ograničenom odgovornošću za građenje i usluge zastupanog po punomoćniku Dejan Pastva</item>
    </derivirana_varijabla>
  </DomainObject.Predmet.ProtuStrankaListFormated>
  <DomainObject.Predmet.ProtuStrankaListFormatedOIB>
    <izvorni_sadrzaj>
      <item>GRADNJA DUGA jednostavno društvo s ograničenom odgovornošću za građenje i usluge, OIB 31319238902 zastupanog po punomoćniku Dejan Pastva</item>
    </izvorni_sadrzaj>
    <derivirana_varijabla naziv="DomainObject.Predmet.ProtuStrankaListFormatedOIB_1">
      <item>GRADNJA DUGA jednostavno društvo s ograničenom odgovornošću za građenje i usluge, OIB 31319238902 zastupanog po punomoćniku Dejan Pastva</item>
    </derivirana_varijabla>
  </DomainObject.Predmet.ProtuStrankaListFormatedOIB>
  <DomainObject.Predmet.ProtuStrankaListFormatedWithAdress>
    <izvorni_sadrzaj>
      <item>GRADNJA DUGA jednostavno društvo s ograničenom odgovornošću za građenje i usluge, Jablanova ulica 15, 10370 Štakorovec zastupanog po punomoćniku Dejan Pastva</item>
    </izvorni_sadrzaj>
    <derivirana_varijabla naziv="DomainObject.Predmet.ProtuStrankaListFormatedWithAdress_1">
      <item>GRADNJA DUGA jednostavno društvo s ograničenom odgovornošću za građenje i usluge, Jablanova ulica 15, 10370 Štakorovec zastupanog po punomoćniku Dejan Pastva</item>
    </derivirana_varijabla>
  </DomainObject.Predmet.ProtuStrankaListFormatedWithAdress>
  <DomainObject.Predmet.ProtuStrankaListFormatedWithAdressOIB>
    <izvorni_sadrzaj>
      <item>GRADNJA DUGA jednostavno društvo s ograničenom odgovornošću za građenje i usluge, OIB 31319238902, Jablanova ulica 15, 10370 Štakorovec zastupanog po punomoćniku Dejan Pastva</item>
    </izvorni_sadrzaj>
    <derivirana_varijabla naziv="DomainObject.Predmet.ProtuStrankaListFormatedWithAdressOIB_1">
      <item>GRADNJA DUGA jednostavno društvo s ograničenom odgovornošću za građenje i usluge, OIB 31319238902, Jablanova ulica 15, 10370 Štakorovec zastupanog po punomoćniku Dejan Pastva</item>
    </derivirana_varijabla>
  </DomainObject.Predmet.ProtuStrankaListFormatedWithAdressOIB>
  <DomainObject.Predmet.ProtuStrankaListNazivFormated>
    <izvorni_sadrzaj>
      <item>GRADNJA DUGA jednostavno društvo s ograničenom odgovornošću za građenje i usluge</item>
    </izvorni_sadrzaj>
    <derivirana_varijabla naziv="DomainObject.Predmet.ProtuStrankaListNazivFormated_1">
      <item>GRADNJA DUGA jednostavno društvo s ograničenom odgovornošću za građenje i usluge</item>
    </derivirana_varijabla>
  </DomainObject.Predmet.ProtuStrankaListNazivFormated>
  <DomainObject.Predmet.ProtuStrankaListNazivFormatedOIB>
    <izvorni_sadrzaj>
      <item>GRADNJA DUGA jednostavno društvo s ograničenom odgovornošću za građenje i usluge, OIB 31319238902</item>
    </izvorni_sadrzaj>
    <derivirana_varijabla naziv="DomainObject.Predmet.ProtuStrankaListNazivFormatedOIB_1">
      <item>GRADNJA DUGA jednostavno društvo s ograničenom odgovornošću za građenje i usluge, OIB 31319238902</item>
    </derivirana_varijabla>
  </DomainObject.Predmet.ProtuStrankaListNazivFormatedOIB>
  <DomainObject.Predmet.OstaliListFormated>
    <izvorni_sadrzaj>
      <item>Dejan Pastva punomoćnik sudionika u postupku GRADNJA DUGA jednostavno društvo s ograničenom odgovornošću za građenje i usluge</item>
    </izvorni_sadrzaj>
    <derivirana_varijabla naziv="DomainObject.Predmet.OstaliListFormated_1">
      <item>Dejan Pastva punomoćnik sudionika u postupku GRADNJA DUGA jednostavno društvo s ograničenom odgovornošću za građenje i usluge</item>
    </derivirana_varijabla>
  </DomainObject.Predmet.OstaliListFormated>
  <DomainObject.Predmet.OstaliListFormatedOIB>
    <izvorni_sadrzaj>
      <item>Dejan Pastva, OIB 39784785749 punomoćnik sudionika u postupku GRADNJA DUGA jednostavno društvo s ograničenom odgovornošću za građenje i usluge</item>
    </izvorni_sadrzaj>
    <derivirana_varijabla naziv="DomainObject.Predmet.OstaliListFormatedOIB_1">
      <item>Dejan Pastva, OIB 39784785749 punomoćnik sudionika u postupku GRADNJA DUGA jednostavno društvo s ograničenom odgovornošću za građenje i usluge</item>
    </derivirana_varijabla>
  </DomainObject.Predmet.OstaliListFormatedOIB>
  <DomainObject.Predmet.OstaliListFormatedWithAdress>
    <izvorni_sadrzaj>
      <item>Dejan Pastva, Jablanova Ulica 15, 10370 Štakorovec punomoćnik sudionika u postupku GRADNJA DUGA jednostavno društvo s ograničenom odgovornošću za građenje i usluge</item>
    </izvorni_sadrzaj>
    <derivirana_varijabla naziv="DomainObject.Predmet.OstaliListFormatedWithAdress_1">
      <item>Dejan Pastva, Jablanova Ulica 15, 10370 Štakorovec punomoćnik sudionika u postupku GRADNJA DUGA jednostavno društvo s ograničenom odgovornošću za građenje i usluge</item>
    </derivirana_varijabla>
  </DomainObject.Predmet.OstaliListFormatedWithAdress>
  <DomainObject.Predmet.OstaliListFormatedWithAdressOIB>
    <izvorni_sadrzaj>
      <item>Dejan Pastva, OIB 39784785749, Jablanova Ulica 15, 10370 Štakorovec punomoćnik sudionika u postupku GRADNJA DUGA jednostavno društvo s ograničenom odgovornošću za građenje i usluge</item>
    </izvorni_sadrzaj>
    <derivirana_varijabla naziv="DomainObject.Predmet.OstaliListFormatedWithAdressOIB_1">
      <item>Dejan Pastva, OIB 39784785749, Jablanova Ulica 15, 10370 Štakorovec punomoćnik sudionika u postupku GRADNJA DUGA jednostavno društvo s ograničenom odgovornošću za građenje i usluge</item>
    </derivirana_varijabla>
  </DomainObject.Predmet.OstaliListFormatedWithAdressOIB>
  <DomainObject.Predmet.OstaliListNazivFormated>
    <izvorni_sadrzaj>
      <item>Dejan Pastva</item>
    </izvorni_sadrzaj>
    <derivirana_varijabla naziv="DomainObject.Predmet.OstaliListNazivFormated_1">
      <item>Dejan Pastva</item>
    </derivirana_varijabla>
  </DomainObject.Predmet.OstaliListNazivFormated>
  <DomainObject.Predmet.OstaliListNazivFormatedOIB>
    <izvorni_sadrzaj>
      <item>Dejan Pastva, OIB 39784785749</item>
    </izvorni_sadrzaj>
    <derivirana_varijabla naziv="DomainObject.Predmet.OstaliListNazivFormatedOIB_1">
      <item>Dejan Pastva, OIB 39784785749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DUGA jednostavno društvo s ograničenom odgovornošću za građenje i usluge</izvorni_sadrzaj>
    <derivirana_varijabla naziv="DomainObject.Predmet.ProtustrankaIDrugi_1">GRADNJA DUGA jednostavno društvo s ograničenom odgovornošću za građenje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DUGA jednostavno društvo s ograničenom odgovornošću za građenje i usluge, OIB 31319238902, Jablanova ulica 15, 10370 Štakorovec</izvorni_sadrzaj>
    <derivirana_varijabla naziv="DomainObject.Predmet.ProtustrankaIDrugiAdressOIB_1">GRADNJA DUGA jednostavno društvo s ograničenom odgovornošću za građenje i usluge, OIB 31319238902, Jablanova ulica 15, 10370 Štakorovec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DUGA jednostavno društvo s ograničenom odgovornošću za građenje i usluge</item>
      <item>Dejan Pastva</item>
    </izvorni_sadrzaj>
    <derivirana_varijabla naziv="DomainObject.Predmet.SudioniciListNaziv_1">
      <item>FINA Regionalni centar Zagreb</item>
      <item>GRADNJA DUGA jednostavno društvo s ograničenom odgovornošću za građenje i usluge</item>
      <item>Dejan Pastva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DUGA jednostavno društvo s ograničenom odgovornošću za građenje i usluge, OIB 31319238902, Jablanova ulica 15,10370 Štakorovec</item>
      <item>Dejan Pastva, OIB 39784785749, Jablanova Ulica 15,10370 Štakorovec</item>
    </izvorni_sadrzaj>
    <derivirana_varijabla naziv="DomainObject.Predmet.SudioniciListAdressOIB_1">
      <item>FINA Regionalni centar Zagreb, OIB 85821130368, Trg svibanjskih žrtava 1995. 1,10000 Zagreb</item>
      <item>GRADNJA DUGA jednostavno društvo s ograničenom odgovornošću za građenje i usluge, OIB 31319238902, Jablanova ulica 15,10370 Štakorovec</item>
      <item>Dejan Pastva, OIB 39784785749, Jablanova Ulica 15,10370 Štakorovec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31319238902</item>
      <item>, OIB 39784785749</item>
    </izvorni_sadrzaj>
    <derivirana_varijabla naziv="DomainObject.Predmet.SudioniciListNazivOIB_1">
      <item>, OIB 85821130368</item>
      <item>, OIB 31319238902</item>
      <item>, OIB 39784785749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3D4B1-8B98-48F3-B043-3A289CC4D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1696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2017-10-27T08:49:00Z</dcterms:created>
  <dc:creator>Ksenija Nol</dc:creator>
  <cp:lastModifiedBy>Ksenija Nol</cp:lastModifiedBy>
  <cp:lastPrinted>2017-10-27T12:25:00Z</cp:lastPrinted>
  <dcterms:modified xmlns:xsi="http://www.w3.org/2001/XMLSchema-instance" xsi:type="dcterms:W3CDTF">2017-10-27T12:26:00Z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