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28c8" w14:paraId="4d028c8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5145CD">
        <w:t>8</w:t>
      </w:r>
      <w:r w:rsidR="00FB1C6A">
        <w:t>/2016-</w:t>
      </w:r>
      <w:r w:rsidR="00FA1A7D">
        <w:t>13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F470D6" w:rsidP="008E6E5E" w:rsidR="00F470D6"/>
    <w:p w:rsidRDefault="00643B06" w:rsidP="00F470D6" w:rsidR="00F470D6">
      <w:pPr>
        <w:jc w:val="center"/>
      </w:pPr>
      <w:r>
        <w:t xml:space="preserve"> </w:t>
      </w:r>
      <w:r w:rsidR="00F470D6">
        <w:t xml:space="preserve">  R E P U B L I K </w:t>
      </w:r>
      <w:r>
        <w:t>A</w:t>
      </w:r>
      <w:r w:rsidR="00F470D6">
        <w:t xml:space="preserve">  H R V A T S K </w:t>
      </w:r>
      <w:r>
        <w:t>A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B37DAF">
        <w:t xml:space="preserve"> </w:t>
      </w:r>
      <w:r w:rsidR="00CE3524">
        <w:t>Marinom</w:t>
      </w:r>
      <w:r w:rsidR="00990747">
        <w:t xml:space="preserve"> Jaki, Križevci, Ferde </w:t>
      </w:r>
      <w:proofErr w:type="spellStart"/>
      <w:r w:rsidR="00990747">
        <w:t>Kerna</w:t>
      </w:r>
      <w:proofErr w:type="spellEnd"/>
      <w:r w:rsidR="00990747">
        <w:t xml:space="preserve"> 8</w:t>
      </w:r>
      <w:r w:rsidR="00B37DAF">
        <w:t xml:space="preserve">, OIB; </w:t>
      </w:r>
      <w:r w:rsidR="00990747">
        <w:t>38201030040</w:t>
      </w:r>
      <w:r w:rsidR="00CE3524">
        <w:t xml:space="preserve">, </w:t>
      </w:r>
      <w:r w:rsidR="00B37DAF">
        <w:t xml:space="preserve"> dana </w:t>
      </w:r>
      <w:r w:rsidR="00FA1A7D">
        <w:t>21. srpnja</w:t>
      </w:r>
      <w:r w:rsidR="00CE3524">
        <w:t xml:space="preserve">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1B28A6">
      <w:pPr>
        <w:jc w:val="both"/>
      </w:pPr>
      <w:r>
        <w:t>I.</w:t>
      </w:r>
      <w:r>
        <w:tab/>
      </w:r>
      <w:r w:rsidR="00FA1A7D">
        <w:t>Utvrđuje se da je u postupku stečaja potrošača nad imovinom potrošača</w:t>
      </w:r>
      <w:r>
        <w:t xml:space="preserve"> Marina Jaki, Križevci, Ferde </w:t>
      </w:r>
      <w:proofErr w:type="spellStart"/>
      <w:r>
        <w:t>Kerna</w:t>
      </w:r>
      <w:proofErr w:type="spellEnd"/>
      <w:r>
        <w:t xml:space="preserve"> 8, OIB; 38201030040</w:t>
      </w:r>
      <w:r w:rsidR="00851043">
        <w:t xml:space="preserve"> z</w:t>
      </w:r>
      <w:r w:rsidR="001B28A6">
        <w:t xml:space="preserve">a povjerenika </w:t>
      </w:r>
      <w:proofErr w:type="spellStart"/>
      <w:r w:rsidR="001B28A6">
        <w:t>imen</w:t>
      </w:r>
      <w:r w:rsidR="00851043">
        <w:t>ovn</w:t>
      </w:r>
      <w:proofErr w:type="spellEnd"/>
      <w:r w:rsidR="001B28A6">
        <w:t xml:space="preserve"> </w:t>
      </w:r>
      <w:r w:rsidR="00851043">
        <w:t>j</w:t>
      </w:r>
      <w:r w:rsidR="001B28A6">
        <w:t xml:space="preserve">e Stjepan </w:t>
      </w:r>
      <w:proofErr w:type="spellStart"/>
      <w:r w:rsidR="001B28A6">
        <w:t>Rakarec</w:t>
      </w:r>
      <w:proofErr w:type="spellEnd"/>
      <w:r w:rsidR="001B28A6">
        <w:t xml:space="preserve">, </w:t>
      </w:r>
      <w:proofErr w:type="spellStart"/>
      <w:r w:rsidR="001B28A6">
        <w:t>dipl.inž</w:t>
      </w:r>
      <w:proofErr w:type="spellEnd"/>
      <w:r w:rsidR="001B28A6">
        <w:t xml:space="preserve">. poljoprivrede iz </w:t>
      </w:r>
      <w:proofErr w:type="spellStart"/>
      <w:r w:rsidR="001B28A6">
        <w:t>Črnkovca</w:t>
      </w:r>
      <w:proofErr w:type="spellEnd"/>
      <w:r w:rsidR="001B28A6">
        <w:t xml:space="preserve">, </w:t>
      </w:r>
      <w:proofErr w:type="spellStart"/>
      <w:r w:rsidR="001B28A6">
        <w:t>Črnkovec</w:t>
      </w:r>
      <w:proofErr w:type="spellEnd"/>
      <w:r w:rsidR="001B28A6">
        <w:t xml:space="preserve"> 16, OIB; 64132194100.</w:t>
      </w:r>
    </w:p>
    <w:p w:rsidRDefault="001B28A6" w:rsidP="00CE3524" w:rsidR="001B28A6">
      <w:pPr>
        <w:jc w:val="both"/>
      </w:pPr>
    </w:p>
    <w:p w:rsidRDefault="00851043" w:rsidP="001B28A6" w:rsidR="001B28A6">
      <w:pPr>
        <w:jc w:val="both"/>
      </w:pPr>
      <w:r>
        <w:t>II.</w:t>
      </w:r>
      <w:r>
        <w:tab/>
        <w:t>Povjerenik će nakon zaključenja postupka u razdoblju provjere ponašanja u ime i za račun potrošača unovčavati imovinu potrošača i prikupljenim sredstvima namiriti nastale troškove postupka. O obavljenim radnjama povjerenik je dužan podnositi izviješća sudu.</w:t>
      </w:r>
    </w:p>
    <w:p w:rsidRDefault="001B28A6" w:rsidP="00CE3524" w:rsidR="001B28A6">
      <w:pPr>
        <w:jc w:val="both"/>
      </w:pPr>
    </w:p>
    <w:p w:rsidRDefault="00851043" w:rsidP="00D33525" w:rsidR="00D33525">
      <w:pPr>
        <w:jc w:val="both"/>
      </w:pPr>
      <w:r>
        <w:t>III</w:t>
      </w:r>
      <w:r w:rsidR="00D33525">
        <w:t>.</w:t>
      </w:r>
      <w:r w:rsidR="00D33525">
        <w:tab/>
      </w:r>
      <w:r>
        <w:t xml:space="preserve">Ako potrošač u razdoblju provjere ponašanja stekne imovinu iz koje se mogu namiriti vjerovnici, na odgovarajući će se način primijeniti odredbe </w:t>
      </w:r>
      <w:r w:rsidR="00DC3985">
        <w:t xml:space="preserve">Stečajnog zakona o nastavljanju postupka radi naknadne diobe u slučajevima u kojima se otvoreni stečajni postupak ne provodi. </w:t>
      </w:r>
    </w:p>
    <w:p w:rsidRDefault="00204ED0" w:rsidP="00D33525" w:rsidR="00204ED0">
      <w:pPr>
        <w:jc w:val="both"/>
      </w:pPr>
    </w:p>
    <w:p w:rsidRDefault="00204ED0" w:rsidP="00D33525" w:rsidR="00204ED0">
      <w:pPr>
        <w:jc w:val="both"/>
      </w:pPr>
      <w:r>
        <w:t>IV.</w:t>
      </w:r>
      <w:r>
        <w:tab/>
        <w:t>Pozivaju se dužnici potrošača da svoje obveze bez odgode ispunjavaju povjereniku – za potrošača.</w:t>
      </w:r>
    </w:p>
    <w:p w:rsidRDefault="00204ED0" w:rsidP="00D33525" w:rsidR="00204ED0">
      <w:pPr>
        <w:jc w:val="both"/>
      </w:pPr>
    </w:p>
    <w:p w:rsidRDefault="00204ED0" w:rsidP="00D33525" w:rsidR="00204ED0">
      <w:pPr>
        <w:jc w:val="both"/>
      </w:pPr>
      <w:r>
        <w:t>V.</w:t>
      </w:r>
      <w:r>
        <w:tab/>
        <w:t xml:space="preserve">Nalaže se upis ovog rješenja u sve javne knjige, registre, upisnike i očevidnike u kojima je potrošač upisan kao nositelj nekog prava. </w:t>
      </w:r>
    </w:p>
    <w:p w:rsidRDefault="00204ED0" w:rsidP="00D33525" w:rsidR="00204ED0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030CE9" w:rsidP="00D33525" w:rsidR="00030CE9">
      <w:pPr>
        <w:jc w:val="center"/>
      </w:pPr>
    </w:p>
    <w:p w:rsidRDefault="00030CE9" w:rsidP="00030CE9" w:rsidR="00030CE9">
      <w:pPr>
        <w:jc w:val="both"/>
      </w:pPr>
      <w:r>
        <w:tab/>
        <w:t xml:space="preserve">Sud je u ovom postupku donio rješenje </w:t>
      </w:r>
      <w:proofErr w:type="spellStart"/>
      <w:r>
        <w:t>Sp</w:t>
      </w:r>
      <w:proofErr w:type="spellEnd"/>
      <w:r>
        <w:t>-8/2016-9 od 26.01.2017. godine kojim je otvorio postupak stečaja potrošača</w:t>
      </w:r>
      <w:r w:rsidR="00931D96">
        <w:t xml:space="preserve">, a istovremeno je i zaključio postupak stečaja potrošača iz razloga što iz popisa imovine i obveza potrošača te plana ispunjenja obveza proizlazi da imovina koja bi ušla u stečajnu masu nije dovoljna ni za namirenje troškova postupka odnosno ista je neznatne vrijednosti. </w:t>
      </w:r>
    </w:p>
    <w:p w:rsidRDefault="00931D96" w:rsidP="00030CE9" w:rsidR="00931D96">
      <w:pPr>
        <w:jc w:val="both"/>
      </w:pPr>
      <w:r>
        <w:tab/>
        <w:t xml:space="preserve">Kako je za povjerenika imenovan Stjepan </w:t>
      </w:r>
      <w:proofErr w:type="spellStart"/>
      <w:r>
        <w:t>Rakarac</w:t>
      </w:r>
      <w:proofErr w:type="spellEnd"/>
      <w:r>
        <w:t xml:space="preserve"> određene su i obveze povjerenika koje proizlaze iz odredbi Zakona o stečaju potrošača s obzirom da je sud donio rješenje o otvaranju i zatvaranju postupka stečaja p</w:t>
      </w:r>
      <w:r w:rsidR="00661997">
        <w:t>o</w:t>
      </w:r>
      <w:r>
        <w:t>trošača sukladno odredbama čl. 58. Zakona o stečaju potrošača (</w:t>
      </w:r>
      <w:proofErr w:type="spellStart"/>
      <w:r>
        <w:t>Nar.novine</w:t>
      </w:r>
      <w:proofErr w:type="spellEnd"/>
      <w:r>
        <w:t xml:space="preserve"> 100/15)</w:t>
      </w:r>
      <w:r w:rsidR="00183A9D">
        <w:t>.</w:t>
      </w:r>
    </w:p>
    <w:p w:rsidRDefault="00183A9D" w:rsidP="00183A9D" w:rsidR="00183A9D">
      <w:pPr>
        <w:jc w:val="center"/>
      </w:pPr>
      <w:r>
        <w:lastRenderedPageBreak/>
        <w:t>-2-</w:t>
      </w:r>
    </w:p>
    <w:p w:rsidRDefault="00183A9D" w:rsidP="00183A9D" w:rsidR="00183A9D">
      <w:pPr>
        <w:jc w:val="right"/>
      </w:pPr>
    </w:p>
    <w:p w:rsidRDefault="00C6321B" w:rsidP="00C6321B" w:rsidR="00D33525">
      <w:pPr>
        <w:jc w:val="right"/>
      </w:pPr>
      <w:proofErr w:type="spellStart"/>
      <w:r>
        <w:t>Sp</w:t>
      </w:r>
      <w:proofErr w:type="spellEnd"/>
      <w:r>
        <w:t>-8/2016-13</w:t>
      </w:r>
    </w:p>
    <w:p w:rsidRDefault="00D33525" w:rsidP="00030CE9" w:rsidR="008125D8">
      <w:pPr>
        <w:jc w:val="both"/>
      </w:pPr>
      <w:r>
        <w:tab/>
      </w:r>
      <w:r w:rsidR="00030CE9">
        <w:t xml:space="preserve"> </w:t>
      </w:r>
    </w:p>
    <w:p w:rsidRDefault="00030CE9" w:rsidP="00030CE9" w:rsidR="00030CE9">
      <w:pPr>
        <w:jc w:val="both"/>
      </w:pPr>
    </w:p>
    <w:p w:rsidRDefault="008125D8" w:rsidP="00D33525" w:rsidR="0062313A">
      <w:pPr>
        <w:jc w:val="both"/>
      </w:pPr>
      <w:r>
        <w:tab/>
        <w:t xml:space="preserve">Iz navedenog razloga riješeno je kao u izreci.  </w:t>
      </w:r>
    </w:p>
    <w:p w:rsidRDefault="00D33525" w:rsidP="00D33525" w:rsidR="00D33525">
      <w:pPr>
        <w:jc w:val="both"/>
      </w:pPr>
    </w:p>
    <w:p w:rsidRDefault="008B471D" w:rsidP="008125D8" w:rsidR="008B471D">
      <w:pPr>
        <w:jc w:val="center"/>
      </w:pPr>
      <w:r>
        <w:t xml:space="preserve">Križevci, </w:t>
      </w:r>
      <w:r w:rsidR="00C6321B">
        <w:t>21. srpanj</w:t>
      </w:r>
      <w:r w:rsidR="008125D8">
        <w:t xml:space="preserve"> 2017.</w:t>
      </w:r>
    </w:p>
    <w:p w:rsidRDefault="008B471D" w:rsidP="008B471D" w:rsidR="008B471D">
      <w:pPr>
        <w:jc w:val="center"/>
      </w:pPr>
    </w:p>
    <w:p w:rsidRDefault="008B471D" w:rsidP="008142CD" w:rsidR="008B471D">
      <w:pPr>
        <w:jc w:val="right"/>
      </w:pPr>
      <w:r>
        <w:t>Sudac; Marijan Vrbančić</w:t>
      </w:r>
      <w:r w:rsidR="00DF200E">
        <w:t>, v.r.</w:t>
      </w:r>
      <w:r w:rsidR="008142CD">
        <w:t xml:space="preserve"> </w:t>
      </w:r>
    </w:p>
    <w:p w:rsidRDefault="008125D8" w:rsidP="008142CD" w:rsidR="008125D8">
      <w:pPr>
        <w:jc w:val="right"/>
      </w:pPr>
    </w:p>
    <w:p w:rsidRDefault="008125D8" w:rsidP="008125D8" w:rsidR="008125D8">
      <w:pPr>
        <w:jc w:val="both"/>
      </w:pPr>
      <w:r>
        <w:t>Uputa o pravnom lijeku;</w:t>
      </w:r>
    </w:p>
    <w:p w:rsidRDefault="008125D8" w:rsidP="008125D8" w:rsidR="008125D8">
      <w:pPr>
        <w:jc w:val="both"/>
      </w:pPr>
      <w:r>
        <w:t>Protiv ovog rješenja može se izjaviti žalba, a žalba se izjavljuje u roku od 15 dana od dostave ovog rješenja o</w:t>
      </w:r>
      <w:r w:rsidR="00C350D4">
        <w:t>vome sudu u dva primjerka. Žalba ne odgađa provedbu rješenja.</w:t>
      </w:r>
    </w:p>
    <w:p w:rsidRDefault="00DF200E" w:rsidP="008125D8" w:rsidR="00DF200E">
      <w:pPr>
        <w:jc w:val="both"/>
      </w:pPr>
    </w:p>
    <w:p w:rsidRDefault="00DF200E" w:rsidP="008125D8" w:rsidR="00DF200E">
      <w:pPr>
        <w:jc w:val="both"/>
      </w:pPr>
    </w:p>
    <w:p w:rsidRDefault="00DF200E" w:rsidP="008125D8" w:rsidR="00DF200E">
      <w:pPr>
        <w:jc w:val="both"/>
      </w:pPr>
    </w:p>
    <w:p w:rsidRDefault="00DF200E" w:rsidP="008125D8" w:rsidR="00DF200E">
      <w:pPr>
        <w:jc w:val="both"/>
      </w:pPr>
    </w:p>
    <w:p w:rsidRDefault="00DF200E" w:rsidP="00DF200E" w:rsidR="00DF200E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DF200E" w:rsidP="00DF200E" w:rsidR="00DF200E">
      <w:pPr>
        <w:jc w:val="center"/>
      </w:pPr>
      <w:r>
        <w:tab/>
      </w:r>
      <w:r>
        <w:tab/>
      </w:r>
      <w:r>
        <w:tab/>
        <w:t xml:space="preserve">                         Dragica </w:t>
      </w:r>
      <w:proofErr w:type="spellStart"/>
      <w:r>
        <w:t>Barenić</w:t>
      </w:r>
      <w:proofErr w:type="spellEnd"/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A71E19" w:rsidP="00C350D4" w:rsidR="006E269F">
      <w:pPr>
        <w:jc w:val="both"/>
      </w:pPr>
      <w:r>
        <w:t xml:space="preserve"> </w:t>
      </w:r>
    </w:p>
    <w:p w:rsidRDefault="002C2948" w:rsidP="008B471D" w:rsidR="002C2948">
      <w:pPr>
        <w:jc w:val="both"/>
      </w:pPr>
    </w:p>
    <w:p w:rsidRDefault="00C350D4" w:rsidP="000C6B2A" w:rsidR="008B471D">
      <w:pPr>
        <w:jc w:val="both"/>
      </w:pPr>
      <w:r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0CE9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3A9D"/>
    <w:rsid w:val="001849A3"/>
    <w:rsid w:val="001B28A6"/>
    <w:rsid w:val="001E7EF7"/>
    <w:rsid w:val="00204ED0"/>
    <w:rsid w:val="0022397D"/>
    <w:rsid w:val="002915CA"/>
    <w:rsid w:val="002962EF"/>
    <w:rsid w:val="002C2948"/>
    <w:rsid w:val="003367D8"/>
    <w:rsid w:val="00353323"/>
    <w:rsid w:val="003A3477"/>
    <w:rsid w:val="003E643E"/>
    <w:rsid w:val="0047040D"/>
    <w:rsid w:val="00484E63"/>
    <w:rsid w:val="004F1BC6"/>
    <w:rsid w:val="005145CD"/>
    <w:rsid w:val="00535754"/>
    <w:rsid w:val="00572104"/>
    <w:rsid w:val="00577679"/>
    <w:rsid w:val="00580B41"/>
    <w:rsid w:val="0060396C"/>
    <w:rsid w:val="006214CE"/>
    <w:rsid w:val="0062313A"/>
    <w:rsid w:val="006375B1"/>
    <w:rsid w:val="00641E1D"/>
    <w:rsid w:val="00643B06"/>
    <w:rsid w:val="00645FD8"/>
    <w:rsid w:val="00661997"/>
    <w:rsid w:val="00662ABD"/>
    <w:rsid w:val="00696EFA"/>
    <w:rsid w:val="006D10C6"/>
    <w:rsid w:val="006D7CF7"/>
    <w:rsid w:val="006E269F"/>
    <w:rsid w:val="006E7FDB"/>
    <w:rsid w:val="00731DC1"/>
    <w:rsid w:val="00760CEA"/>
    <w:rsid w:val="00793281"/>
    <w:rsid w:val="007A0E96"/>
    <w:rsid w:val="007A4D35"/>
    <w:rsid w:val="008125D8"/>
    <w:rsid w:val="008142CD"/>
    <w:rsid w:val="00833498"/>
    <w:rsid w:val="00851043"/>
    <w:rsid w:val="008B471D"/>
    <w:rsid w:val="008B4F0D"/>
    <w:rsid w:val="008E6E5E"/>
    <w:rsid w:val="008F2FA3"/>
    <w:rsid w:val="00931D96"/>
    <w:rsid w:val="00934D0D"/>
    <w:rsid w:val="00990747"/>
    <w:rsid w:val="009A25F6"/>
    <w:rsid w:val="009D3CAE"/>
    <w:rsid w:val="009E3C74"/>
    <w:rsid w:val="009E4F49"/>
    <w:rsid w:val="00A01DF0"/>
    <w:rsid w:val="00A35E59"/>
    <w:rsid w:val="00A449A8"/>
    <w:rsid w:val="00A45A35"/>
    <w:rsid w:val="00A568A8"/>
    <w:rsid w:val="00A71E19"/>
    <w:rsid w:val="00A96822"/>
    <w:rsid w:val="00AE6C58"/>
    <w:rsid w:val="00B37DAF"/>
    <w:rsid w:val="00B55971"/>
    <w:rsid w:val="00B62C26"/>
    <w:rsid w:val="00B92CA1"/>
    <w:rsid w:val="00B97185"/>
    <w:rsid w:val="00BA35A3"/>
    <w:rsid w:val="00BD3A62"/>
    <w:rsid w:val="00C350D4"/>
    <w:rsid w:val="00C6321B"/>
    <w:rsid w:val="00CE07C0"/>
    <w:rsid w:val="00CE3524"/>
    <w:rsid w:val="00CF1218"/>
    <w:rsid w:val="00CF3FE5"/>
    <w:rsid w:val="00D11DEF"/>
    <w:rsid w:val="00D17FFB"/>
    <w:rsid w:val="00D33525"/>
    <w:rsid w:val="00D43EB4"/>
    <w:rsid w:val="00D44E57"/>
    <w:rsid w:val="00D50F30"/>
    <w:rsid w:val="00DB6103"/>
    <w:rsid w:val="00DC33A9"/>
    <w:rsid w:val="00DC3985"/>
    <w:rsid w:val="00DF200E"/>
    <w:rsid w:val="00E1259D"/>
    <w:rsid w:val="00E62883"/>
    <w:rsid w:val="00E63D78"/>
    <w:rsid w:val="00E720DC"/>
    <w:rsid w:val="00E77F9D"/>
    <w:rsid w:val="00ED5B01"/>
    <w:rsid w:val="00F07C58"/>
    <w:rsid w:val="00F154AB"/>
    <w:rsid w:val="00F321B1"/>
    <w:rsid w:val="00F470D6"/>
    <w:rsid w:val="00F64B27"/>
    <w:rsid w:val="00FA1A7D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Marijan</izvorni_sadrzaj>
    <derivirana_varijabla naziv="DomainObject.Predmet.PredmetRijesio.Ime_1">Marijan</derivirana_varijabla>
  </DomainObject.Predmet.PredmetRijesio.Ime>
  <DomainObject.Predmet.PredmetRijesio.Oib>
    <izvorni_sadrzaj>34543272885</izvorni_sadrzaj>
    <derivirana_varijabla naziv="DomainObject.Predmet.PredmetRijesio.Oib_1">34543272885</derivirana_varijabla>
  </DomainObject.Predmet.PredmetRijesio.Oib>
  <DomainObject.Predmet.PredmetRijesio.Prezime>
    <izvorni_sadrzaj>Vrbančić</izvorni_sadrzaj>
    <derivirana_varijabla naziv="DomainObject.Predmet.PredmetRijesio.Prezime_1">Vrbančić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Marino Jaki</izvorni_sadrzaj>
    <derivirana_varijabla naziv="DomainObject.Predmet.StrankaFormated_1">  Marino Jaki</derivirana_varijabla>
  </DomainObject.Predmet.StrankaFormated>
  <DomainObject.Predmet.StrankaFormatedOIB>
    <izvorni_sadrzaj>  Marino Jaki, OIB 38201030040</izvorni_sadrzaj>
    <derivirana_varijabla naziv="DomainObject.Predmet.StrankaFormatedOIB_1">  Marino Jaki, OIB 38201030040</derivirana_varijabla>
  </DomainObject.Predmet.StrankaFormatedOIB>
  <DomainObject.Predmet.StrankaFormatedWithAdress>
    <izvorni_sadrzaj> Marino Jaki, Ulica Ferde Kerna 8, 48260 Križevci</izvorni_sadrzaj>
    <derivirana_varijabla naziv="DomainObject.Predmet.StrankaFormatedWithAdress_1"> Marino Jaki, Ulica Ferde Kerna 8, 48260 Križevci</derivirana_varijabla>
  </DomainObject.Predmet.StrankaFormatedWithAdress>
  <DomainObject.Predmet.StrankaFormatedWithAdressOIB>
    <izvorni_sadrzaj> Marino Jaki, OIB 38201030040, Ulica Ferde Kerna 8, 48260 Križevci</izvorni_sadrzaj>
    <derivirana_varijabla naziv="DomainObject.Predmet.StrankaFormatedWithAdressOIB_1"> Marino Jaki, OIB 38201030040, Ulica Ferde Kerna 8, 48260 Križevci</derivirana_varijabla>
  </DomainObject.Predmet.StrankaFormatedWithAdressOIB>
  <DomainObject.Predmet.StrankaWithAdress>
    <izvorni_sadrzaj>Marino Jaki Ulica Ferde Kerna 8,48260 Križevci</izvorni_sadrzaj>
    <derivirana_varijabla naziv="DomainObject.Predmet.StrankaWithAdress_1">Marino Jaki Ulica Ferde Kerna 8,48260 Križevci</derivirana_varijabla>
  </DomainObject.Predmet.StrankaWithAdress>
  <DomainObject.Predmet.StrankaWithAdressOIB>
    <izvorni_sadrzaj>Marino Jaki, OIB 38201030040, Ulica Ferde Kerna 8,48260 Križevci</izvorni_sadrzaj>
    <derivirana_varijabla naziv="DomainObject.Predmet.StrankaWithAdressOIB_1">Marino Jaki, OIB 38201030040, Ulica Ferde Kerna 8,48260 Križevci</derivirana_varijabla>
  </DomainObject.Predmet.StrankaWithAdressOIB>
  <DomainObject.Predmet.StrankaNazivFormated>
    <izvorni_sadrzaj>Marino Jaki</izvorni_sadrzaj>
    <derivirana_varijabla naziv="DomainObject.Predmet.StrankaNazivFormated_1">Marino Jaki</derivirana_varijabla>
  </DomainObject.Predmet.StrankaNazivFormated>
  <DomainObject.Predmet.StrankaNazivFormatedOIB>
    <izvorni_sadrzaj>Marino Jaki, OIB 38201030040</izvorni_sadrzaj>
    <derivirana_varijabla naziv="DomainObject.Predmet.StrankaNazivFormatedOIB_1">Marino Jaki, OIB 38201030040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Marino Jaki</item>
    </izvorni_sadrzaj>
    <derivirana_varijabla naziv="DomainObject.Predmet.StrankaListFormated_1">
      <item>Marino Jaki</item>
    </derivirana_varijabla>
  </DomainObject.Predmet.StrankaListFormated>
  <DomainObject.Predmet.StrankaListFormatedOIB>
    <izvorni_sadrzaj>
      <item>Marino Jaki, OIB 38201030040</item>
    </izvorni_sadrzaj>
    <derivirana_varijabla naziv="DomainObject.Predmet.StrankaListFormatedOIB_1">
      <item>Marino Jaki, OIB 38201030040</item>
    </derivirana_varijabla>
  </DomainObject.Predmet.StrankaListFormatedOIB>
  <DomainObject.Predmet.StrankaListFormatedWithAdress>
    <izvorni_sadrzaj>
      <item>Marino Jaki, Ulica Ferde Kerna 8, 48260 Križevci</item>
    </izvorni_sadrzaj>
    <derivirana_varijabla naziv="DomainObject.Predmet.StrankaListFormatedWithAdress_1">
      <item>Marino Jaki, Ulica Ferde Kerna 8, 48260 Križevci</item>
    </derivirana_varijabla>
  </DomainObject.Predmet.StrankaListFormatedWithAdress>
  <DomainObject.Predmet.StrankaListFormatedWithAdressOIB>
    <izvorni_sadrzaj>
      <item>Marino Jaki, OIB 38201030040, Ulica Ferde Kerna 8, 48260 Križevci</item>
    </izvorni_sadrzaj>
    <derivirana_varijabla naziv="DomainObject.Predmet.StrankaListFormatedWithAdressOIB_1">
      <item>Marino Jaki, OIB 38201030040, Ulica Ferde Kerna 8, 48260 Križevci</item>
    </derivirana_varijabla>
  </DomainObject.Predmet.StrankaListFormatedWithAdressOIB>
  <DomainObject.Predmet.StrankaListNazivFormated>
    <izvorni_sadrzaj>
      <item>Marino Jaki</item>
    </izvorni_sadrzaj>
    <derivirana_varijabla naziv="DomainObject.Predmet.StrankaListNazivFormated_1">
      <item>Marino Jaki</item>
    </derivirana_varijabla>
  </DomainObject.Predmet.StrankaListNazivFormated>
  <DomainObject.Predmet.StrankaListNazivFormatedOIB>
    <izvorni_sadrzaj>
      <item>Marino Jaki, OIB 38201030040</item>
    </izvorni_sadrzaj>
    <derivirana_varijabla naziv="DomainObject.Predmet.StrankaListNazivFormatedOIB_1">
      <item>Marino Jaki, OIB 38201030040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OstaliListFormated_1"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OstaliListFormated>
  <DomainObject.Predmet.OstaliListFormatedOIB>
    <izvorni_sadrzaj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izvorni_sadrzaj>
    <derivirana_varijabla naziv="DomainObject.Predmet.OstaliListFormatedOIB_1"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IMPULS LEASING D.O.O., Velimira Škorpika 24/1, 10000 Zagreb</item>
      <item>HRVATSKI TELEKOM d.d., Roberta Frangeša Mihanovića 9, 10000 Zagreb</item>
      <item>HRVATSKI ZAVOD ZA ZDRAV. OSIGURANJE, Margaretska 3, 10000 Zagreb</item>
      <item>PODRAVKA  prehrambena industrija d.d., A. Starčevića 32, 48000 Koprivnica</item>
      <item>REPUBLIKA HRVATSKA, Katančićeva 5,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IMPULS LEASING D.O.O., Velimira Škorpika 24/1, 10000 Zagreb</item>
      <item>HRVATSKI TELEKOM d.d., Roberta Frangeša Mihanovića 9, 10000 Zagreb</item>
      <item>HRVATSKI ZAVOD ZA ZDRAV. OSIGURANJE, Margaretska 3, 10000 Zagreb</item>
      <item>PODRAVKA  prehrambena industrija d.d., A. Starčevića 32, 48000 Koprivnica</item>
      <item>REPUBLIKA HRVATSKA, Katančićeva 5,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IMPULS LEASING D.O.O., OIB 65918029671, Velimira Škorpika 24/1, 10000 Zagreb</item>
      <item>HRVATSKI TELEKOM d.d., OIB 81793146560, Roberta Frangeša Mihanovića 9, 10000 Zagreb</item>
      <item>HRVATSKI ZAVOD ZA ZDRAV. OSIGURANJE, OIB 02958272670, Margaretska 3, 10000 Zagreb</item>
      <item>PODRAVKA  prehrambena industrija d.d., OIB 18928523252, A. Starčevića 32, 48000 Koprivnica</item>
      <item>REPUBLIKA HRVATSKA, OIB 18683136487, Katančićeva 5,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IMPULS LEASING D.O.O., OIB 65918029671, Velimira Škorpika 24/1, 10000 Zagreb</item>
      <item>HRVATSKI TELEKOM d.d., OIB 81793146560, Roberta Frangeša Mihanovića 9, 10000 Zagreb</item>
      <item>HRVATSKI ZAVOD ZA ZDRAV. OSIGURANJE, OIB 02958272670, Margaretska 3, 10000 Zagreb</item>
      <item>PODRAVKA  prehrambena industrija d.d., OIB 18928523252, A. Starčevića 32, 48000 Koprivnica</item>
      <item>REPUBLIKA HRVATSKA, OIB 18683136487, Katančićeva 5,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OstaliListNazivFormated_1"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OstaliListNazivFormated>
  <DomainObject.Predmet.OstaliListNazivFormatedOIB>
    <izvorni_sadrzaj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izvorni_sadrzaj>
    <derivirana_varijabla naziv="DomainObject.Predmet.OstaliListNazivFormatedOIB_1">
      <item>IMPULS LEASING D.O.O., OIB 65918029671</item>
      <item>HRVATSKI TELEKOM d.d., OIB 81793146560</item>
      <item>HRVATSKI ZAVOD ZA ZDRAV. OSIGURANJE, OIB 02958272670</item>
      <item>PODRAVKA  prehrambena industrija d.d., OIB 18928523252</item>
      <item>REPUBLIKA HRVATSKA, OIB 18683136487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Marino Jaki</izvorni_sadrzaj>
    <derivirana_varijabla naziv="DomainObject.Predmet.StrankaIDrugi_1">Marino Jaki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Marino Jaki, OIB 38201030040, Ulica Ferde Kerna 8, 48260 Križevci</izvorni_sadrzaj>
    <derivirana_varijabla naziv="DomainObject.Predmet.StrankaIDrugiAdressOIB_1">Marino Jaki, OIB 38201030040, Ulica Ferde Kerna 8,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2017.</izvorni_sadrzaj>
    <derivirana_varijabla naziv="DomainObject.Predmet.OdlukaRjesenje.DatumDonosenjaOdluke_1">30. siječnja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Sp-8/2016-9</izvorni_sadrzaj>
    <derivirana_varijabla naziv="DomainObject.Predmet.OdlukaRjesenje.Oznaka_1">Sp-8/2016-9</derivirana_varijabla>
  </DomainObject.Predmet.OdlukaRjesenje.Oznaka>
  <DomainObject.Predmet.SudioniciListNaziv>
    <izvorni_sadrzaj>
      <item>Marino Jaki</item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izvorni_sadrzaj>
    <derivirana_varijabla naziv="DomainObject.Predmet.SudioniciListNaziv_1">
      <item>Marino Jaki</item>
      <item>IMPULS LEASING D.O.O.</item>
      <item>HRVATSKI TELEKOM d.d.</item>
      <item>HRVATSKI ZAVOD ZA ZDRAV. OSIGURANJE</item>
      <item>PODRAVKA  prehrambena industrija d.d.</item>
      <item>REPUBLIKA HRVATSKA</item>
      <item>FINANCIJSKA AGENCIJA (FINA)</item>
      <item>FINA, Podružnica Bjelovar</item>
    </derivirana_varijabla>
  </DomainObject.Predmet.SudioniciListNaziv>
  <DomainObject.Predmet.SudioniciListAdressOIB>
    <izvorni_sadrzaj>
      <item>Marino Jaki, OIB 38201030040, Ulica Ferde Kerna 8,48260 Križevci</item>
      <item>IMPULS LEASING D.O.O., OIB 65918029671, Velimira Škorpika 24/1,10000 Zagreb</item>
      <item>HRVATSKI TELEKOM d.d., OIB 81793146560, Roberta Frangeša Mihanovića 9,10000 Zagreb</item>
      <item>HRVATSKI ZAVOD ZA ZDRAV. OSIGURANJE, OIB 02958272670, Margaretska 3,10000 Zagreb</item>
      <item>PODRAVKA  prehrambena industrija d.d., OIB 18928523252, A. Starčevića 32,48000 Koprivnica</item>
      <item>REPUBLIKA HRVATSKA, OIB 18683136487, Katančićeva 5,10000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Marino Jaki, OIB 38201030040, Ulica Ferde Kerna 8,48260 Križevci</item>
      <item>IMPULS LEASING D.O.O., OIB 65918029671, Velimira Škorpika 24/1,10000 Zagreb</item>
      <item>HRVATSKI TELEKOM d.d., OIB 81793146560, Roberta Frangeša Mihanovića 9,10000 Zagreb</item>
      <item>HRVATSKI ZAVOD ZA ZDRAV. OSIGURANJE, OIB 02958272670, Margaretska 3,10000 Zagreb</item>
      <item>PODRAVKA  prehrambena industrija d.d., OIB 18928523252, A. Starčevića 32,48000 Koprivnica</item>
      <item>REPUBLIKA HRVATSKA, OIB 18683136487, Katančićeva 5,10000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38201030040</item>
      <item>, OIB 65918029671</item>
      <item>, OIB 81793146560</item>
      <item>, OIB 02958272670</item>
      <item>, OIB 18928523252</item>
      <item>, OIB 18683136487</item>
      <item>, OIB 85821130368</item>
      <item>, OIB null</item>
    </izvorni_sadrzaj>
    <derivirana_varijabla naziv="DomainObject.Predmet.SudioniciListNazivOIB_1">
      <item>, OIB 38201030040</item>
      <item>, OIB 65918029671</item>
      <item>, OIB 81793146560</item>
      <item>, OIB 02958272670</item>
      <item>, OIB 18928523252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2112</properties:Characters>
  <properties:Lines>75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2017-07-21T10:11:00Z</dcterms:created>
  <dc:creator>dbarenic</dc:creator>
  <cp:lastModifiedBy>Dragica Barenić</cp:lastModifiedBy>
  <cp:lastPrinted>2017-07-21T10:31:00Z</cp:lastPrinted>
  <dcterms:modified xmlns:xsi="http://www.w3.org/2001/XMLSchema-instance" xsi:type="dcterms:W3CDTF">2017-07-21T10:33:00Z</dcterms:modified>
  <cp:revision>10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