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c9ea" w14:paraId="a2ec9ea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CA205E">
        <w:t>405/17-9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CA205E">
        <w:t>Financijska agencija Regionalni centar Osijek, za otvaranje stečajnog  postupka nad dužnikom KOLJENO MONT j.d.o.o. za proizvodnju, trgovinu i usluge, Vinkovci, D.Žanića-Karle 31/A, MBS 030129066, OIB 71192552535</w:t>
      </w:r>
      <w:r w:rsidRPr="0006039A">
        <w:t>,</w:t>
      </w:r>
      <w:r>
        <w:t xml:space="preserve"> dana </w:t>
      </w:r>
      <w:r w:rsidR="00CA205E">
        <w:t>7. rujna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CA205E">
        <w:t>Mirjana Krznarić, Vinkovci, Ulica D. Žanića-Karle 31/A, OIB: 31606440450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190729">
        <w:t>5.000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CA205E">
        <w:t>405-17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CA205E">
        <w:t>Mirjana Krznarić, Vinkovci, Ulica D. Žanića-Karle 31/A, OIB: 31606440450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90729">
        <w:t>5.000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CA205E">
        <w:t>405-17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A205E">
        <w:t>Mirjana Krznarić, Vinkovci, Ulica D. Žanića-Karle 31/A, OIB: 31606440450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t>Broj: 6 St-</w:t>
      </w:r>
      <w:r w:rsidR="00CA205E">
        <w:t>405/17-20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 w:rsidR="00CA205E">
        <w:t>Mirjana Krznarić, Vinkovci, Ulica D. Žanića-Karle 31/A, OIB: 31606440450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 w:rsidRPr="00CA205E">
      <w:pPr>
        <w:pStyle w:val="Tijeloteksta"/>
        <w:rPr>
          <w:bCs/>
        </w:rPr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CA205E">
        <w:rPr>
          <w:bCs/>
        </w:rPr>
        <w:t>16. ožujka 2017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CA205E">
        <w:t>KOLJENO MONT j.d.o.o. za proizvodnju, trgovinu i usluge, Vinkovci, D.Žanića-Karle 31/A, MBS 030129066, OIB 71192552535</w:t>
      </w:r>
      <w:r w:rsidR="003E6B02">
        <w:t xml:space="preserve">, temeljem odredbe članka </w:t>
      </w:r>
      <w:r w:rsidR="00CA205E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CA205E">
        <w:t>405/17</w:t>
      </w:r>
      <w:r w:rsidR="007D3892">
        <w:t xml:space="preserve"> od </w:t>
      </w:r>
      <w:r w:rsidR="00CA205E">
        <w:t>20. ožujka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CA205E">
        <w:t>Mirjana Krznarić, Vinkovci, Ulica D. Žanića-Karle 31/A, OIB: 31606440450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CA205E">
        <w:t>405/17</w:t>
      </w:r>
      <w:r w:rsidR="007D3892">
        <w:t xml:space="preserve"> od </w:t>
      </w:r>
      <w:r w:rsidR="00CA205E">
        <w:t>26. svibnja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190729">
        <w:t>4.000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CA205E">
        <w:t>405/17</w:t>
      </w:r>
      <w:r w:rsidR="004C05DB">
        <w:t xml:space="preserve"> od </w:t>
      </w:r>
      <w:r w:rsidR="00CA205E">
        <w:t>20.3.2017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CA205E">
        <w:t xml:space="preserve">Mirjana Krznarić, Vinkovci, Ulica D. Žanića-Karle 31/A, OIB: 31606440450 </w:t>
      </w:r>
      <w:r w:rsidR="003E6B02">
        <w:t xml:space="preserve">zaprimio je dana </w:t>
      </w:r>
      <w:r w:rsidR="00CE16EA">
        <w:t>21. ožujka</w:t>
      </w:r>
      <w:r w:rsidR="006511E9">
        <w:t xml:space="preserve"> 2017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CE16EA">
        <w:t>26.5</w:t>
      </w:r>
      <w:r w:rsidR="003656D5">
        <w:t>.</w:t>
      </w:r>
      <w:r w:rsidR="005C6334">
        <w:t>2017</w:t>
      </w:r>
      <w:r w:rsidR="000E06CF">
        <w:t xml:space="preserve">. g. zaprimio je </w:t>
      </w:r>
      <w:r w:rsidR="00CE16EA">
        <w:t>2. lipnja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E16EA">
        <w:t>7. rujna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CE16EA">
        <w:t>7/10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2DD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0729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24483"/>
    <w:rsid w:val="003364CE"/>
    <w:rsid w:val="00337F94"/>
    <w:rsid w:val="00342079"/>
    <w:rsid w:val="003612A7"/>
    <w:rsid w:val="003656D5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46D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11E9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2A8A"/>
    <w:rsid w:val="00A07CA2"/>
    <w:rsid w:val="00A10C19"/>
    <w:rsid w:val="00A133AF"/>
    <w:rsid w:val="00A26869"/>
    <w:rsid w:val="00A46436"/>
    <w:rsid w:val="00A8029B"/>
    <w:rsid w:val="00AA6B6E"/>
    <w:rsid w:val="00AD05E2"/>
    <w:rsid w:val="00AD6B73"/>
    <w:rsid w:val="00AE7B41"/>
    <w:rsid w:val="00AE7F6B"/>
    <w:rsid w:val="00B24B41"/>
    <w:rsid w:val="00B31C46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A205E"/>
    <w:rsid w:val="00CD08EB"/>
    <w:rsid w:val="00CE16EA"/>
    <w:rsid w:val="00D022CE"/>
    <w:rsid w:val="00D231AE"/>
    <w:rsid w:val="00D235ED"/>
    <w:rsid w:val="00D24D2F"/>
    <w:rsid w:val="00D4576C"/>
    <w:rsid w:val="00D97782"/>
    <w:rsid w:val="00DA4636"/>
    <w:rsid w:val="00DA6482"/>
    <w:rsid w:val="00DE7FBD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C2DD2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KOLJENO MONT j.d.o.o. za proizvodnju, trgovinu i usluge</izvorni_sadrzaj>
    <derivirana_varijabla naziv="DomainObject.Predmet.ProtustrankaFormated_1">  KOLJENO MONT j.d.o.o. za proizvodnju, trgovinu i usluge</derivirana_varijabla>
  </DomainObject.Predmet.ProtustrankaFormated>
  <DomainObject.Predmet.ProtustrankaFormatedOIB>
    <izvorni_sadrzaj>  KOLJENO MONT j.d.o.o. za proizvodnju, trgovinu i usluge, OIB 71192552535</izvorni_sadrzaj>
    <derivirana_varijabla naziv="DomainObject.Predmet.ProtustrankaFormatedOIB_1">  KOLJENO MONT j.d.o.o. za proizvodnju, trgovinu i usluge, OIB 71192552535</derivirana_varijabla>
  </DomainObject.Predmet.ProtustrankaFormatedOIB>
  <DomainObject.Predmet.ProtustrankaFormatedWithAdress>
    <izvorni_sadrzaj> KOLJENO MONT j.d.o.o. za proizvodnju, trgovinu i usluge, D.Žanića - Karle 31/A, 32100 Vinkovci</izvorni_sadrzaj>
    <derivirana_varijabla naziv="DomainObject.Predmet.ProtustrankaFormatedWithAdress_1"> KOLJENO MONT j.d.o.o. za proizvodnju, trgovinu i usluge, D.Žanića - Karle 31/A, 32100 Vinkovci</derivirana_varijabla>
  </DomainObject.Predmet.ProtustrankaFormatedWithAdress>
  <DomainObject.Predmet.ProtustrankaFormatedWithAdressOIB>
    <izvorni_sadrzaj> KOLJENO MONT j.d.o.o. za proizvodnju, trgovinu i usluge, OIB 71192552535, D.Žanića - Karle 31/A, 32100 Vinkovci</izvorni_sadrzaj>
    <derivirana_varijabla naziv="DomainObject.Predmet.ProtustrankaFormatedWithAdressOIB_1"> KOLJENO MONT j.d.o.o. za proizvodnju, trgovinu i usluge, OIB 71192552535, D.Žanića - Karle 31/A, 32100 Vinkovci</derivirana_varijabla>
  </DomainObject.Predmet.ProtustrankaFormatedWithAdressOIB>
  <DomainObject.Predmet.ProtustrankaWithAdress>
    <izvorni_sadrzaj>KOLJENO MONT j.d.o.o. za proizvodnju, trgovinu i usluge D.Žanića - Karle 31/A, 32100 Vinkovci</izvorni_sadrzaj>
    <derivirana_varijabla naziv="DomainObject.Predmet.ProtustrankaWithAdress_1">KOLJENO MONT j.d.o.o. za proizvodnju, trgovinu i usluge D.Žanića - Karle 31/A, 32100 Vinkovci</derivirana_varijabla>
  </DomainObject.Predmet.ProtustrankaWithAdress>
  <DomainObject.Predmet.ProtustrankaWithAdressOIB>
    <izvorni_sadrzaj>KOLJENO MONT j.d.o.o. za proizvodnju, trgovinu i usluge, OIB 71192552535, D.Žanića - Karle 31/A, 32100 Vinkovci</izvorni_sadrzaj>
    <derivirana_varijabla naziv="DomainObject.Predmet.ProtustrankaWithAdressOIB_1">KOLJENO MONT j.d.o.o. za proizvodnju, trgovinu i usluge, OIB 71192552535, D.Žanića - Karle 31/A, 32100 Vinkovci</derivirana_varijabla>
  </DomainObject.Predmet.ProtustrankaWithAdressOIB>
  <DomainObject.Predmet.ProtustrankaNazivFormated>
    <izvorni_sadrzaj>KOLJENO MONT j.d.o.o. za proizvodnju, trgovinu i usluge</izvorni_sadrzaj>
    <derivirana_varijabla naziv="DomainObject.Predmet.ProtustrankaNazivFormated_1">KOLJENO MONT j.d.o.o. za proizvodnju, trgovinu i usluge</derivirana_varijabla>
  </DomainObject.Predmet.ProtustrankaNazivFormated>
  <DomainObject.Predmet.ProtustrankaNazivFormatedOIB>
    <izvorni_sadrzaj>KOLJENO MONT j.d.o.o. za proizvodnju, trgovinu i usluge, OIB 71192552535</izvorni_sadrzaj>
    <derivirana_varijabla naziv="DomainObject.Predmet.ProtustrankaNazivFormatedOIB_1">KOLJENO MONT j.d.o.o. za proizvodnju, trgovinu i usluge, OIB 71192552535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KOLJENO MONT j.d.o.o. za proizvodnju, trgovinu i usluge</item>
    </izvorni_sadrzaj>
    <derivirana_varijabla naziv="DomainObject.Predmet.ProtuStrankaListFormated_1">
      <item>KOLJENO MONT j.d.o.o. za proizvodnju, trgovinu i usluge</item>
    </derivirana_varijabla>
  </DomainObject.Predmet.ProtuStrankaListFormated>
  <DomainObject.Predmet.ProtuStrankaListFormatedOIB>
    <izvorni_sadrzaj>
      <item>KOLJENO MONT j.d.o.o. za proizvodnju, trgovinu i usluge, OIB 71192552535</item>
    </izvorni_sadrzaj>
    <derivirana_varijabla naziv="DomainObject.Predmet.ProtuStrankaListFormatedOIB_1">
      <item>KOLJENO MONT j.d.o.o. za proizvodnju, trgovinu i usluge, OIB 71192552535</item>
    </derivirana_varijabla>
  </DomainObject.Predmet.ProtuStrankaListFormatedOIB>
  <DomainObject.Predmet.ProtuStrankaListFormatedWithAdress>
    <izvorni_sadrzaj>
      <item>KOLJENO MONT j.d.o.o. za proizvodnju, trgovinu i usluge, D.Žanića - Karle 31/A, 32100 Vinkovci</item>
    </izvorni_sadrzaj>
    <derivirana_varijabla naziv="DomainObject.Predmet.ProtuStrankaListFormatedWithAdress_1">
      <item>KOLJENO MONT j.d.o.o. za proizvodnju, trgovinu i usluge, D.Žanića - Karle 31/A, 32100 Vinkovci</item>
    </derivirana_varijabla>
  </DomainObject.Predmet.ProtuStrankaListFormatedWithAdress>
  <DomainObject.Predmet.ProtuStrankaListFormatedWithAdressOIB>
    <izvorni_sadrzaj>
      <item>KOLJENO MONT j.d.o.o. za proizvodnju, trgovinu i usluge, OIB 71192552535, D.Žanića - Karle 31/A, 32100 Vinkovci</item>
    </izvorni_sadrzaj>
    <derivirana_varijabla naziv="DomainObject.Predmet.ProtuStrankaListFormatedWithAdressOIB_1">
      <item>KOLJENO MONT j.d.o.o. za proizvodnju, trgovinu i usluge, OIB 71192552535, D.Žanića - Karle 31/A, 32100 Vinkovci</item>
    </derivirana_varijabla>
  </DomainObject.Predmet.ProtuStrankaListFormatedWithAdressOIB>
  <DomainObject.Predmet.ProtuStrankaListNazivFormated>
    <izvorni_sadrzaj>
      <item>KOLJENO MONT j.d.o.o. za proizvodnju, trgovinu i usluge</item>
    </izvorni_sadrzaj>
    <derivirana_varijabla naziv="DomainObject.Predmet.ProtuStrankaListNazivFormated_1">
      <item>KOLJENO MONT j.d.o.o. za proizvodnju, trgovinu i usluge</item>
    </derivirana_varijabla>
  </DomainObject.Predmet.ProtuStrankaListNazivFormated>
  <DomainObject.Predmet.ProtuStrankaListNazivFormatedOIB>
    <izvorni_sadrzaj>
      <item>KOLJENO MONT j.d.o.o. za proizvodnju, trgovinu i usluge, OIB 71192552535</item>
    </izvorni_sadrzaj>
    <derivirana_varijabla naziv="DomainObject.Predmet.ProtuStrankaListNazivFormatedOIB_1">
      <item>KOLJENO MONT j.d.o.o. za proizvodnju, trgovinu i usluge, OIB 71192552535</item>
    </derivirana_varijabla>
  </DomainObject.Predmet.ProtuStrankaListNazivFormatedOIB>
  <DomainObject.Predmet.OstaliListFormated>
    <izvorni_sadrzaj>
      <item>Mirjana Krznarić</item>
      <item>ŽDO GUO VUKOVAR</item>
    </izvorni_sadrzaj>
    <derivirana_varijabla naziv="DomainObject.Predmet.OstaliListFormated_1">
      <item>Mirjana Krznarić</item>
      <item>ŽDO GUO VUKOVAR</item>
    </derivirana_varijabla>
  </DomainObject.Predmet.OstaliListFormated>
  <DomainObject.Predmet.OstaliListFormatedOIB>
    <izvorni_sadrzaj>
      <item>Mirjana Krznarić, OIB 31606440450</item>
      <item>ŽDO GUO VUKOVAR</item>
    </izvorni_sadrzaj>
    <derivirana_varijabla naziv="DomainObject.Predmet.OstaliListFormatedOIB_1">
      <item>Mirjana Krznarić, OIB 31606440450</item>
      <item>ŽDO GUO VUKOVAR</item>
    </derivirana_varijabla>
  </DomainObject.Predmet.OstaliListFormatedOIB>
  <DomainObject.Predmet.OstaliListFormatedWithAdress>
    <izvorni_sadrzaj>
      <item>Mirjana Krznarić, Ulica Dragutina Žanića-karle 31a, 32100 Vinkovci</item>
      <item>ŽDO GUO VUKOVAR</item>
    </izvorni_sadrzaj>
    <derivirana_varijabla naziv="DomainObject.Predmet.OstaliListFormatedWithAdress_1">
      <item>Mirjana Krznarić, Ulica Dragutina Žanića-karle 31a, 32100 Vinkovci</item>
      <item>ŽDO GUO VUKOVAR</item>
    </derivirana_varijabla>
  </DomainObject.Predmet.OstaliListFormatedWithAdress>
  <DomainObject.Predmet.OstaliListFormatedWithAdressOIB>
    <izvorni_sadrzaj>
      <item>Mirjana Krznarić, OIB 31606440450, Ulica Dragutina Žanića-karle 31a, 32100 Vinkovci</item>
      <item>ŽDO GUO VUKOVAR</item>
    </izvorni_sadrzaj>
    <derivirana_varijabla naziv="DomainObject.Predmet.OstaliListFormatedWithAdressOIB_1">
      <item>Mirjana Krznarić, OIB 31606440450, Ulica Dragutina Žanića-karle 31a, 32100 Vinkovci</item>
      <item>ŽDO GUO VUKOVAR</item>
    </derivirana_varijabla>
  </DomainObject.Predmet.OstaliListFormatedWithAdressOIB>
  <DomainObject.Predmet.OstaliListNazivFormated>
    <izvorni_sadrzaj>
      <item>Mirjana Krznarić</item>
      <item>ŽDO GUO VUKOVAR</item>
    </izvorni_sadrzaj>
    <derivirana_varijabla naziv="DomainObject.Predmet.OstaliListNazivFormated_1">
      <item>Mirjana Krznarić</item>
      <item>ŽDO GUO VUKOVAR</item>
    </derivirana_varijabla>
  </DomainObject.Predmet.OstaliListNazivFormated>
  <DomainObject.Predmet.OstaliListNazivFormatedOIB>
    <izvorni_sadrzaj>
      <item>Mirjana Krznarić, OIB 31606440450</item>
      <item>ŽDO GUO VUKOVAR</item>
    </izvorni_sadrzaj>
    <derivirana_varijabla naziv="DomainObject.Predmet.OstaliListNazivFormatedOIB_1">
      <item>Mirjana Krznarić, OIB 31606440450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KOLJENO MONT j.d.o.o. za proizvodnju, trgovinu i usluge</izvorni_sadrzaj>
    <derivirana_varijabla naziv="DomainObject.Predmet.ProtustrankaIDrugi_1">KOLJENO MONT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KOLJENO MONT j.d.o.o. za proizvodnju, trgovinu i usluge, OIB 71192552535, D.Žanića - Karle 31/A, 32100 Vinkovci</izvorni_sadrzaj>
    <derivirana_varijabla naziv="DomainObject.Predmet.ProtustrankaIDrugiAdressOIB_1">KOLJENO MONT j.d.o.o. za proizvodnju, trgovinu i usluge, OIB 71192552535, D.Žanića - Karle 31/A,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KOLJENO MONT j.d.o.o. za proizvodnju, trgovinu i usluge</item>
      <item>Mirjana Krznarić</item>
      <item>ŽDO GUO VUKOVAR</item>
    </izvorni_sadrzaj>
    <derivirana_varijabla naziv="DomainObject.Predmet.SudioniciListNaziv_1">
      <item>FINA RC OSIJEK</item>
      <item>KOLJENO MONT j.d.o.o. za proizvodnju, trgovinu i usluge</item>
      <item>Mirjana Krznarić</item>
      <item>ŽDO GUO VUKOVAR</item>
    </derivirana_varijabla>
  </DomainObject.Predmet.SudioniciListNaziv>
  <DomainObject.Predmet.SudioniciListAdressOIB>
    <izvorni_sadrzaj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izvorni_sadrzaj>
    <derivirana_varijabla naziv="DomainObject.Predmet.SudioniciListAdressOIB_1"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71192552535</item>
      <item>, OIB 31606440450</item>
      <item>, OIB null</item>
    </izvorni_sadrzaj>
    <derivirana_varijabla naziv="DomainObject.Predmet.SudioniciListNazivOIB_1">
      <item>, OIB 85821130368</item>
      <item>, OIB 71192552535</item>
      <item>, OIB 31606440450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49807-3D78-4E59-9472-5FC8DF9D6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3336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2017-09-07T12:08:00Z</dcterms:created>
  <dc:creator>Korisnik</dc:creator>
  <cp:lastModifiedBy>Žana Bem</cp:lastModifiedBy>
  <cp:lastPrinted>2017-01-11T07:11:00Z</cp:lastPrinted>
  <dcterms:modified xmlns:xsi="http://www.w3.org/2001/XMLSchema-instance" xsi:type="dcterms:W3CDTF">2017-09-07T12:09:00Z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