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16c330" w14:paraId="816c330" w:rsidRDefault="00900A9B" w:rsidP="00C20097" w:rsidR="00111210">
      <w:pPr>
        <w15:collapsed w:val="false"/>
      </w:pPr>
      <w:bookmarkStart w:name="_GoBack" w:id="0"/>
      <w:bookmarkEnd w:id="0"/>
      <w:r>
        <w:rPr>
          <w:noProof/>
        </w:rPr>
        <w:drawing>
          <wp:inline distR="0" distL="0" distB="0" distT="0">
            <wp:extent cy="962025" cx="723900"/>
            <wp:effectExtent b="0" r="0" t="0" l="0"/>
            <wp:docPr descr="Grb_RH" name="Slika 1" id="1"/>
            <wp:cNvGraphicFramePr>
              <a:graphicFrameLocks noChangeAspect="true"/>
            </wp:cNvGraphicFramePr>
            <a:graphic>
              <a:graphicData uri="http://schemas.openxmlformats.org/drawingml/2006/picture">
                <pic:pic>
                  <pic:nvPicPr>
                    <pic:cNvPr descr="Grb_RH"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D9651A" w:rsidP="00D9651A" w:rsidR="00D9651A">
      <w:pPr>
        <w:jc w:val="both"/>
      </w:pPr>
      <w:r>
        <w:t>REPUBLIKA HRVATSKA</w:t>
      </w:r>
    </w:p>
    <w:p w:rsidRDefault="00D9651A" w:rsidP="00D9651A" w:rsidR="00B677B1">
      <w:r>
        <w:t xml:space="preserve">TRGOVAČKI SUD U SPLITU                                                                 </w:t>
      </w:r>
    </w:p>
    <w:p w:rsidRDefault="00B677B1" w:rsidP="00D9651A" w:rsidR="00111210">
      <w:r>
        <w:t>Split, Sukoišanska 6</w:t>
      </w:r>
      <w:r w:rsidR="00D9651A">
        <w:tab/>
      </w:r>
      <w:r w:rsidR="00D9651A">
        <w:tab/>
      </w:r>
      <w:r w:rsidR="00D9651A">
        <w:tab/>
      </w:r>
      <w:r w:rsidR="00D9651A">
        <w:tab/>
      </w:r>
      <w:r w:rsidR="00D9651A">
        <w:tab/>
      </w:r>
    </w:p>
    <w:p w:rsidRDefault="00D9651A" w:rsidP="00D9651A" w:rsidR="00111210">
      <w:r>
        <w:tab/>
      </w:r>
    </w:p>
    <w:p w:rsidRDefault="00111210" w:rsidP="00111210" w:rsidR="00D9651A">
      <w:pPr>
        <w:jc w:val="center"/>
      </w:pPr>
      <w:r>
        <w:t>R J E Š E N J E</w:t>
      </w:r>
    </w:p>
    <w:p w:rsidRDefault="00111210" w:rsidP="00111210" w:rsidR="00111210">
      <w:pPr>
        <w:jc w:val="center"/>
      </w:pPr>
    </w:p>
    <w:p w:rsidRDefault="003F71BF" w:rsidP="003F71BF" w:rsidR="003F71BF">
      <w:pPr>
        <w:pStyle w:val="Tijeloteksta"/>
        <w:ind w:firstLine="720"/>
      </w:pPr>
      <w:r>
        <w:t xml:space="preserve">Trgovački sud u Splitu, po sucu ovog suda </w:t>
      </w:r>
      <w:r w:rsidR="00A37CD0">
        <w:t>Katarini Mikulić</w:t>
      </w:r>
      <w:r>
        <w:t>, kao stečajnom sucu, u stečajnom p</w:t>
      </w:r>
      <w:r w:rsidR="00A37CD0">
        <w:t xml:space="preserve">ostupku nad stečajnim dužnikom </w:t>
      </w:r>
      <w:r>
        <w:t xml:space="preserve">ALDIKO d.o.o. za proizvodnju i usluge – u stečaju, Zagvozd, Zagvozd bb, </w:t>
      </w:r>
      <w:r w:rsidR="005A7414">
        <w:t>OIB:</w:t>
      </w:r>
      <w:r w:rsidR="005A7414" w:rsidRPr="007C22E0">
        <w:t xml:space="preserve"> 86695892107</w:t>
      </w:r>
      <w:r w:rsidR="005A7414">
        <w:t xml:space="preserve">, </w:t>
      </w:r>
      <w:r w:rsidR="00CE0837">
        <w:t>10. listopada 2016</w:t>
      </w:r>
      <w:r w:rsidR="005A7414">
        <w:t>.</w:t>
      </w:r>
      <w:r>
        <w:t xml:space="preserve"> godine, </w:t>
      </w:r>
    </w:p>
    <w:p w:rsidRDefault="00111210" w:rsidP="00C20097" w:rsidR="00111210">
      <w:pPr>
        <w:jc w:val="both"/>
      </w:pPr>
    </w:p>
    <w:p w:rsidRDefault="00E91DA1" w:rsidP="00E91DA1" w:rsidR="00E91DA1">
      <w:pPr>
        <w:jc w:val="both"/>
      </w:pPr>
    </w:p>
    <w:p w:rsidRDefault="00E91DA1" w:rsidP="00E91DA1" w:rsidR="00E91DA1">
      <w:pPr>
        <w:pStyle w:val="Tijeloteksta"/>
        <w:ind w:firstLine="708"/>
        <w:jc w:val="center"/>
      </w:pPr>
      <w:r>
        <w:t>r</w:t>
      </w:r>
      <w:r w:rsidRPr="00AA5251">
        <w:t xml:space="preserve"> i j e š i o    j e</w:t>
      </w:r>
    </w:p>
    <w:p w:rsidRDefault="00E91DA1" w:rsidP="00E91DA1" w:rsidR="00E91DA1">
      <w:pPr>
        <w:pStyle w:val="Tijeloteksta"/>
        <w:ind w:firstLine="708"/>
      </w:pPr>
    </w:p>
    <w:p w:rsidRDefault="00E91DA1" w:rsidP="00E91DA1" w:rsidR="00E91DA1">
      <w:pPr>
        <w:pStyle w:val="Tijeloteksta"/>
        <w:numPr>
          <w:ilvl w:val="0"/>
          <w:numId w:val="5"/>
        </w:numPr>
      </w:pPr>
      <w:r>
        <w:t xml:space="preserve">Saziva se skupština vjerovnika za dan </w:t>
      </w:r>
      <w:r w:rsidR="00A37CD0">
        <w:t xml:space="preserve"> </w:t>
      </w:r>
      <w:r w:rsidR="00CE0837">
        <w:t>27. listopada</w:t>
      </w:r>
      <w:r w:rsidR="00A37CD0">
        <w:t xml:space="preserve"> 2016</w:t>
      </w:r>
      <w:r w:rsidR="005A7414">
        <w:t>.</w:t>
      </w:r>
      <w:r w:rsidR="008950A5">
        <w:t xml:space="preserve"> </w:t>
      </w:r>
      <w:r>
        <w:t xml:space="preserve">godine u </w:t>
      </w:r>
      <w:r w:rsidR="00CE0837">
        <w:t>12</w:t>
      </w:r>
      <w:r w:rsidR="00A37CD0">
        <w:t>.00</w:t>
      </w:r>
      <w:r>
        <w:t xml:space="preserve"> sati, </w:t>
      </w:r>
      <w:r w:rsidR="0092628D" w:rsidRPr="00D173B0">
        <w:t>sudnica 203/II</w:t>
      </w:r>
      <w:r>
        <w:t>,  Trgovačkog suda u Splitu, Ul. Sukoišanska br. 6 sa sljedećim dnevnim redom:</w:t>
      </w:r>
    </w:p>
    <w:p w:rsidRDefault="00E91DA1" w:rsidP="00E91DA1" w:rsidR="00E91DA1">
      <w:pPr>
        <w:pStyle w:val="Tijeloteksta"/>
        <w:ind w:left="1623"/>
      </w:pPr>
    </w:p>
    <w:p w:rsidRDefault="00CE0837" w:rsidP="00A37CD0" w:rsidR="00A37CD0">
      <w:pPr>
        <w:pStyle w:val="Tijeloteksta"/>
        <w:numPr>
          <w:ilvl w:val="1"/>
          <w:numId w:val="5"/>
        </w:numPr>
      </w:pPr>
      <w:r>
        <w:t xml:space="preserve">Izvješće stečajnog upravitelja o tijeku stečajnog postupka i stanju stečajne mase </w:t>
      </w:r>
    </w:p>
    <w:p w:rsidRDefault="005A7414" w:rsidP="00A37CD0" w:rsidR="00CE0837">
      <w:pPr>
        <w:pStyle w:val="Tijeloteksta"/>
        <w:numPr>
          <w:ilvl w:val="1"/>
          <w:numId w:val="5"/>
        </w:numPr>
      </w:pPr>
      <w:r>
        <w:t xml:space="preserve">Donošenje </w:t>
      </w:r>
      <w:r w:rsidR="00CE0837">
        <w:t xml:space="preserve">odgovarajućih </w:t>
      </w:r>
      <w:r>
        <w:t>odluk</w:t>
      </w:r>
      <w:r w:rsidR="00CE0837">
        <w:t xml:space="preserve">a u daljnjem tijeku postupka </w:t>
      </w:r>
    </w:p>
    <w:p w:rsidRDefault="00CE0837" w:rsidP="00A37CD0" w:rsidR="00CE0837">
      <w:pPr>
        <w:pStyle w:val="Tijeloteksta"/>
        <w:numPr>
          <w:ilvl w:val="1"/>
          <w:numId w:val="5"/>
        </w:numPr>
      </w:pPr>
      <w:r>
        <w:t xml:space="preserve">Razno </w:t>
      </w:r>
    </w:p>
    <w:p w:rsidRDefault="005A7414" w:rsidP="005A7414" w:rsidR="005A7414">
      <w:pPr>
        <w:pStyle w:val="Tijeloteksta"/>
        <w:ind w:left="1623"/>
      </w:pPr>
    </w:p>
    <w:p w:rsidRDefault="00E91DA1" w:rsidP="00E91DA1" w:rsidR="00E91DA1">
      <w:pPr>
        <w:pStyle w:val="Tijeloteksta"/>
        <w:numPr>
          <w:ilvl w:val="0"/>
          <w:numId w:val="5"/>
        </w:numPr>
      </w:pPr>
      <w:r>
        <w:t>Na skupštinu vjerovnika se pozivaju svi vjerovnici stečajnog dužnika i stečajn</w:t>
      </w:r>
      <w:r w:rsidR="00DB2200">
        <w:t>i upravitelj</w:t>
      </w:r>
      <w:r>
        <w:t>.</w:t>
      </w:r>
    </w:p>
    <w:p w:rsidRDefault="00E91DA1" w:rsidP="00E91DA1" w:rsidR="00E91DA1">
      <w:pPr>
        <w:pStyle w:val="Tijeloteksta"/>
        <w:ind w:left="708"/>
      </w:pPr>
    </w:p>
    <w:p w:rsidRDefault="00A37CD0" w:rsidP="00E91DA1" w:rsidR="00E91DA1" w:rsidRPr="00AA5251">
      <w:pPr>
        <w:pStyle w:val="Tijeloteksta"/>
        <w:numPr>
          <w:ilvl w:val="0"/>
          <w:numId w:val="5"/>
        </w:numPr>
      </w:pPr>
      <w:r>
        <w:t xml:space="preserve">Ovo će se rješenje javno objaviti na e-oglasnoj ploči ovog suda, što svim vjerovnicima služi kao poziv.  </w:t>
      </w:r>
    </w:p>
    <w:p w:rsidRDefault="00063953" w:rsidP="00063953" w:rsidR="00063953">
      <w:pPr>
        <w:pStyle w:val="Tijeloteksta"/>
      </w:pPr>
    </w:p>
    <w:p w:rsidRDefault="00CD043A" w:rsidP="00063953" w:rsidR="00063953">
      <w:pPr>
        <w:pStyle w:val="Tijeloteksta"/>
        <w:jc w:val="center"/>
      </w:pPr>
      <w:r>
        <w:t>Obrazlo</w:t>
      </w:r>
      <w:r w:rsidR="00063953">
        <w:t>ženje</w:t>
      </w:r>
    </w:p>
    <w:p w:rsidRDefault="00063953" w:rsidP="00063953" w:rsidR="00063953" w:rsidRPr="003F71BF">
      <w:pPr>
        <w:pStyle w:val="Tijeloteksta"/>
        <w:jc w:val="center"/>
      </w:pPr>
    </w:p>
    <w:p w:rsidRDefault="003F71BF" w:rsidP="00A37CD0" w:rsidR="00F962D7" w:rsidRPr="003F71BF">
      <w:pPr>
        <w:pStyle w:val="Tijeloteksta-uvlaka3"/>
        <w:ind w:firstLine="720" w:left="0"/>
        <w:jc w:val="both"/>
        <w:rPr>
          <w:sz w:val="24"/>
          <w:szCs w:val="24"/>
        </w:rPr>
      </w:pPr>
      <w:r w:rsidRPr="003F71BF">
        <w:rPr>
          <w:sz w:val="24"/>
          <w:szCs w:val="24"/>
        </w:rPr>
        <w:t>Rješenjem ovog suda br. 7. ST-53/2010 od 13. siječnja 2011. godine  otvoren je stečajni postupak nad stečajnim dužnikom  ALDIKO d.o.o. za proizvodnju i usluge – u stečaju, Zagvozd, Zagvozd bb.</w:t>
      </w:r>
    </w:p>
    <w:p w:rsidRDefault="003F71BF" w:rsidP="00A37CD0" w:rsidR="003F71BF" w:rsidRPr="00A37CD0">
      <w:pPr>
        <w:pStyle w:val="Tijeloteksta-uvlaka3"/>
        <w:ind w:firstLine="720" w:left="0"/>
        <w:jc w:val="both"/>
        <w:rPr>
          <w:sz w:val="24"/>
          <w:szCs w:val="24"/>
        </w:rPr>
      </w:pPr>
      <w:r w:rsidRPr="003F71BF">
        <w:rPr>
          <w:sz w:val="24"/>
          <w:szCs w:val="24"/>
        </w:rPr>
        <w:t>Istim rješenjem za stečajnog upravitelja imenovan je Ante Mrkonjić dipl. iur. iz Imotskog, Bruna Bušića 39.</w:t>
      </w:r>
    </w:p>
    <w:p w:rsidRDefault="00DB2200" w:rsidP="00DB2200" w:rsidR="00DB2200">
      <w:pPr>
        <w:jc w:val="both"/>
      </w:pPr>
      <w:r>
        <w:tab/>
      </w:r>
      <w:r w:rsidR="00CE0837">
        <w:t>Stečajni upravitelj predložio</w:t>
      </w:r>
      <w:r>
        <w:t xml:space="preserve"> je</w:t>
      </w:r>
      <w:r w:rsidR="00A37CD0">
        <w:t xml:space="preserve"> </w:t>
      </w:r>
      <w:r>
        <w:t xml:space="preserve">sazivanje skupštine vjerovnika sa dnevnim redom kako to proizlazi iz izreke ovog rješenja. </w:t>
      </w:r>
    </w:p>
    <w:p w:rsidRDefault="00251A1C" w:rsidP="00DB2200" w:rsidR="00251A1C">
      <w:pPr>
        <w:jc w:val="both"/>
      </w:pPr>
    </w:p>
    <w:p w:rsidRDefault="00DB2200" w:rsidP="00DB2200" w:rsidR="00DB2200">
      <w:pPr>
        <w:ind w:firstLine="720"/>
        <w:jc w:val="both"/>
      </w:pPr>
      <w:r>
        <w:lastRenderedPageBreak/>
        <w:t xml:space="preserve">Sud smatra da je prijedlog za sazivanje skupštine vjerovnika osnovan pa je stoga, temeljem odredbi čl. </w:t>
      </w:r>
      <w:smartTag w:element="metricconverter" w:uri="urn:schemas-microsoft-com:office:smarttags">
        <w:smartTagPr>
          <w:attr w:val="38 a" w:name="ProductID"/>
        </w:smartTagPr>
        <w:r>
          <w:t>38 a</w:t>
        </w:r>
      </w:smartTag>
      <w:r>
        <w:t xml:space="preserve"> i čl. 38 b  i čl. 203</w:t>
      </w:r>
      <w:r w:rsidR="0007706E">
        <w:t>.</w:t>
      </w:r>
      <w:r>
        <w:t xml:space="preserve"> Stečajnog zakona, odlučeno kao u izreci.</w:t>
      </w:r>
    </w:p>
    <w:p w:rsidRDefault="00DB2200" w:rsidP="00DB2200" w:rsidR="00DB2200">
      <w:pPr>
        <w:jc w:val="both"/>
      </w:pPr>
    </w:p>
    <w:p w:rsidRDefault="00DB2200" w:rsidP="00DB2200" w:rsidR="00DB2200">
      <w:pPr>
        <w:tabs>
          <w:tab w:pos="4635" w:val="left"/>
        </w:tabs>
        <w:jc w:val="center"/>
      </w:pPr>
      <w:r>
        <w:t xml:space="preserve">U Splitu,  </w:t>
      </w:r>
      <w:r w:rsidR="00CE0837">
        <w:t>10. listopada 2016</w:t>
      </w:r>
      <w:r w:rsidR="00A37CD0">
        <w:t xml:space="preserve">. godine </w:t>
      </w:r>
    </w:p>
    <w:p w:rsidRDefault="00DB2200" w:rsidP="00DB2200" w:rsidR="00DB2200">
      <w:pPr>
        <w:tabs>
          <w:tab w:pos="4635" w:val="left"/>
        </w:tabs>
        <w:jc w:val="center"/>
      </w:pPr>
    </w:p>
    <w:p w:rsidRDefault="00DB2200" w:rsidP="00A37CD0" w:rsidR="00DB2200">
      <w:pPr>
        <w:jc w:val="right"/>
      </w:pPr>
      <w:r>
        <w:tab/>
      </w:r>
      <w:r>
        <w:tab/>
      </w:r>
      <w:r>
        <w:tab/>
      </w:r>
      <w:r>
        <w:tab/>
      </w:r>
      <w:r>
        <w:tab/>
      </w:r>
      <w:r>
        <w:tab/>
      </w:r>
      <w:r>
        <w:tab/>
      </w:r>
      <w:r>
        <w:tab/>
      </w:r>
      <w:r w:rsidR="00A37CD0">
        <w:t>SUDAC</w:t>
      </w:r>
    </w:p>
    <w:p w:rsidRDefault="00A37CD0" w:rsidP="00A37CD0" w:rsidR="00A37CD0">
      <w:pPr>
        <w:jc w:val="right"/>
      </w:pPr>
    </w:p>
    <w:p w:rsidRDefault="0007706E" w:rsidP="00A37CD0" w:rsidR="0007706E">
      <w:pPr>
        <w:jc w:val="right"/>
      </w:pPr>
    </w:p>
    <w:p w:rsidRDefault="00A37CD0" w:rsidP="00A37CD0" w:rsidR="00A37CD0">
      <w:pPr>
        <w:jc w:val="right"/>
      </w:pPr>
      <w:r>
        <w:t xml:space="preserve">Katarina Mikulić </w:t>
      </w:r>
    </w:p>
    <w:p w:rsidRDefault="00BD5B4E" w:rsidP="00DB2200" w:rsidR="00BD5B4E">
      <w:pPr>
        <w:jc w:val="both"/>
      </w:pPr>
    </w:p>
    <w:p w:rsidRDefault="00DB2200" w:rsidP="00DB2200" w:rsidR="00CE0837">
      <w:pPr>
        <w:jc w:val="both"/>
      </w:pPr>
      <w:r>
        <w:t xml:space="preserve">POUKA O PRAVNOM LIJEKU: </w:t>
      </w:r>
    </w:p>
    <w:p w:rsidRDefault="00DB2200" w:rsidP="00DB2200" w:rsidR="00DB2200">
      <w:pPr>
        <w:jc w:val="both"/>
      </w:pPr>
      <w:r>
        <w:t>Protiv  ovog rješenja žalba nije dopuštena.</w:t>
      </w:r>
    </w:p>
    <w:p w:rsidRDefault="00DB2200" w:rsidP="00DB2200" w:rsidR="00DB2200">
      <w:pPr>
        <w:jc w:val="both"/>
      </w:pPr>
    </w:p>
    <w:p w:rsidRDefault="00DB2200" w:rsidP="00DB2200" w:rsidR="00DB2200">
      <w:pPr>
        <w:jc w:val="both"/>
      </w:pPr>
      <w:r>
        <w:t>DNA:</w:t>
      </w:r>
    </w:p>
    <w:p w:rsidRDefault="00DB2200" w:rsidP="00DB2200" w:rsidR="00DB2200">
      <w:pPr>
        <w:numPr>
          <w:ilvl w:val="0"/>
          <w:numId w:val="6"/>
        </w:numPr>
        <w:jc w:val="both"/>
      </w:pPr>
      <w:r>
        <w:t xml:space="preserve">stečajnom upravitelju </w:t>
      </w:r>
    </w:p>
    <w:p w:rsidRDefault="00CE0837" w:rsidP="00DB2200" w:rsidR="00CE0837">
      <w:pPr>
        <w:numPr>
          <w:ilvl w:val="0"/>
          <w:numId w:val="6"/>
        </w:numPr>
        <w:jc w:val="both"/>
      </w:pPr>
      <w:r>
        <w:t>razlučnom vjerovniku po punomoćniku uz podnesak od 10.10.2016.g</w:t>
      </w:r>
    </w:p>
    <w:p w:rsidRDefault="00B4443E" w:rsidP="00DB2200" w:rsidR="00B4443E">
      <w:pPr>
        <w:numPr>
          <w:ilvl w:val="0"/>
          <w:numId w:val="6"/>
        </w:numPr>
        <w:jc w:val="both"/>
      </w:pPr>
      <w:r>
        <w:t>ŽDO SPLIT</w:t>
      </w:r>
    </w:p>
    <w:p w:rsidRDefault="00DB2200" w:rsidP="00DB2200" w:rsidR="00DB2200">
      <w:pPr>
        <w:jc w:val="both"/>
      </w:pPr>
      <w:r>
        <w:t xml:space="preserve">      -     rješenje istaknuti na </w:t>
      </w:r>
      <w:r w:rsidR="0092628D">
        <w:t>e-</w:t>
      </w:r>
      <w:r>
        <w:t>oglasnu ploču suda</w:t>
      </w:r>
    </w:p>
    <w:p w:rsidRDefault="00DB2200" w:rsidP="00DB2200" w:rsidR="00DB2200">
      <w:pPr>
        <w:jc w:val="both"/>
      </w:pPr>
      <w:r>
        <w:t xml:space="preserve">      -     </w:t>
      </w:r>
      <w:r w:rsidR="0092628D">
        <w:t>spis</w:t>
      </w:r>
    </w:p>
    <w:p w:rsidRDefault="00DB2200" w:rsidP="00DB2200" w:rsidR="00DB2200">
      <w:pPr>
        <w:jc w:val="both"/>
      </w:pPr>
    </w:p>
    <w:p w:rsidRDefault="003F71BF" w:rsidP="00063953" w:rsidR="003F71BF">
      <w:pPr>
        <w:pStyle w:val="Tijeloteksta"/>
      </w:pPr>
    </w:p>
    <w:p w:rsidRDefault="003F71BF" w:rsidP="00063953" w:rsidR="003F71BF">
      <w:pPr>
        <w:pStyle w:val="Tijeloteksta"/>
      </w:pPr>
    </w:p>
    <w:p w:rsidRDefault="003F71BF" w:rsidP="00063953" w:rsidR="003F71BF">
      <w:pPr>
        <w:pStyle w:val="Tijeloteksta"/>
      </w:pPr>
    </w:p>
    <w:p w:rsidRDefault="00063953" w:rsidP="00480D22" w:rsidR="00480D22">
      <w:r>
        <w:tab/>
      </w:r>
    </w:p>
    <w:p w:rsidRDefault="00DB2200" w:rsidP="00480D22" w:rsidR="00DB2200"/>
    <w:p w:rsidRDefault="00DB2200" w:rsidP="00480D22" w:rsidR="00DB2200"/>
    <w:p w:rsidRDefault="00DB2200" w:rsidP="00480D22" w:rsidR="00DB2200"/>
    <w:p w:rsidRDefault="00DB2200" w:rsidP="00480D22" w:rsidR="00DB2200"/>
    <w:p w:rsidRDefault="00DB2200" w:rsidP="00480D22" w:rsidR="00DB2200"/>
    <w:p w:rsidRDefault="00DB2200" w:rsidP="00480D22" w:rsidR="00DB2200"/>
    <w:p w:rsidRDefault="00DB2200" w:rsidP="00480D22" w:rsidR="00DB2200"/>
    <w:p w:rsidRDefault="00DB2200" w:rsidP="00480D22" w:rsidR="00DB2200"/>
    <w:p w:rsidRDefault="00DB2200" w:rsidP="00480D22" w:rsidR="00DB2200"/>
    <w:p w:rsidRDefault="00DB2200" w:rsidP="00480D22" w:rsidR="00DB2200"/>
    <w:p w:rsidRDefault="00DB2200" w:rsidP="00480D22" w:rsidR="00DB2200"/>
    <w:p w:rsidRDefault="00DB2200" w:rsidP="00480D22" w:rsidR="00DB2200"/>
    <w:p w:rsidRDefault="00DB2200" w:rsidP="00480D22" w:rsidR="00DB2200"/>
    <w:p w:rsidRDefault="00DB2200" w:rsidP="00480D22" w:rsidR="00DB2200"/>
    <w:p w:rsidRDefault="00DB2200" w:rsidP="00480D22" w:rsidR="00DB2200"/>
    <w:p w:rsidRDefault="00DB2200" w:rsidP="00480D22" w:rsidR="00DB2200"/>
    <w:p w:rsidRDefault="00DB2200" w:rsidP="00480D22" w:rsidR="00DB2200"/>
    <w:p w:rsidRDefault="00DB2200" w:rsidP="00480D22" w:rsidR="00DB2200"/>
    <w:p w:rsidRDefault="00DB2200" w:rsidP="00480D22" w:rsidR="00DB2200"/>
    <w:p w:rsidRDefault="00DB2200" w:rsidP="00480D22" w:rsidR="00DB2200"/>
    <w:p w:rsidRDefault="00DB2200" w:rsidP="00480D22" w:rsidR="00DB2200"/>
    <w:p w:rsidRDefault="00480D22" w:rsidP="00480D22" w:rsidR="00480D22"/>
    <w:sectPr w:rsidSect="00EA2EDB" w:rsidR="00480D22">
      <w:headerReference w:type="even" r:id="rId11"/>
      <w:headerReference w:type="default" r:id="rId12"/>
      <w:footerReference w:type="even" r:id="rId13"/>
      <w:footerReference w:type="default" r:id="rId14"/>
      <w:headerReference w:type="first" r:id="rId15"/>
      <w:footerReference w:type="first" r:id="rId16"/>
      <w:pgSz w:h="15840" w:w="12240"/>
      <w:pgMar w:gutter="0" w:footer="708" w:header="708" w:left="1800" w:bottom="1843"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C604E" w:rsidR="000C604E">
      <w:r>
        <w:separator/>
      </w:r>
    </w:p>
  </w:endnote>
  <w:endnote w:id="0" w:type="continuationSeparator">
    <w:p w:rsidRDefault="000C604E" w:rsidR="000C604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B2200" w:rsidP="00E00960" w:rsidR="00DB2200">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B2200" w:rsidP="0020749D" w:rsidR="00DB2200">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B2200" w:rsidP="00E00960" w:rsidR="00DB2200">
    <w:pPr>
      <w:pStyle w:val="Podnoje"/>
      <w:framePr w:y="1" w:xAlign="right" w:vAnchor="text" w:hAnchor="margin" w:wrap="around"/>
      <w:rPr>
        <w:rStyle w:val="Brojstranice"/>
      </w:rPr>
    </w:pPr>
  </w:p>
  <w:p w:rsidRDefault="00DB2200" w:rsidP="0020749D" w:rsidR="00DB2200">
    <w:pPr>
      <w:pStyle w:val="Podnoje"/>
      <w:ind w:right="360"/>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7706E" w:rsidR="0007706E">
    <w:pPr>
      <w:pStyle w:val="Podnoje"/>
      <w:jc w:val="center"/>
    </w:pPr>
    <w:r>
      <w:fldChar w:fldCharType="begin"/>
    </w:r>
    <w:r>
      <w:instrText>PAGE   \* MERGEFORMAT</w:instrText>
    </w:r>
    <w:r>
      <w:fldChar w:fldCharType="separate"/>
    </w:r>
    <w:r w:rsidR="000D3121">
      <w:rPr>
        <w:noProof/>
      </w:rPr>
      <w:t>1</w:t>
    </w:r>
    <w:r>
      <w:fldChar w:fldCharType="end"/>
    </w:r>
  </w:p>
  <w:p w:rsidRDefault="0007706E" w:rsidR="0007706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C604E" w:rsidR="000C604E">
      <w:r>
        <w:separator/>
      </w:r>
    </w:p>
  </w:footnote>
  <w:footnote w:id="0" w:type="continuationSeparator">
    <w:p w:rsidRDefault="000C604E" w:rsidR="000C604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B2200" w:rsidP="00E00960" w:rsidR="00DB2200">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B2200" w:rsidP="00C73152" w:rsidR="00DB2200">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7706E" w:rsidP="0007706E" w:rsidR="00DB2200">
    <w:pPr>
      <w:pStyle w:val="Zaglavlje"/>
      <w:ind w:right="360"/>
      <w:jc w:val="right"/>
    </w:pPr>
    <w:r>
      <w:t>4. St-53/2010</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7706E" w:rsidP="0007706E" w:rsidR="0007706E">
    <w:pPr>
      <w:pStyle w:val="Zaglavlje"/>
      <w:jc w:val="right"/>
    </w:pPr>
    <w:r>
      <w:t>4.St-53/2010</w:t>
    </w:r>
  </w:p>
  <w:p w:rsidRDefault="0007706E" w:rsidR="0007706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E975DD"/>
    <w:multiLevelType w:val="multilevel"/>
    <w:tmpl w:val="44DADF52"/>
    <w:lvl w:ilvl="0">
      <w:start w:val="1"/>
      <w:numFmt w:val="decimal"/>
      <w:lvlText w:val="%1."/>
      <w:lvlJc w:val="left"/>
      <w:pPr>
        <w:tabs>
          <w:tab w:pos="1065" w:val="num"/>
        </w:tabs>
        <w:ind w:hanging="360" w:left="1065"/>
      </w:pPr>
      <w:rPr>
        <w:rFonts w:hint="default"/>
      </w:rPr>
    </w:lvl>
    <w:lvl w:ilvl="1">
      <w:start w:val="1"/>
      <w:numFmt w:val="lowerLetter"/>
      <w:lvlText w:val="%2."/>
      <w:lvlJc w:val="left"/>
      <w:pPr>
        <w:tabs>
          <w:tab w:pos="1785" w:val="num"/>
        </w:tabs>
        <w:ind w:hanging="360" w:left="1785"/>
      </w:pPr>
    </w:lvl>
    <w:lvl w:ilvl="2">
      <w:start w:val="1"/>
      <w:numFmt w:val="lowerRoman"/>
      <w:lvlText w:val="%3."/>
      <w:lvlJc w:val="right"/>
      <w:pPr>
        <w:tabs>
          <w:tab w:pos="2505" w:val="num"/>
        </w:tabs>
        <w:ind w:hanging="180" w:left="2505"/>
      </w:pPr>
    </w:lvl>
    <w:lvl w:ilvl="3">
      <w:start w:val="1"/>
      <w:numFmt w:val="decimal"/>
      <w:lvlText w:val="%4."/>
      <w:lvlJc w:val="left"/>
      <w:pPr>
        <w:tabs>
          <w:tab w:pos="3225" w:val="num"/>
        </w:tabs>
        <w:ind w:hanging="360" w:left="3225"/>
      </w:pPr>
    </w:lvl>
    <w:lvl w:ilvl="4">
      <w:start w:val="1"/>
      <w:numFmt w:val="lowerLetter"/>
      <w:lvlText w:val="%5."/>
      <w:lvlJc w:val="left"/>
      <w:pPr>
        <w:tabs>
          <w:tab w:pos="3945" w:val="num"/>
        </w:tabs>
        <w:ind w:hanging="360" w:left="3945"/>
      </w:pPr>
    </w:lvl>
    <w:lvl w:ilvl="5">
      <w:start w:val="1"/>
      <w:numFmt w:val="lowerRoman"/>
      <w:lvlText w:val="%6."/>
      <w:lvlJc w:val="right"/>
      <w:pPr>
        <w:tabs>
          <w:tab w:pos="4665" w:val="num"/>
        </w:tabs>
        <w:ind w:hanging="180" w:left="4665"/>
      </w:pPr>
    </w:lvl>
    <w:lvl w:ilvl="6">
      <w:start w:val="1"/>
      <w:numFmt w:val="decimal"/>
      <w:lvlText w:val="%7."/>
      <w:lvlJc w:val="left"/>
      <w:pPr>
        <w:tabs>
          <w:tab w:pos="5385" w:val="num"/>
        </w:tabs>
        <w:ind w:hanging="360" w:left="5385"/>
      </w:pPr>
    </w:lvl>
    <w:lvl w:ilvl="7">
      <w:start w:val="1"/>
      <w:numFmt w:val="lowerLetter"/>
      <w:lvlText w:val="%8."/>
      <w:lvlJc w:val="left"/>
      <w:pPr>
        <w:tabs>
          <w:tab w:pos="6105" w:val="num"/>
        </w:tabs>
        <w:ind w:hanging="360" w:left="6105"/>
      </w:pPr>
    </w:lvl>
    <w:lvl w:ilvl="8">
      <w:start w:val="1"/>
      <w:numFmt w:val="lowerRoman"/>
      <w:lvlText w:val="%9."/>
      <w:lvlJc w:val="right"/>
      <w:pPr>
        <w:tabs>
          <w:tab w:pos="6825" w:val="num"/>
        </w:tabs>
        <w:ind w:hanging="180" w:left="6825"/>
      </w:pPr>
    </w:lvl>
  </w:abstractNum>
  <w:abstractNum w:abstractNumId="1">
    <w:nsid w:val="0673196C"/>
    <w:multiLevelType w:val="hybridMultilevel"/>
    <w:tmpl w:val="6BFC0AC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0BCA78EE"/>
    <w:multiLevelType w:val="hybridMultilevel"/>
    <w:tmpl w:val="2794D006"/>
    <w:lvl w:tplc="0409000F" w:ilvl="0">
      <w:start w:val="1"/>
      <w:numFmt w:val="decimal"/>
      <w:lvlText w:val="%1."/>
      <w:lvlJc w:val="left"/>
      <w:pPr>
        <w:tabs>
          <w:tab w:pos="2148" w:val="num"/>
        </w:tabs>
        <w:ind w:hanging="360" w:left="2148"/>
      </w:pPr>
    </w:lvl>
    <w:lvl w:tentative="true" w:tplc="04090019" w:ilvl="1">
      <w:start w:val="1"/>
      <w:numFmt w:val="lowerLetter"/>
      <w:lvlText w:val="%2."/>
      <w:lvlJc w:val="left"/>
      <w:pPr>
        <w:tabs>
          <w:tab w:pos="2868" w:val="num"/>
        </w:tabs>
        <w:ind w:hanging="360" w:left="2868"/>
      </w:pPr>
    </w:lvl>
    <w:lvl w:tentative="true" w:tplc="0409001B" w:ilvl="2">
      <w:start w:val="1"/>
      <w:numFmt w:val="lowerRoman"/>
      <w:lvlText w:val="%3."/>
      <w:lvlJc w:val="right"/>
      <w:pPr>
        <w:tabs>
          <w:tab w:pos="3588" w:val="num"/>
        </w:tabs>
        <w:ind w:hanging="180" w:left="3588"/>
      </w:pPr>
    </w:lvl>
    <w:lvl w:tentative="true" w:tplc="0409000F" w:ilvl="3">
      <w:start w:val="1"/>
      <w:numFmt w:val="decimal"/>
      <w:lvlText w:val="%4."/>
      <w:lvlJc w:val="left"/>
      <w:pPr>
        <w:tabs>
          <w:tab w:pos="4308" w:val="num"/>
        </w:tabs>
        <w:ind w:hanging="360" w:left="4308"/>
      </w:pPr>
    </w:lvl>
    <w:lvl w:tentative="true" w:tplc="04090019" w:ilvl="4">
      <w:start w:val="1"/>
      <w:numFmt w:val="lowerLetter"/>
      <w:lvlText w:val="%5."/>
      <w:lvlJc w:val="left"/>
      <w:pPr>
        <w:tabs>
          <w:tab w:pos="5028" w:val="num"/>
        </w:tabs>
        <w:ind w:hanging="360" w:left="5028"/>
      </w:pPr>
    </w:lvl>
    <w:lvl w:tentative="true" w:tplc="0409001B" w:ilvl="5">
      <w:start w:val="1"/>
      <w:numFmt w:val="lowerRoman"/>
      <w:lvlText w:val="%6."/>
      <w:lvlJc w:val="right"/>
      <w:pPr>
        <w:tabs>
          <w:tab w:pos="5748" w:val="num"/>
        </w:tabs>
        <w:ind w:hanging="180" w:left="5748"/>
      </w:pPr>
    </w:lvl>
    <w:lvl w:tentative="true" w:tplc="0409000F" w:ilvl="6">
      <w:start w:val="1"/>
      <w:numFmt w:val="decimal"/>
      <w:lvlText w:val="%7."/>
      <w:lvlJc w:val="left"/>
      <w:pPr>
        <w:tabs>
          <w:tab w:pos="6468" w:val="num"/>
        </w:tabs>
        <w:ind w:hanging="360" w:left="6468"/>
      </w:pPr>
    </w:lvl>
    <w:lvl w:tentative="true" w:tplc="04090019" w:ilvl="7">
      <w:start w:val="1"/>
      <w:numFmt w:val="lowerLetter"/>
      <w:lvlText w:val="%8."/>
      <w:lvlJc w:val="left"/>
      <w:pPr>
        <w:tabs>
          <w:tab w:pos="7188" w:val="num"/>
        </w:tabs>
        <w:ind w:hanging="360" w:left="7188"/>
      </w:pPr>
    </w:lvl>
    <w:lvl w:tentative="true" w:tplc="0409001B" w:ilvl="8">
      <w:start w:val="1"/>
      <w:numFmt w:val="lowerRoman"/>
      <w:lvlText w:val="%9."/>
      <w:lvlJc w:val="right"/>
      <w:pPr>
        <w:tabs>
          <w:tab w:pos="7908" w:val="num"/>
        </w:tabs>
        <w:ind w:hanging="180" w:left="7908"/>
      </w:pPr>
    </w:lvl>
  </w:abstractNum>
  <w:abstractNum w:abstractNumId="3">
    <w:nsid w:val="22154814"/>
    <w:multiLevelType w:val="hybridMultilevel"/>
    <w:tmpl w:val="B2FABE28"/>
    <w:lvl w:tplc="E8F81160" w:ilvl="0">
      <w:start w:val="1"/>
      <w:numFmt w:val="upperRoman"/>
      <w:lvlText w:val="%1."/>
      <w:lvlJc w:val="left"/>
      <w:pPr>
        <w:tabs>
          <w:tab w:pos="1623" w:val="num"/>
        </w:tabs>
        <w:ind w:hanging="915" w:left="1623"/>
      </w:pPr>
      <w:rPr>
        <w:rFonts w:hint="default"/>
      </w:rPr>
    </w:lvl>
    <w:lvl w:tplc="8D60FE08" w:ilvl="1">
      <w:start w:val="1"/>
      <w:numFmt w:val="decimal"/>
      <w:lvlText w:val="%2."/>
      <w:lvlJc w:val="left"/>
      <w:pPr>
        <w:tabs>
          <w:tab w:pos="1788" w:val="num"/>
        </w:tabs>
        <w:ind w:hanging="360" w:left="1788"/>
      </w:pPr>
      <w:rPr>
        <w:rFonts w:hint="default"/>
      </w:r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4">
    <w:nsid w:val="22C404AA"/>
    <w:multiLevelType w:val="hybridMultilevel"/>
    <w:tmpl w:val="02AE3022"/>
    <w:lvl w:tplc="662E6D9E" w:ilvl="0">
      <w:start w:val="1"/>
      <w:numFmt w:val="upperRoman"/>
      <w:lvlText w:val="%1."/>
      <w:lvlJc w:val="right"/>
      <w:pPr>
        <w:tabs>
          <w:tab w:pos="885" w:val="num"/>
        </w:tabs>
        <w:ind w:hanging="180" w:left="88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5">
    <w:nsid w:val="27B930C1"/>
    <w:multiLevelType w:val="hybridMultilevel"/>
    <w:tmpl w:val="B2FABE28"/>
    <w:lvl w:tplc="E8F81160" w:ilvl="0">
      <w:start w:val="1"/>
      <w:numFmt w:val="upperRoman"/>
      <w:lvlText w:val="%1."/>
      <w:lvlJc w:val="left"/>
      <w:pPr>
        <w:tabs>
          <w:tab w:pos="1623" w:val="num"/>
        </w:tabs>
        <w:ind w:hanging="915" w:left="1623"/>
      </w:pPr>
      <w:rPr>
        <w:rFonts w:hint="default"/>
      </w:rPr>
    </w:lvl>
    <w:lvl w:tplc="8D60FE08" w:ilvl="1">
      <w:start w:val="1"/>
      <w:numFmt w:val="decimal"/>
      <w:lvlText w:val="%2."/>
      <w:lvlJc w:val="left"/>
      <w:pPr>
        <w:tabs>
          <w:tab w:pos="1788" w:val="num"/>
        </w:tabs>
        <w:ind w:hanging="360" w:left="1788"/>
      </w:pPr>
      <w:rPr>
        <w:rFonts w:hint="default"/>
      </w:r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6">
    <w:nsid w:val="4CF103B9"/>
    <w:multiLevelType w:val="hybridMultilevel"/>
    <w:tmpl w:val="CFFEE5DA"/>
    <w:lvl w:tplc="02B65D7C" w:ilvl="0">
      <w:start w:val="7"/>
      <w:numFmt w:val="bullet"/>
      <w:lvlText w:val="-"/>
      <w:lvlJc w:val="left"/>
      <w:pPr>
        <w:tabs>
          <w:tab w:pos="810" w:val="num"/>
        </w:tabs>
        <w:ind w:hanging="450" w:left="81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7">
    <w:nsid w:val="6C4B58B6"/>
    <w:multiLevelType w:val="hybridMultilevel"/>
    <w:tmpl w:val="4CFA9B84"/>
    <w:lvl w:tplc="240062D8"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num w:numId="1">
    <w:abstractNumId w:val="4"/>
  </w:num>
  <w:num w:numId="2">
    <w:abstractNumId w:val="1"/>
  </w:num>
  <w:num w:numId="3">
    <w:abstractNumId w:val="0"/>
  </w:num>
  <w:num w:numId="4">
    <w:abstractNumId w:val="6"/>
  </w:num>
  <w:num w:numId="5">
    <w:abstractNumId w:val="3"/>
  </w:num>
  <w:num w:numId="6">
    <w:abstractNumId w:val="7"/>
  </w:num>
  <w:num w:numId="7">
    <w:abstractNumId w:val="2"/>
  </w:num>
  <w:num w:numId="8">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20097"/>
    <w:rsid w:val="00054ABE"/>
    <w:rsid w:val="00063953"/>
    <w:rsid w:val="0007706E"/>
    <w:rsid w:val="000A3B69"/>
    <w:rsid w:val="000A57D4"/>
    <w:rsid w:val="000B4A91"/>
    <w:rsid w:val="000C604E"/>
    <w:rsid w:val="000D3121"/>
    <w:rsid w:val="000E69B5"/>
    <w:rsid w:val="00111210"/>
    <w:rsid w:val="00187052"/>
    <w:rsid w:val="001C05BE"/>
    <w:rsid w:val="001C1B03"/>
    <w:rsid w:val="001F6672"/>
    <w:rsid w:val="00200B54"/>
    <w:rsid w:val="0020749D"/>
    <w:rsid w:val="002174AF"/>
    <w:rsid w:val="00236101"/>
    <w:rsid w:val="00251A1C"/>
    <w:rsid w:val="002A51C9"/>
    <w:rsid w:val="002E041D"/>
    <w:rsid w:val="00323FFC"/>
    <w:rsid w:val="00333B62"/>
    <w:rsid w:val="003E1B88"/>
    <w:rsid w:val="003F2659"/>
    <w:rsid w:val="003F71BF"/>
    <w:rsid w:val="00401857"/>
    <w:rsid w:val="00415F31"/>
    <w:rsid w:val="004370C6"/>
    <w:rsid w:val="00437796"/>
    <w:rsid w:val="00480D22"/>
    <w:rsid w:val="004C5F33"/>
    <w:rsid w:val="004D1B8B"/>
    <w:rsid w:val="004D216D"/>
    <w:rsid w:val="004D7989"/>
    <w:rsid w:val="005105E3"/>
    <w:rsid w:val="0053041D"/>
    <w:rsid w:val="005A7414"/>
    <w:rsid w:val="005C2FFB"/>
    <w:rsid w:val="005D293D"/>
    <w:rsid w:val="00641793"/>
    <w:rsid w:val="006A6DBF"/>
    <w:rsid w:val="006F3109"/>
    <w:rsid w:val="0072422C"/>
    <w:rsid w:val="007544EE"/>
    <w:rsid w:val="007B584B"/>
    <w:rsid w:val="007C4957"/>
    <w:rsid w:val="007C57F3"/>
    <w:rsid w:val="007D2304"/>
    <w:rsid w:val="007E57F0"/>
    <w:rsid w:val="00860C69"/>
    <w:rsid w:val="008634D1"/>
    <w:rsid w:val="00890B73"/>
    <w:rsid w:val="008950A5"/>
    <w:rsid w:val="008D7C59"/>
    <w:rsid w:val="008E40E4"/>
    <w:rsid w:val="00900A9B"/>
    <w:rsid w:val="0092572A"/>
    <w:rsid w:val="0092628D"/>
    <w:rsid w:val="009C6F31"/>
    <w:rsid w:val="009F40E3"/>
    <w:rsid w:val="00A37CD0"/>
    <w:rsid w:val="00A4425A"/>
    <w:rsid w:val="00AC45CC"/>
    <w:rsid w:val="00B01AAF"/>
    <w:rsid w:val="00B040F3"/>
    <w:rsid w:val="00B2677B"/>
    <w:rsid w:val="00B4443E"/>
    <w:rsid w:val="00B643DD"/>
    <w:rsid w:val="00B677B1"/>
    <w:rsid w:val="00BD5B4E"/>
    <w:rsid w:val="00C033A4"/>
    <w:rsid w:val="00C20097"/>
    <w:rsid w:val="00C30C64"/>
    <w:rsid w:val="00C73152"/>
    <w:rsid w:val="00CD043A"/>
    <w:rsid w:val="00CE0837"/>
    <w:rsid w:val="00CE1E81"/>
    <w:rsid w:val="00D274F5"/>
    <w:rsid w:val="00D35D30"/>
    <w:rsid w:val="00D9651A"/>
    <w:rsid w:val="00DB1ED5"/>
    <w:rsid w:val="00DB2200"/>
    <w:rsid w:val="00DB6789"/>
    <w:rsid w:val="00DC283B"/>
    <w:rsid w:val="00E00960"/>
    <w:rsid w:val="00E533EC"/>
    <w:rsid w:val="00E57CF7"/>
    <w:rsid w:val="00E57E50"/>
    <w:rsid w:val="00E91DA1"/>
    <w:rsid w:val="00EA2EDB"/>
    <w:rsid w:val="00ED207B"/>
    <w:rsid w:val="00F23FA5"/>
    <w:rsid w:val="00F3387F"/>
    <w:rsid w:val="00F61888"/>
    <w:rsid w:val="00F962D7"/>
    <w:rsid w:val="00FF55A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20097"/>
    <w:rPr>
      <w:sz w:val="24"/>
      <w:szCs w:val="24"/>
    </w:rPr>
  </w:style>
  <w:style w:styleId="Naslov1" w:type="paragraph">
    <w:name w:val="heading 1"/>
    <w:basedOn w:val="Normal"/>
    <w:next w:val="Normal"/>
    <w:qFormat/>
    <w:rsid w:val="00C20097"/>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C20097"/>
    <w:pPr>
      <w:jc w:val="both"/>
    </w:pPr>
  </w:style>
  <w:style w:styleId="Tijeloteksta-uvlaka3" w:type="paragraph">
    <w:name w:val="Body Text Indent 3"/>
    <w:basedOn w:val="Normal"/>
    <w:rsid w:val="00C20097"/>
    <w:pPr>
      <w:spacing w:after="120"/>
      <w:ind w:left="283"/>
    </w:pPr>
    <w:rPr>
      <w:sz w:val="16"/>
      <w:szCs w:val="16"/>
    </w:rPr>
  </w:style>
  <w:style w:styleId="Uvuenotijeloteksta" w:type="paragraph">
    <w:name w:val="Body Text Indent"/>
    <w:basedOn w:val="Normal"/>
    <w:rsid w:val="00C20097"/>
    <w:pPr>
      <w:spacing w:after="120"/>
      <w:ind w:left="283"/>
    </w:pPr>
  </w:style>
  <w:style w:styleId="Tijeloteksta-uvlaka2" w:type="paragraph">
    <w:name w:val="Body Text Indent 2"/>
    <w:basedOn w:val="Normal"/>
    <w:rsid w:val="00C20097"/>
    <w:pPr>
      <w:spacing w:lineRule="auto" w:line="480" w:after="120"/>
      <w:ind w:left="283"/>
    </w:pPr>
  </w:style>
  <w:style w:styleId="Podnoje" w:type="paragraph">
    <w:name w:val="footer"/>
    <w:basedOn w:val="Normal"/>
    <w:link w:val="PodnojeChar"/>
    <w:uiPriority w:val="99"/>
    <w:rsid w:val="0020749D"/>
    <w:pPr>
      <w:tabs>
        <w:tab w:pos="4320" w:val="center"/>
        <w:tab w:pos="8640" w:val="right"/>
      </w:tabs>
    </w:pPr>
  </w:style>
  <w:style w:styleId="Brojstranice" w:type="character">
    <w:name w:val="page number"/>
    <w:basedOn w:val="Zadanifontodlomka"/>
    <w:rsid w:val="0020749D"/>
  </w:style>
  <w:style w:styleId="Zaglavlje" w:type="paragraph">
    <w:name w:val="header"/>
    <w:basedOn w:val="Normal"/>
    <w:link w:val="ZaglavljeChar"/>
    <w:uiPriority w:val="99"/>
    <w:rsid w:val="0020749D"/>
    <w:pPr>
      <w:tabs>
        <w:tab w:pos="4320" w:val="center"/>
        <w:tab w:pos="8640" w:val="right"/>
      </w:tabs>
    </w:pPr>
  </w:style>
  <w:style w:customStyle="true" w:styleId="TijelotekstaChar" w:type="character">
    <w:name w:val="Tijelo teksta Char"/>
    <w:link w:val="Tijeloteksta"/>
    <w:rsid w:val="005A7414"/>
    <w:rPr>
      <w:sz w:val="24"/>
      <w:szCs w:val="24"/>
    </w:rPr>
  </w:style>
  <w:style w:styleId="Tekstbalonia" w:type="paragraph">
    <w:name w:val="Balloon Text"/>
    <w:basedOn w:val="Normal"/>
    <w:link w:val="TekstbaloniaChar"/>
    <w:rsid w:val="00323FFC"/>
    <w:rPr>
      <w:rFonts w:cs="Tahoma" w:hAnsi="Tahoma" w:ascii="Tahoma"/>
      <w:sz w:val="16"/>
      <w:szCs w:val="16"/>
    </w:rPr>
  </w:style>
  <w:style w:customStyle="true" w:styleId="TekstbaloniaChar" w:type="character">
    <w:name w:val="Tekst balončića Char"/>
    <w:link w:val="Tekstbalonia"/>
    <w:rsid w:val="00323FFC"/>
    <w:rPr>
      <w:rFonts w:cs="Tahoma" w:hAnsi="Tahoma" w:ascii="Tahoma"/>
      <w:sz w:val="16"/>
      <w:szCs w:val="16"/>
    </w:rPr>
  </w:style>
  <w:style w:customStyle="true" w:styleId="ZaglavljeChar" w:type="character">
    <w:name w:val="Zaglavlje Char"/>
    <w:link w:val="Zaglavlje"/>
    <w:uiPriority w:val="99"/>
    <w:rsid w:val="0007706E"/>
    <w:rPr>
      <w:sz w:val="24"/>
      <w:szCs w:val="24"/>
    </w:rPr>
  </w:style>
  <w:style w:customStyle="true" w:styleId="PodnojeChar" w:type="character">
    <w:name w:val="Podnožje Char"/>
    <w:link w:val="Podnoje"/>
    <w:uiPriority w:val="99"/>
    <w:rsid w:val="0007706E"/>
    <w:rPr>
      <w:sz w:val="24"/>
      <w:szCs w:val="24"/>
    </w:rPr>
  </w:style>
  <w:style w:styleId="Bezproreda" w:type="paragraph">
    <w:name w:val="No Spacing"/>
    <w:uiPriority w:val="1"/>
    <w:qFormat/>
    <w:rsid w:val="0092628D"/>
    <w:rPr>
      <w:rFonts w:eastAsia="Calibri" w:hAnsi="Calibri" w:ascii="Calibri"/>
      <w:sz w:val="22"/>
      <w:szCs w:val="22"/>
      <w:lang w:eastAsia="en-US"/>
    </w:rPr>
  </w:style>
  <w:style w:styleId="Tekstrezerviranogmjesta" w:type="character">
    <w:name w:val="Placeholder Text"/>
    <w:basedOn w:val="Zadanifontodlomka"/>
    <w:uiPriority w:val="99"/>
    <w:semiHidden/>
    <w:rsid w:val="000D3121"/>
    <w:rPr>
      <w:color w:val="808080"/>
      <w:bdr w:space="0" w:sz="0" w:color="auto" w:val="none"/>
      <w:shd w:fill="auto" w:color="auto" w:val="clear"/>
    </w:rPr>
  </w:style>
  <w:style w:customStyle="true" w:styleId="eSPISCCParagraphDefaultFont" w:type="character">
    <w:name w:val="eSPIS_CC_Paragraph Default Font"/>
    <w:basedOn w:val="Zadanifontodlomka"/>
    <w:rsid w:val="000D312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D3121"/>
    <w:rPr>
      <w:bdr w:space="0" w:sz="0" w:color="auto" w:val="none"/>
      <w:shd w:fill="FFFFCC" w:color="auto" w:val="clear"/>
      <w:lang w:val="hr-HR"/>
    </w:rPr>
  </w:style>
  <w:style w:customStyle="true" w:styleId="PozadinaSvijetloCrvena" w:type="character">
    <w:name w:val="Pozadina_SvijetloCrvena"/>
    <w:basedOn w:val="eSPISCCParagraphDefaultFont"/>
    <w:rsid w:val="000D312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D312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20097"/>
    <w:rPr>
      <w:sz w:val="24"/>
      <w:szCs w:val="24"/>
    </w:rPr>
  </w:style>
  <w:style w:styleId="Naslov1" w:type="paragraph">
    <w:name w:val="heading 1"/>
    <w:basedOn w:val="Normal"/>
    <w:next w:val="Normal"/>
    <w:qFormat/>
    <w:rsid w:val="00C20097"/>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C20097"/>
    <w:pPr>
      <w:jc w:val="both"/>
    </w:pPr>
  </w:style>
  <w:style w:styleId="Tijeloteksta-uvlaka3" w:type="paragraph">
    <w:name w:val="Body Text Indent 3"/>
    <w:basedOn w:val="Normal"/>
    <w:rsid w:val="00C20097"/>
    <w:pPr>
      <w:spacing w:after="120"/>
      <w:ind w:left="283"/>
    </w:pPr>
    <w:rPr>
      <w:sz w:val="16"/>
      <w:szCs w:val="16"/>
    </w:rPr>
  </w:style>
  <w:style w:styleId="Uvuenotijeloteksta" w:type="paragraph">
    <w:name w:val="Body Text Indent"/>
    <w:basedOn w:val="Normal"/>
    <w:rsid w:val="00C20097"/>
    <w:pPr>
      <w:spacing w:after="120"/>
      <w:ind w:left="283"/>
    </w:pPr>
  </w:style>
  <w:style w:styleId="Tijeloteksta-uvlaka2" w:type="paragraph">
    <w:name w:val="Body Text Indent 2"/>
    <w:basedOn w:val="Normal"/>
    <w:rsid w:val="00C20097"/>
    <w:pPr>
      <w:spacing w:after="120" w:line="480" w:lineRule="auto"/>
      <w:ind w:left="283"/>
    </w:pPr>
  </w:style>
  <w:style w:styleId="Podnoje" w:type="paragraph">
    <w:name w:val="footer"/>
    <w:basedOn w:val="Normal"/>
    <w:link w:val="PodnojeChar"/>
    <w:uiPriority w:val="99"/>
    <w:rsid w:val="0020749D"/>
    <w:pPr>
      <w:tabs>
        <w:tab w:pos="4320" w:val="center"/>
        <w:tab w:pos="8640" w:val="right"/>
      </w:tabs>
    </w:pPr>
  </w:style>
  <w:style w:styleId="Brojstranice" w:type="character">
    <w:name w:val="page number"/>
    <w:basedOn w:val="Zadanifontodlomka"/>
    <w:rsid w:val="0020749D"/>
  </w:style>
  <w:style w:styleId="Zaglavlje" w:type="paragraph">
    <w:name w:val="header"/>
    <w:basedOn w:val="Normal"/>
    <w:link w:val="ZaglavljeChar"/>
    <w:uiPriority w:val="99"/>
    <w:rsid w:val="0020749D"/>
    <w:pPr>
      <w:tabs>
        <w:tab w:pos="4320" w:val="center"/>
        <w:tab w:pos="8640" w:val="right"/>
      </w:tabs>
    </w:pPr>
  </w:style>
  <w:style w:customStyle="1" w:styleId="TijelotekstaChar" w:type="character">
    <w:name w:val="Tijelo teksta Char"/>
    <w:link w:val="Tijeloteksta"/>
    <w:rsid w:val="005A7414"/>
    <w:rPr>
      <w:sz w:val="24"/>
      <w:szCs w:val="24"/>
    </w:rPr>
  </w:style>
  <w:style w:styleId="Tekstbalonia" w:type="paragraph">
    <w:name w:val="Balloon Text"/>
    <w:basedOn w:val="Normal"/>
    <w:link w:val="TekstbaloniaChar"/>
    <w:rsid w:val="00323FFC"/>
    <w:rPr>
      <w:rFonts w:ascii="Tahoma" w:cs="Tahoma" w:hAnsi="Tahoma"/>
      <w:sz w:val="16"/>
      <w:szCs w:val="16"/>
    </w:rPr>
  </w:style>
  <w:style w:customStyle="1" w:styleId="TekstbaloniaChar" w:type="character">
    <w:name w:val="Tekst balončića Char"/>
    <w:link w:val="Tekstbalonia"/>
    <w:rsid w:val="00323FFC"/>
    <w:rPr>
      <w:rFonts w:ascii="Tahoma" w:cs="Tahoma" w:hAnsi="Tahoma"/>
      <w:sz w:val="16"/>
      <w:szCs w:val="16"/>
    </w:rPr>
  </w:style>
  <w:style w:customStyle="1" w:styleId="ZaglavljeChar" w:type="character">
    <w:name w:val="Zaglavlje Char"/>
    <w:link w:val="Zaglavlje"/>
    <w:uiPriority w:val="99"/>
    <w:rsid w:val="0007706E"/>
    <w:rPr>
      <w:sz w:val="24"/>
      <w:szCs w:val="24"/>
    </w:rPr>
  </w:style>
  <w:style w:customStyle="1" w:styleId="PodnojeChar" w:type="character">
    <w:name w:val="Podnožje Char"/>
    <w:link w:val="Podnoje"/>
    <w:uiPriority w:val="99"/>
    <w:rsid w:val="0007706E"/>
    <w:rPr>
      <w:sz w:val="24"/>
      <w:szCs w:val="24"/>
    </w:rPr>
  </w:style>
  <w:style w:styleId="Bezproreda" w:type="paragraph">
    <w:name w:val="No Spacing"/>
    <w:uiPriority w:val="1"/>
    <w:qFormat/>
    <w:rsid w:val="0092628D"/>
    <w:rPr>
      <w:rFonts w:ascii="Calibri" w:eastAsia="Calibri" w:hAnsi="Calibri"/>
      <w:sz w:val="22"/>
      <w:szCs w:val="22"/>
      <w:lang w:eastAsia="en-US"/>
    </w:rPr>
  </w:style>
  <w:style w:styleId="Tekstrezerviranogmjesta" w:type="character">
    <w:name w:val="Placeholder Text"/>
    <w:basedOn w:val="Zadanifontodlomka"/>
    <w:uiPriority w:val="99"/>
    <w:semiHidden/>
    <w:rsid w:val="000D3121"/>
    <w:rPr>
      <w:color w:val="808080"/>
      <w:bdr w:color="auto" w:space="0" w:sz="0" w:val="none"/>
      <w:shd w:color="auto" w:fill="auto" w:val="clear"/>
    </w:rPr>
  </w:style>
  <w:style w:customStyle="1" w:styleId="eSPISCCParagraphDefaultFont" w:type="character">
    <w:name w:val="eSPIS_CC_Paragraph Default Font"/>
    <w:basedOn w:val="Zadanifontodlomka"/>
    <w:rsid w:val="000D312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D3121"/>
    <w:rPr>
      <w:bdr w:color="auto" w:space="0" w:sz="0" w:val="none"/>
      <w:shd w:color="auto" w:fill="FFFFCC" w:val="clear"/>
      <w:lang w:val="hr-HR"/>
    </w:rPr>
  </w:style>
  <w:style w:customStyle="1" w:styleId="PozadinaSvijetloCrvena" w:type="character">
    <w:name w:val="Pozadina_SvijetloCrvena"/>
    <w:basedOn w:val="eSPISCCParagraphDefaultFont"/>
    <w:rsid w:val="000D312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D312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listopada 2016.</izvorni_sadrzaj>
    <derivirana_varijabla naziv="DomainObject.DatumDonosenjaOdluke_1">10.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izvorni_sadrzaj>
    <derivirana_varijabla naziv="DomainObject.Predmet.Broj_1">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kolovoza 2010.</izvorni_sadrzaj>
    <derivirana_varijabla naziv="DomainObject.Predmet.DatumOsnivanja_1">11. kolovoza 2010.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St-53/2010</izvorni_sadrzaj>
    <derivirana_varijabla naziv="DomainObject.Predmet.OznakaBroj_1">St-53/2010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ALDIKO, d.o.o. za proizvodnju,trgovinu i usluge "u stečaju"</izvorni_sadrzaj>
    <derivirana_varijabla naziv="DomainObject.Predmet.ProtustrankaFormated_1">  ALDIKO, d.o.o. za proizvodnju,trgovinu i usluge "u stečaju"</derivirana_varijabla>
  </DomainObject.Predmet.ProtustrankaFormated>
  <DomainObject.Predmet.ProtustrankaFormatedOIB>
    <izvorni_sadrzaj>  ALDIKO, d.o.o. za proizvodnju,trgovinu i usluge "u stečaju", OIB 86695892107</izvorni_sadrzaj>
    <derivirana_varijabla naziv="DomainObject.Predmet.ProtustrankaFormatedOIB_1">  ALDIKO, d.o.o. za proizvodnju,trgovinu i usluge "u stečaju", OIB 86695892107</derivirana_varijabla>
  </DomainObject.Predmet.ProtustrankaFormatedOIB>
  <DomainObject.Predmet.ProtustrankaFormatedWithAdress>
    <izvorni_sadrzaj> ALDIKO, d.o.o. za proizvodnju,trgovinu i usluge "u stečaju", Zagvozd/bb, 21270 Zagvozd</izvorni_sadrzaj>
    <derivirana_varijabla naziv="DomainObject.Predmet.ProtustrankaFormatedWithAdress_1"> ALDIKO, d.o.o. za proizvodnju,trgovinu i usluge "u stečaju", Zagvozd/bb, 21270 Zagvozd</derivirana_varijabla>
  </DomainObject.Predmet.ProtustrankaFormatedWithAdress>
  <DomainObject.Predmet.ProtustrankaFormatedWithAdressOIB>
    <izvorni_sadrzaj> ALDIKO, d.o.o. za proizvodnju,trgovinu i usluge "u stečaju", OIB 86695892107, Zagvozd/bb, 21270 Zagvozd</izvorni_sadrzaj>
    <derivirana_varijabla naziv="DomainObject.Predmet.ProtustrankaFormatedWithAdressOIB_1"> ALDIKO, d.o.o. za proizvodnju,trgovinu i usluge "u stečaju", OIB 86695892107, Zagvozd/bb, 21270 Zagvozd</derivirana_varijabla>
  </DomainObject.Predmet.ProtustrankaFormatedWithAdressOIB>
  <DomainObject.Predmet.ProtustrankaWithAdress>
    <izvorni_sadrzaj>ALDIKO, d.o.o. za proizvodnju,trgovinu i usluge "u stečaju" Zagvozd/bb, 21270 Zagvozd</izvorni_sadrzaj>
    <derivirana_varijabla naziv="DomainObject.Predmet.ProtustrankaWithAdress_1">ALDIKO, d.o.o. za proizvodnju,trgovinu i usluge "u stečaju" Zagvozd/bb, 21270 Zagvozd</derivirana_varijabla>
  </DomainObject.Predmet.ProtustrankaWithAdress>
  <DomainObject.Predmet.ProtustrankaWithAdressOIB>
    <izvorni_sadrzaj>ALDIKO, d.o.o. za proizvodnju,trgovinu i usluge "u stečaju", OIB 86695892107, Zagvozd/bb, 21270 Zagvozd</izvorni_sadrzaj>
    <derivirana_varijabla naziv="DomainObject.Predmet.ProtustrankaWithAdressOIB_1">ALDIKO, d.o.o. za proizvodnju,trgovinu i usluge "u stečaju", OIB 86695892107, Zagvozd/bb, 21270 Zagvozd</derivirana_varijabla>
  </DomainObject.Predmet.ProtustrankaWithAdressOIB>
  <DomainObject.Predmet.ProtustrankaNazivFormated>
    <izvorni_sadrzaj>ALDIKO, d.o.o. za proizvodnju,trgovinu i usluge "u stečaju"</izvorni_sadrzaj>
    <derivirana_varijabla naziv="DomainObject.Predmet.ProtustrankaNazivFormated_1">ALDIKO, d.o.o. za proizvodnju,trgovinu i usluge "u stečaju"</derivirana_varijabla>
  </DomainObject.Predmet.ProtustrankaNazivFormated>
  <DomainObject.Predmet.ProtustrankaNazivFormatedOIB>
    <izvorni_sadrzaj>ALDIKO, d.o.o. za proizvodnju,trgovinu i usluge "u stečaju", OIB 86695892107</izvorni_sadrzaj>
    <derivirana_varijabla naziv="DomainObject.Predmet.ProtustrankaNazivFormatedOIB_1">ALDIKO, d.o.o. za proizvodnju,trgovinu i usluge "u stečaju", OIB 86695892107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OTP banka Hrvatska dioničko društvo zastupanog po punomoćniku Odvjetničko društvo ŠIŠKO i partneri, j.t.d.; CREDO BANKA d.d. - u prisilnoj likvidaciji; LOCAT CROATIA društvo s ograničenom odgovornošću za trgovinu i usluge zastupanog po punomoćniku Mladen Ćorić; Ministarstvo gospodarstva, rada i poduzetništva zastupanog po punomoćniku Županijsko državno odvjetništvo Građanskko upravni odjel Split; HYPO-LEASING KROATIEN, društvo za financiranje, d.o.o.; Konica Minolta Hrvatska - poslovna rješenja, d.o.o. za trgovinu i usluge; EUROHERC osiguranje d.d. Podružnica Split; GU društvo s ograničenom odgovornošću za trgovinu i zastupanje zastupanog po punomoćniku Ivica Didak; TRAST međunarodno otpremništvo, dioničko društvo zastupanog po punomoćniku Marina Tončić-Bota; Hrvatski Telekom d.d.; FORMATOR SIGURNOSNA STAKLA d. o. o. zastupanog po punomoćniku Nada Badurina; JADRANŠPED-IMOTSKI d.o.o. za prijevoz, trgovinu i usluge; STROJOPROMET-ZAGREB d.o.o. zastupanog po punomoćniku Ljerka Šmit-primorac; EUROINSPEKT - DRVOKONTROLA društvo s ograničenom odgovornošću za kontrolu robe i inženjering zastupanog po punomoćniku BRANKO VUKUŠIĆ; HEP-Operator distribucijskog sustava d.o.o. za distribuciju i opskrbu električne energije  ELEKTRODALMACIJA SPLIT; HRVATSKE ŠUME društvo s ograničenom odgovornošću zastupanog po punomoćniku Odvjetničko društvo TOMIĆ &amp; ŠUŠNJAR j.t.d. u likvidaciji; Hrvatska radiotelevizija zastupanog po punomoćniku MADIRAZZA &amp; PARTNERI, odvjetničko društvo; HYPO - LEASING STEIERMARK društvo s ograničenom odgovornošću za usluge zastupanog po punomoćniku Odvjetničko društvo HAČIĆ, KALLAY &amp; PARTNERI, društvo s ograničenom odgovornošću; Credo banka dioničko društvo "u stečaju"; TRGOMETAL za proizvodnju, trgovinu i usluge, društvo s ograničenom odgovornošću; HRVATSKA POŠTANSKA BANKA, dioničko društvo; KVARNER VIENNA INSURANCE GROUP dioničko društvo za osiguranje zastupanog po punomoćniku Odvjetničko društvo Vukić,Jelušić,Šulina,Stanković,Jurcan&amp;Jabuka; DŽAMBO STAKLO d.o.o. za proizvodnju i obradu stakla; MICRONIC, d.o.o. za proizvodnju, trgovinu i usluge; EURAL d.o.o. za proizvodnju i trgovinu; NIN ELEKTROCOMMERCE, d.o.o. za trgovinu, usluge i proizvodnju elektroopreme zastupanog po punomoćniku Ana Smoljan Zanki; LEGEA ŠPORT d.o.o. za trgovinu; Hrvatski Telekom d.d.; GORTAN-ZADAR društvo s ograničenom odgovornošću za poslove u građevinarstvu; POTENCIJAL za inženjering i usluge društvo s ograničenom odgovornošću; WORK, društvo s ograničenom odgovornošću za građevinarstvo, trgovinu, ugostiteljstvo i cestovni prijevoz</izvorni_sadrzaj>
    <derivirana_varijabla naziv="DomainObject.Predmet.StrankaFormated_1">  OTP banka Hrvatska dioničko društvo zastupanog po punomoćniku Odvjetničko društvo ŠIŠKO i partneri, j.t.d.; CREDO BANKA d.d. - u prisilnoj likvidaciji; LOCAT CROATIA društvo s ograničenom odgovornošću za trgovinu i usluge zastupanog po punomoćniku Mladen Ćorić; Ministarstvo gospodarstva, rada i poduzetništva zastupanog po punomoćniku Županijsko državno odvjetništvo Građanskko upravni odjel Split; HYPO-LEASING KROATIEN, društvo za financiranje, d.o.o.; Konica Minolta Hrvatska - poslovna rješenja, d.o.o. za trgovinu i usluge; EUROHERC osiguranje d.d. Podružnica Split; GU društvo s ograničenom odgovornošću za trgovinu i zastupanje zastupanog po punomoćniku Ivica Didak; TRAST međunarodno otpremništvo, dioničko društvo zastupanog po punomoćniku Marina Tončić-Bota; Hrvatski Telekom d.d.; FORMATOR SIGURNOSNA STAKLA d. o. o. zastupanog po punomoćniku Nada Badurina; JADRANŠPED-IMOTSKI d.o.o. za prijevoz, trgovinu i usluge; STROJOPROMET-ZAGREB d.o.o. zastupanog po punomoćniku Ljerka Šmit-primorac; EUROINSPEKT - DRVOKONTROLA društvo s ograničenom odgovornošću za kontrolu robe i inženjering zastupanog po punomoćniku BRANKO VUKUŠIĆ; HEP-Operator distribucijskog sustava d.o.o. za distribuciju i opskrbu električne energije  ELEKTRODALMACIJA SPLIT; HRVATSKE ŠUME društvo s ograničenom odgovornošću zastupanog po punomoćniku Odvjetničko društvo TOMIĆ &amp; ŠUŠNJAR j.t.d. u likvidaciji; Hrvatska radiotelevizija zastupanog po punomoćniku MADIRAZZA &amp; PARTNERI, odvjetničko društvo; HYPO - LEASING STEIERMARK društvo s ograničenom odgovornošću za usluge zastupanog po punomoćniku Odvjetničko društvo HAČIĆ, KALLAY &amp; PARTNERI, društvo s ograničenom odgovornošću; Credo banka dioničko društvo "u stečaju"; TRGOMETAL za proizvodnju, trgovinu i usluge, društvo s ograničenom odgovornošću; HRVATSKA POŠTANSKA BANKA, dioničko društvo; KVARNER VIENNA INSURANCE GROUP dioničko društvo za osiguranje zastupanog po punomoćniku Odvjetničko društvo Vukić,Jelušić,Šulina,Stanković,Jurcan&amp;Jabuka; DŽAMBO STAKLO d.o.o. za proizvodnju i obradu stakla; MICRONIC, d.o.o. za proizvodnju, trgovinu i usluge; EURAL d.o.o. za proizvodnju i trgovinu; NIN ELEKTROCOMMERCE, d.o.o. za trgovinu, usluge i proizvodnju elektroopreme zastupanog po punomoćniku Ana Smoljan Zanki; LEGEA ŠPORT d.o.o. za trgovinu; Hrvatski Telekom d.d.; GORTAN-ZADAR društvo s ograničenom odgovornošću za poslove u građevinarstvu; POTENCIJAL za inženjering i usluge društvo s ograničenom odgovornošću; WORK, društvo s ograničenom odgovornošću za građevinarstvo, trgovinu, ugostiteljstvo i cestovni prijevoz</derivirana_varijabla>
  </DomainObject.Predmet.StrankaFormated>
  <DomainObject.Predmet.StrankaFormatedOIB>
    <izvorni_sadrzaj>  OTP banka Hrvatska dioničko društvo, OIB 52508873833 zastupanog po punomoćniku Odvjetničko društvo ŠIŠKO i partneri, j.t.d.; CREDO BANKA d.d. - u prisilnoj likvidaciji, OIB 94141384086; LOCAT CROATIA društvo s ograničenom odgovornošću za trgovinu i usluge, OIB 34403322678 zastupanog po punomoćniku Mladen Ćorić; Ministarstvo gospodarstva, rada i poduzetništva, OIB 57036237740 zastupanog po punomoćniku Županijsko državno odvjetništvo Građanskko upravni odjel Split; HYPO-LEASING KROATIEN, društvo za financiranje, d.o.o., OIB 87064273078; Konica Minolta Hrvatska - poslovna rješenja, d.o.o. za trgovinu i usluge, OIB 31697259786; EUROHERC osiguranje d.d. Podružnica Split, OIB 22694857747; GU društvo s ograničenom odgovornošću za trgovinu i zastupanje, OIB 91929234326 zastupanog po punomoćniku Ivica Didak; TRAST međunarodno otpremništvo, dioničko društvo, OIB 93225891495 zastupanog po punomoćniku Marina Tončić-Bota; Hrvatski Telekom d.d., OIB 81793146560; FORMATOR SIGURNOSNA STAKLA d. o. o., OIB 64828713623 zastupanog po punomoćniku Nada Badurina; JADRANŠPED-IMOTSKI d.o.o. za prijevoz, trgovinu i usluge, OIB 32986803392; STROJOPROMET-ZAGREB d.o.o., OIB 97994010225 zastupanog po punomoćniku Ljerka Šmit-primorac; EUROINSPEKT - DRVOKONTROLA društvo s ograničenom odgovornošću za kontrolu robe i inženjering, OIB 32280738674 zastupanog po punomoćniku BRANKO VUKUŠIĆ; HEP-Operator distribucijskog sustava d.o.o. za distribuciju i opskrbu električne energije  ELEKTRODALMACIJA SPLIT, OIB 46830600751; HRVATSKE ŠUME društvo s ograničenom odgovornošću, OIB 69693144506 zastupanog po punomoćniku Odvjetničko društvo TOMIĆ &amp; ŠUŠNJAR j.t.d. u likvidaciji; Hrvatska radiotelevizija, OIB 68419124305 zastupanog po punomoćniku MADIRAZZA &amp; PARTNERI, odvjetničko društvo; HYPO - LEASING STEIERMARK društvo s ograničenom odgovornošću za usluge, OIB 64646464586 zastupanog po punomoćniku Odvjetničko društvo HAČIĆ, KALLAY &amp; PARTNERI, društvo s ograničenom odgovornošću; Credo banka dioničko društvo "u stečaju", OIB 94141384086; TRGOMETAL za proizvodnju, trgovinu i usluge, društvo s ograničenom odgovornošću, OIB 14669056208; HRVATSKA POŠTANSKA BANKA, dioničko društvo, OIB 87939104217; KVARNER VIENNA INSURANCE GROUP dioničko društvo za osiguranje, OIB 52848403362 zastupanog po punomoćniku Odvjetničko društvo Vukić,Jelušić,Šulina,Stanković,Jurcan&amp;Jabuka; DŽAMBO STAKLO d.o.o. za proizvodnju i obradu stakla, OIB 15147758022; MICRONIC, d.o.o. za proizvodnju, trgovinu i usluge, OIB 89489773101; EURAL d.o.o. za proizvodnju i trgovinu, OIB 87435755785; NIN ELEKTROCOMMERCE, d.o.o. za trgovinu, usluge i proizvodnju elektroopreme, OIB 79652872175 zastupanog po punomoćniku Ana Smoljan Zanki; LEGEA ŠPORT d.o.o. za trgovinu, OIB 44892488481; Hrvatski Telekom d.d., OIB 81793146560; GORTAN-ZADAR društvo s ograničenom odgovornošću za poslove u građevinarstvu, OIB 72185476666; POTENCIJAL za inženjering i usluge društvo s ograničenom odgovornošću, OIB 80072940561; WORK, društvo s ograničenom odgovornošću za građevinarstvo, trgovinu, ugostiteljstvo i cestovni prijevoz, OIB 46872257987</izvorni_sadrzaj>
    <derivirana_varijabla naziv="DomainObject.Predmet.StrankaFormatedOIB_1">  OTP banka Hrvatska dioničko društvo, OIB 52508873833 zastupanog po punomoćniku Odvjetničko društvo ŠIŠKO i partneri, j.t.d.; CREDO BANKA d.d. - u prisilnoj likvidaciji, OIB 94141384086; LOCAT CROATIA društvo s ograničenom odgovornošću za trgovinu i usluge, OIB 34403322678 zastupanog po punomoćniku Mladen Ćorić; Ministarstvo gospodarstva, rada i poduzetništva, OIB 57036237740 zastupanog po punomoćniku Županijsko državno odvjetništvo Građanskko upravni odjel Split; HYPO-LEASING KROATIEN, društvo za financiranje, d.o.o., OIB 87064273078; Konica Minolta Hrvatska - poslovna rješenja, d.o.o. za trgovinu i usluge, OIB 31697259786; EUROHERC osiguranje d.d. Podružnica Split, OIB 22694857747; GU društvo s ograničenom odgovornošću za trgovinu i zastupanje, OIB 91929234326 zastupanog po punomoćniku Ivica Didak; TRAST međunarodno otpremništvo, dioničko društvo, OIB 93225891495 zastupanog po punomoćniku Marina Tončić-Bota; Hrvatski Telekom d.d., OIB 81793146560; FORMATOR SIGURNOSNA STAKLA d. o. o., OIB 64828713623 zastupanog po punomoćniku Nada Badurina; JADRANŠPED-IMOTSKI d.o.o. za prijevoz, trgovinu i usluge, OIB 32986803392; STROJOPROMET-ZAGREB d.o.o., OIB 97994010225 zastupanog po punomoćniku Ljerka Šmit-primorac; EUROINSPEKT - DRVOKONTROLA društvo s ograničenom odgovornošću za kontrolu robe i inženjering, OIB 32280738674 zastupanog po punomoćniku BRANKO VUKUŠIĆ; HEP-Operator distribucijskog sustava d.o.o. za distribuciju i opskrbu električne energije  ELEKTRODALMACIJA SPLIT, OIB 46830600751; HRVATSKE ŠUME društvo s ograničenom odgovornošću, OIB 69693144506 zastupanog po punomoćniku Odvjetničko društvo TOMIĆ &amp; ŠUŠNJAR j.t.d. u likvidaciji; Hrvatska radiotelevizija, OIB 68419124305 zastupanog po punomoćniku MADIRAZZA &amp; PARTNERI, odvjetničko društvo; HYPO - LEASING STEIERMARK društvo s ograničenom odgovornošću za usluge, OIB 64646464586 zastupanog po punomoćniku Odvjetničko društvo HAČIĆ, KALLAY &amp; PARTNERI, društvo s ograničenom odgovornošću; Credo banka dioničko društvo "u stečaju", OIB 94141384086; TRGOMETAL za proizvodnju, trgovinu i usluge, društvo s ograničenom odgovornošću, OIB 14669056208; HRVATSKA POŠTANSKA BANKA, dioničko društvo, OIB 87939104217; KVARNER VIENNA INSURANCE GROUP dioničko društvo za osiguranje, OIB 52848403362 zastupanog po punomoćniku Odvjetničko društvo Vukić,Jelušić,Šulina,Stanković,Jurcan&amp;Jabuka; DŽAMBO STAKLO d.o.o. za proizvodnju i obradu stakla, OIB 15147758022; MICRONIC, d.o.o. za proizvodnju, trgovinu i usluge, OIB 89489773101; EURAL d.o.o. za proizvodnju i trgovinu, OIB 87435755785; NIN ELEKTROCOMMERCE, d.o.o. za trgovinu, usluge i proizvodnju elektroopreme, OIB 79652872175 zastupanog po punomoćniku Ana Smoljan Zanki; LEGEA ŠPORT d.o.o. za trgovinu, OIB 44892488481; Hrvatski Telekom d.d., OIB 81793146560; GORTAN-ZADAR društvo s ograničenom odgovornošću za poslove u građevinarstvu, OIB 72185476666; POTENCIJAL za inženjering i usluge društvo s ograničenom odgovornošću, OIB 80072940561; WORK, društvo s ograničenom odgovornošću za građevinarstvo, trgovinu, ugostiteljstvo i cestovni prijevoz, OIB 46872257987</derivirana_varijabla>
  </DomainObject.Predmet.StrankaFormatedOIB>
  <DomainObject.Predmet.StrankaFormatedWithAdress>
    <izvorni_sadrzaj> OTP banka Hrvatska dioničko društvo, Ulica Domovinskog rata 3, 23000 Zadar zastupanog po punomoćniku Odvjetničko društvo ŠIŠKO i partneri, j.t.d.; CREDO BANKA d.d. - u prisilnoj likvidaciji, Zrinjsko-Frankopanska 58, 21000 Split; LOCAT CROATIA društvo s ograničenom odgovornošću za trgovinu i usluge, Heinzelova 33, 10000 Zagreb zastupanog po punomoćniku Mladen Ćorić; Ministarstvo gospodarstva, rada i poduzetništva, Ulica grada Vukovara 78, 10000 Zagreb zastupanog po punomoćniku Županijsko državno odvjetništvo Građanskko upravni odjel Split; HYPO-LEASING KROATIEN, društvo za financiranje, d.o.o., Koranska 16, 10000 Zagreb; Konica Minolta Hrvatska - poslovna rješenja, d.o.o. za trgovinu i usluge, Horvatova 82, 10000 Zagreb; EUROHERC osiguranje d.d. Podružnica Split, Ul.grada Vukovara 282, 10000 Zagreb; GU društvo s ograničenom odgovornošću za trgovinu i zastupanje, Mala Švarča 155, 47000 Karlovac zastupanog po punomoćniku Ivica Didak; TRAST međunarodno otpremništvo, dioničko društvo, Gat sv, Duje 4, 21000 Split zastupanog po punomoćniku Marina Tončić-Bota; Hrvatski Telekom d.d., Savska cesta 32, 10000 Zagreb; FORMATOR SIGURNOSNA STAKLA d. o. o., Industrijska zona - Radna zona R 29, 51227 Kukuljanovo zastupanog po punomoćniku Nada Badurina; JADRANŠPED-IMOTSKI d.o.o. za prijevoz, trgovinu i usluge, Fra Rajmunda Rudeža 1, 21260 Imotski; STROJOPROMET-ZAGREB d.o.o., Zagrebačka 6, 10292 Šenkovec zastupanog po punomoćniku Ljerka Šmit-primorac; EUROINSPEKT - DRVOKONTROLA društvo s ograničenom odgovornošću za kontrolu robe i inženjering, Preradovićeva 31 A, 10000 Zagreb zastupanog po punomoćniku BRANKO VUKUŠIĆ; HEP-Operator distribucijskog sustava d.o.o. za distribuciju i opskrbu električne energije  ELEKTRODALMACIJA SPLIT, Ulica grada Vukovara 37, 10000 Zagreb; HRVATSKE ŠUME društvo s ograničenom odgovornošću, Ul.Ljudevita Farkaša Vukotinovića 2, 10000 Zagreb zastupanog po punomoćniku Odvjetničko društvo TOMIĆ &amp; ŠUŠNJAR j.t.d. u likvidaciji; Hrvatska radiotelevizija, Prisavlje 3, 10000 Zagreb zastupanog po punomoćniku MADIRAZZA &amp; PARTNERI, odvjetničko društvo; HYPO - LEASING STEIERMARK društvo s ograničenom odgovornošću za usluge, Garićgradska 18, 10000 Zagreb zastupanog po punomoćniku Odvjetničko društvo HAČIĆ, KALLAY &amp; PARTNERI, društvo s ograničenom odgovornošću; Credo banka dioničko društvo "u stečaju", Zrinsko - frankopanska 58, 21000 Split; TRGOMETAL za proizvodnju, trgovinu i usluge, društvo s ograničenom odgovornošću, Put Dračanice 8, 21204 Dugopolje; HRVATSKA POŠTANSKA BANKA, dioničko društvo, Jurišićeva 4, 10000 Zagreb; KVARNER VIENNA INSURANCE GROUP dioničko društvo za osiguranje, Osječka 46, 51000 Rijeka zastupanog po punomoćniku Odvjetničko društvo Vukić,Jelušić,Šulina,Stanković,Jurcan&amp;Jabuka; DŽAMBO STAKLO d.o.o. za proizvodnju i obradu stakla, Podi/bb, Šibenik; MICRONIC, d.o.o. za proizvodnju, trgovinu i usluge, Gotovčeva 8, 21000 Split; EURAL d.o.o. za proizvodnju i trgovinu, Sveta Nedelja, Poduzetnička 5, Kerestinec; NIN ELEKTROCOMMERCE, d.o.o. za trgovinu, usluge i proizvodnju elektroopreme, Zona male privrede područja Grabi, Poličnik zastupanog po punomoćniku Ana Smoljan Zanki; LEGEA ŠPORT d.o.o. za trgovinu, Fra Stjepana Vrljića 12, 21260 Imotski; Hrvatski Telekom d.d., Savska cesta 32, 10000 Zagreb; GORTAN-ZADAR društvo s ograničenom odgovornošću za poslove u građevinarstvu, Andrije Hebranga 3, Zadar; POTENCIJAL za inženjering i usluge društvo s ograničenom odgovornošću, Doverska 37, Split; WORK, društvo s ograničenom odgovornošću za građevinarstvo, trgovinu, ugostiteljstvo i cestovni prijevoz, 113. Šibenske brigade HV br. 175, Bilice</izvorni_sadrzaj>
    <derivirana_varijabla naziv="DomainObject.Predmet.StrankaFormatedWithAdress_1"> OTP banka Hrvatska dioničko društvo, Ulica Domovinskog rata 3, 23000 Zadar zastupanog po punomoćniku Odvjetničko društvo ŠIŠKO i partneri, j.t.d.; CREDO BANKA d.d. - u prisilnoj likvidaciji, Zrinjsko-Frankopanska 58, 21000 Split; LOCAT CROATIA društvo s ograničenom odgovornošću za trgovinu i usluge, Heinzelova 33, 10000 Zagreb zastupanog po punomoćniku Mladen Ćorić; Ministarstvo gospodarstva, rada i poduzetništva, Ulica grada Vukovara 78, 10000 Zagreb zastupanog po punomoćniku Županijsko državno odvjetništvo Građanskko upravni odjel Split; HYPO-LEASING KROATIEN, društvo za financiranje, d.o.o., Koranska 16, 10000 Zagreb; Konica Minolta Hrvatska - poslovna rješenja, d.o.o. za trgovinu i usluge, Horvatova 82, 10000 Zagreb; EUROHERC osiguranje d.d. Podružnica Split, Ul.grada Vukovara 282, 10000 Zagreb; GU društvo s ograničenom odgovornošću za trgovinu i zastupanje, Mala Švarča 155, 47000 Karlovac zastupanog po punomoćniku Ivica Didak; TRAST međunarodno otpremništvo, dioničko društvo, Gat sv, Duje 4, 21000 Split zastupanog po punomoćniku Marina Tončić-Bota; Hrvatski Telekom d.d., Savska cesta 32, 10000 Zagreb; FORMATOR SIGURNOSNA STAKLA d. o. o., Industrijska zona - Radna zona R 29, 51227 Kukuljanovo zastupanog po punomoćniku Nada Badurina; JADRANŠPED-IMOTSKI d.o.o. za prijevoz, trgovinu i usluge, Fra Rajmunda Rudeža 1, 21260 Imotski; STROJOPROMET-ZAGREB d.o.o., Zagrebačka 6, 10292 Šenkovec zastupanog po punomoćniku Ljerka Šmit-primorac; EUROINSPEKT - DRVOKONTROLA društvo s ograničenom odgovornošću za kontrolu robe i inženjering, Preradovićeva 31 A, 10000 Zagreb zastupanog po punomoćniku BRANKO VUKUŠIĆ; HEP-Operator distribucijskog sustava d.o.o. za distribuciju i opskrbu električne energije  ELEKTRODALMACIJA SPLIT, Ulica grada Vukovara 37, 10000 Zagreb; HRVATSKE ŠUME društvo s ograničenom odgovornošću, Ul.Ljudevita Farkaša Vukotinovića 2, 10000 Zagreb zastupanog po punomoćniku Odvjetničko društvo TOMIĆ &amp; ŠUŠNJAR j.t.d. u likvidaciji; Hrvatska radiotelevizija, Prisavlje 3, 10000 Zagreb zastupanog po punomoćniku MADIRAZZA &amp; PARTNERI, odvjetničko društvo; HYPO - LEASING STEIERMARK društvo s ograničenom odgovornošću za usluge, Garićgradska 18, 10000 Zagreb zastupanog po punomoćniku Odvjetničko društvo HAČIĆ, KALLAY &amp; PARTNERI, društvo s ograničenom odgovornošću; Credo banka dioničko društvo "u stečaju", Zrinsko - frankopanska 58, 21000 Split; TRGOMETAL za proizvodnju, trgovinu i usluge, društvo s ograničenom odgovornošću, Put Dračanice 8, 21204 Dugopolje; HRVATSKA POŠTANSKA BANKA, dioničko društvo, Jurišićeva 4, 10000 Zagreb; KVARNER VIENNA INSURANCE GROUP dioničko društvo za osiguranje, Osječka 46, 51000 Rijeka zastupanog po punomoćniku Odvjetničko društvo Vukić,Jelušić,Šulina,Stanković,Jurcan&amp;Jabuka; DŽAMBO STAKLO d.o.o. za proizvodnju i obradu stakla, Podi/bb, Šibenik; MICRONIC, d.o.o. za proizvodnju, trgovinu i usluge, Gotovčeva 8, 21000 Split; EURAL d.o.o. za proizvodnju i trgovinu, Sveta Nedelja, Poduzetnička 5, Kerestinec; NIN ELEKTROCOMMERCE, d.o.o. za trgovinu, usluge i proizvodnju elektroopreme, Zona male privrede područja Grabi, Poličnik zastupanog po punomoćniku Ana Smoljan Zanki; LEGEA ŠPORT d.o.o. za trgovinu, Fra Stjepana Vrljića 12, 21260 Imotski; Hrvatski Telekom d.d., Savska cesta 32, 10000 Zagreb; GORTAN-ZADAR društvo s ograničenom odgovornošću za poslove u građevinarstvu, Andrije Hebranga 3, Zadar; POTENCIJAL za inženjering i usluge društvo s ograničenom odgovornošću, Doverska 37, Split; WORK, društvo s ograničenom odgovornošću za građevinarstvo, trgovinu, ugostiteljstvo i cestovni prijevoz, 113. Šibenske brigade HV br. 175, Bilice</derivirana_varijabla>
  </DomainObject.Predmet.StrankaFormatedWithAdress>
  <DomainObject.Predmet.StrankaFormatedWithAdressOIB>
    <izvorni_sadrzaj> OTP banka Hrvatska dioničko društvo, OIB 52508873833, Ulica Domovinskog rata 3, 23000 Zadar zastupanog po punomoćniku Odvjetničko društvo ŠIŠKO i partneri, j.t.d.; CREDO BANKA d.d. - u prisilnoj likvidaciji, OIB 94141384086, Zrinjsko-Frankopanska 58, 21000 Split; LOCAT CROATIA društvo s ograničenom odgovornošću za trgovinu i usluge, OIB 34403322678, Heinzelova 33, 10000 Zagreb zastupanog po punomoćniku Mladen Ćorić; Ministarstvo gospodarstva, rada i poduzetništva, OIB 57036237740, Ulica grada Vukovara 78, 10000 Zagreb zastupanog po punomoćniku Županijsko državno odvjetništvo Građanskko upravni odjel Split; HYPO-LEASING KROATIEN, društvo za financiranje, d.o.o., OIB 87064273078, Koranska 16, 10000 Zagreb; Konica Minolta Hrvatska - poslovna rješenja, d.o.o. za trgovinu i usluge, OIB 31697259786, Horvatova 82, 10000 Zagreb; EUROHERC osiguranje d.d. Podružnica Split, OIB 22694857747, Ul.grada Vukovara 282, 10000 Zagreb; GU društvo s ograničenom odgovornošću za trgovinu i zastupanje, OIB 91929234326, Mala Švarča 155, 47000 Karlovac zastupanog po punomoćniku Ivica Didak; TRAST međunarodno otpremništvo, dioničko društvo, OIB 93225891495, Gat sv, Duje 4, 21000 Split zastupanog po punomoćniku Marina Tončić-Bota; Hrvatski Telekom d.d., OIB 81793146560, Savska cesta 32, 10000 Zagreb; FORMATOR SIGURNOSNA STAKLA d. o. o., OIB 64828713623, Industrijska zona - Radna zona R 29, 51227 Kukuljanovo zastupanog po punomoćniku Nada Badurina; JADRANŠPED-IMOTSKI d.o.o. za prijevoz, trgovinu i usluge, OIB 32986803392, Fra Rajmunda Rudeža 1, 21260 Imotski; STROJOPROMET-ZAGREB d.o.o., OIB 97994010225, Zagrebačka 6, 10292 Šenkovec zastupanog po punomoćniku Ljerka Šmit-primorac; EUROINSPEKT - DRVOKONTROLA društvo s ograničenom odgovornošću za kontrolu robe i inženjering, OIB 32280738674, Preradovićeva 31 A, 10000 Zagreb zastupanog po punomoćniku BRANKO VUKUŠIĆ; HEP-Operator distribucijskog sustava d.o.o. za distribuciju i opskrbu električne energije  ELEKTRODALMACIJA SPLIT, OIB 46830600751, Ulica grada Vukovara 37, 10000 Zagreb; HRVATSKE ŠUME društvo s ograničenom odgovornošću, OIB 69693144506, Ul.Ljudevita Farkaša Vukotinovića 2, 10000 Zagreb zastupanog po punomoćniku Odvjetničko društvo TOMIĆ &amp; ŠUŠNJAR j.t.d. u likvidaciji; Hrvatska radiotelevizija, OIB 68419124305, Prisavlje 3, 10000 Zagreb zastupanog po punomoćniku MADIRAZZA &amp; PARTNERI, odvjetničko društvo; HYPO - LEASING STEIERMARK društvo s ograničenom odgovornošću za usluge, OIB 64646464586, Garićgradska 18, 10000 Zagreb zastupanog po punomoćniku Odvjetničko društvo HAČIĆ, KALLAY &amp; PARTNERI, društvo s ograničenom odgovornošću; Credo banka dioničko društvo "u stečaju", OIB 94141384086, Zrinsko - frankopanska 58, 21000 Split; TRGOMETAL za proizvodnju, trgovinu i usluge, društvo s ograničenom odgovornošću, OIB 14669056208, Put Dračanice 8, 21204 Dugopolje; HRVATSKA POŠTANSKA BANKA, dioničko društvo, OIB 87939104217, Jurišićeva 4, 10000 Zagreb; KVARNER VIENNA INSURANCE GROUP dioničko društvo za osiguranje, OIB 52848403362, Osječka 46, 51000 Rijeka zastupanog po punomoćniku Odvjetničko društvo Vukić,Jelušić,Šulina,Stanković,Jurcan&amp;Jabuka; DŽAMBO STAKLO d.o.o. za proizvodnju i obradu stakla, OIB 15147758022, Podi/bb, Šibenik; MICRONIC, d.o.o. za proizvodnju, trgovinu i usluge, OIB 89489773101, Gotovčeva 8, 21000 Split; EURAL d.o.o. za proizvodnju i trgovinu, OIB 87435755785, Sveta Nedelja, Poduzetnička 5, Kerestinec; NIN ELEKTROCOMMERCE, d.o.o. za trgovinu, usluge i proizvodnju elektroopreme, OIB 79652872175, Zona male privrede područja Grabi, Poličnik zastupanog po punomoćniku Ana Smoljan Zanki; LEGEA ŠPORT d.o.o. za trgovinu, OIB 44892488481, Fra Stjepana Vrljića 12, 21260 Imotski; Hrvatski Telekom d.d., OIB 81793146560, Savska cesta 32, 10000 Zagreb; GORTAN-ZADAR društvo s ograničenom odgovornošću za poslove u građevinarstvu, OIB 72185476666, Andrije Hebranga 3, Zadar; POTENCIJAL za inženjering i usluge društvo s ograničenom odgovornošću, OIB 80072940561, Doverska 37, Split; WORK, društvo s ograničenom odgovornošću za građevinarstvo, trgovinu, ugostiteljstvo i cestovni prijevoz, OIB 46872257987, 113. Šibenske brigade HV br. 175, Bilice</izvorni_sadrzaj>
    <derivirana_varijabla naziv="DomainObject.Predmet.StrankaFormatedWithAdressOIB_1"> OTP banka Hrvatska dioničko društvo, OIB 52508873833, Ulica Domovinskog rata 3, 23000 Zadar zastupanog po punomoćniku Odvjetničko društvo ŠIŠKO i partneri, j.t.d.; CREDO BANKA d.d. - u prisilnoj likvidaciji, OIB 94141384086, Zrinjsko-Frankopanska 58, 21000 Split; LOCAT CROATIA društvo s ograničenom odgovornošću za trgovinu i usluge, OIB 34403322678, Heinzelova 33, 10000 Zagreb zastupanog po punomoćniku Mladen Ćorić; Ministarstvo gospodarstva, rada i poduzetništva, OIB 57036237740, Ulica grada Vukovara 78, 10000 Zagreb zastupanog po punomoćniku Županijsko državno odvjetništvo Građanskko upravni odjel Split; HYPO-LEASING KROATIEN, društvo za financiranje, d.o.o., OIB 87064273078, Koranska 16, 10000 Zagreb; Konica Minolta Hrvatska - poslovna rješenja, d.o.o. za trgovinu i usluge, OIB 31697259786, Horvatova 82, 10000 Zagreb; EUROHERC osiguranje d.d. Podružnica Split, OIB 22694857747, Ul.grada Vukovara 282, 10000 Zagreb; GU društvo s ograničenom odgovornošću za trgovinu i zastupanje, OIB 91929234326, Mala Švarča 155, 47000 Karlovac zastupanog po punomoćniku Ivica Didak; TRAST međunarodno otpremništvo, dioničko društvo, OIB 93225891495, Gat sv, Duje 4, 21000 Split zastupanog po punomoćniku Marina Tončić-Bota; Hrvatski Telekom d.d., OIB 81793146560, Savska cesta 32, 10000 Zagreb; FORMATOR SIGURNOSNA STAKLA d. o. o., OIB 64828713623, Industrijska zona - Radna zona R 29, 51227 Kukuljanovo zastupanog po punomoćniku Nada Badurina; JADRANŠPED-IMOTSKI d.o.o. za prijevoz, trgovinu i usluge, OIB 32986803392, Fra Rajmunda Rudeža 1, 21260 Imotski; STROJOPROMET-ZAGREB d.o.o., OIB 97994010225, Zagrebačka 6, 10292 Šenkovec zastupanog po punomoćniku Ljerka Šmit-primorac; EUROINSPEKT - DRVOKONTROLA društvo s ograničenom odgovornošću za kontrolu robe i inženjering, OIB 32280738674, Preradovićeva 31 A, 10000 Zagreb zastupanog po punomoćniku BRANKO VUKUŠIĆ; HEP-Operator distribucijskog sustava d.o.o. za distribuciju i opskrbu električne energije  ELEKTRODALMACIJA SPLIT, OIB 46830600751, Ulica grada Vukovara 37, 10000 Zagreb; HRVATSKE ŠUME društvo s ograničenom odgovornošću, OIB 69693144506, Ul.Ljudevita Farkaša Vukotinovića 2, 10000 Zagreb zastupanog po punomoćniku Odvjetničko društvo TOMIĆ &amp; ŠUŠNJAR j.t.d. u likvidaciji; Hrvatska radiotelevizija, OIB 68419124305, Prisavlje 3, 10000 Zagreb zastupanog po punomoćniku MADIRAZZA &amp; PARTNERI, odvjetničko društvo; HYPO - LEASING STEIERMARK društvo s ograničenom odgovornošću za usluge, OIB 64646464586, Garićgradska 18, 10000 Zagreb zastupanog po punomoćniku Odvjetničko društvo HAČIĆ, KALLAY &amp; PARTNERI, društvo s ograničenom odgovornošću; Credo banka dioničko društvo "u stečaju", OIB 94141384086, Zrinsko - frankopanska 58, 21000 Split; TRGOMETAL za proizvodnju, trgovinu i usluge, društvo s ograničenom odgovornošću, OIB 14669056208, Put Dračanice 8, 21204 Dugopolje; HRVATSKA POŠTANSKA BANKA, dioničko društvo, OIB 87939104217, Jurišićeva 4, 10000 Zagreb; KVARNER VIENNA INSURANCE GROUP dioničko društvo za osiguranje, OIB 52848403362, Osječka 46, 51000 Rijeka zastupanog po punomoćniku Odvjetničko društvo Vukić,Jelušić,Šulina,Stanković,Jurcan&amp;Jabuka; DŽAMBO STAKLO d.o.o. za proizvodnju i obradu stakla, OIB 15147758022, Podi/bb, Šibenik; MICRONIC, d.o.o. za proizvodnju, trgovinu i usluge, OIB 89489773101, Gotovčeva 8, 21000 Split; EURAL d.o.o. za proizvodnju i trgovinu, OIB 87435755785, Sveta Nedelja, Poduzetnička 5, Kerestinec; NIN ELEKTROCOMMERCE, d.o.o. za trgovinu, usluge i proizvodnju elektroopreme, OIB 79652872175, Zona male privrede područja Grabi, Poličnik zastupanog po punomoćniku Ana Smoljan Zanki; LEGEA ŠPORT d.o.o. za trgovinu, OIB 44892488481, Fra Stjepana Vrljića 12, 21260 Imotski; Hrvatski Telekom d.d., OIB 81793146560, Savska cesta 32, 10000 Zagreb; GORTAN-ZADAR društvo s ograničenom odgovornošću za poslove u građevinarstvu, OIB 72185476666, Andrije Hebranga 3, Zadar; POTENCIJAL za inženjering i usluge društvo s ograničenom odgovornošću, OIB 80072940561, Doverska 37, Split; WORK, društvo s ograničenom odgovornošću za građevinarstvo, trgovinu, ugostiteljstvo i cestovni prijevoz, OIB 46872257987, 113. Šibenske brigade HV br. 175, Bilice</derivirana_varijabla>
  </DomainObject.Predmet.StrankaFormatedWithAdressOIB>
  <DomainObject.Predmet.StrankaWithAdress>
    <izvorni_sadrzaj>OTP banka Hrvatska dioničko društvo Ulica Domovinskog rata 3,23000 Zadar,CREDO BANKA d.d. - u prisilnoj likvidaciji Zrinjsko-Frankopanska 58,21000 Split,LOCAT CROATIA društvo s ograničenom odgovornošću za trgovinu i usluge Heinzelova 33,10000 Zagreb,Ministarstvo gospodarstva, rada i poduzetništva Ulica grada Vukovara 78,10000 Zagreb,HYPO-LEASING KROATIEN, društvo za financiranje, d.o.o. Koranska 16,10000 Zagreb,Konica Minolta Hrvatska - poslovna rješenja, d.o.o. za trgovinu i usluge Horvatova 82,10000 Zagreb,EUROHERC osiguranje d.d. Podružnica Split Ul.grada Vukovara 282,10000 Zagreb,GU društvo s ograničenom odgovornošću za trgovinu i zastupanje Mala Švarča 155,47000 Karlovac,TRAST međunarodno otpremništvo, dioničko društvo Gat sv, Duje 4,21000 Split,Hrvatski Telekom d.d. Savska cesta 32,10000 Zagreb,FORMATOR SIGURNOSNA STAKLA d. o. o. Industrijska zona - Radna zona R 29,51227 Kukuljanovo,JADRANŠPED-IMOTSKI d.o.o. za prijevoz, trgovinu i usluge Fra Rajmunda Rudeža 1,21260 Imotski,STROJOPROMET-ZAGREB d.o.o. Zagrebačka 6,10292 Šenkovec,EUROINSPEKT - DRVOKONTROLA društvo s ograničenom odgovornošću za kontrolu robe i inženjering Preradovićeva 31 A,10000 Zagreb,HEP-Operator distribucijskog sustava d.o.o. za distribuciju i opskrbu električne energije  ELEKTRODALMACIJA SPLIT Ulica grada Vukovara 37,10000 Zagreb,HRVATSKE ŠUME društvo s ograničenom odgovornošću Ul.Ljudevita Farkaša Vukotinovića 2,10000 Zagreb,Hrvatska radiotelevizija Prisavlje 3,10000 Zagreb,HYPO - LEASING STEIERMARK društvo s ograničenom odgovornošću za usluge Garićgradska 18,10000 Zagreb,Credo banka dioničko društvo "u stečaju" Zrinsko - frankopanska 58,21000 Split,TRGOMETAL za proizvodnju, trgovinu i usluge, društvo s ograničenom odgovornošću Put Dračanice 8,21204 Dugopolje,HRVATSKA POŠTANSKA BANKA, dioničko društvo Jurišićeva 4,10000 Zagreb,KVARNER VIENNA INSURANCE GROUP dioničko društvo za osiguranje Osječka 46,51000 Rijeka,DŽAMBO STAKLO d.o.o. za proizvodnju i obradu stakla Podi/bb,Šibenik,MICRONIC, d.o.o. za proizvodnju, trgovinu i usluge Gotovčeva 8,21000 Split,EURAL d.o.o. za proizvodnju i trgovinu Sveta Nedelja, Poduzetnička 5,Kerestinec,NIN ELEKTROCOMMERCE, d.o.o. za trgovinu, usluge i proizvodnju elektroopreme Zona male privrede područja Grabi,Poličnik,LEGEA ŠPORT d.o.o. za trgovinu Fra Stjepana Vrljića 12,21260 Imotski,Hrvatski Telekom d.d. Savska cesta 32,10000 Zagreb,GORTAN-ZADAR društvo s ograničenom odgovornošću za poslove u građevinarstvu Andrije Hebranga 3,Zadar,POTENCIJAL za inženjering i usluge društvo s ograničenom odgovornošću Doverska 37,Split,WORK, društvo s ograničenom odgovornošću za građevinarstvo, trgovinu, ugostiteljstvo i cestovni prijevoz 113. Šibenske brigade HV br. 175,Bilice</izvorni_sadrzaj>
    <derivirana_varijabla naziv="DomainObject.Predmet.StrankaWithAdress_1">OTP banka Hrvatska dioničko društvo Ulica Domovinskog rata 3,23000 Zadar,CREDO BANKA d.d. - u prisilnoj likvidaciji Zrinjsko-Frankopanska 58,21000 Split,LOCAT CROATIA društvo s ograničenom odgovornošću za trgovinu i usluge Heinzelova 33,10000 Zagreb,Ministarstvo gospodarstva, rada i poduzetništva Ulica grada Vukovara 78,10000 Zagreb,HYPO-LEASING KROATIEN, društvo za financiranje, d.o.o. Koranska 16,10000 Zagreb,Konica Minolta Hrvatska - poslovna rješenja, d.o.o. za trgovinu i usluge Horvatova 82,10000 Zagreb,EUROHERC osiguranje d.d. Podružnica Split Ul.grada Vukovara 282,10000 Zagreb,GU društvo s ograničenom odgovornošću za trgovinu i zastupanje Mala Švarča 155,47000 Karlovac,TRAST međunarodno otpremništvo, dioničko društvo Gat sv, Duje 4,21000 Split,Hrvatski Telekom d.d. Savska cesta 32,10000 Zagreb,FORMATOR SIGURNOSNA STAKLA d. o. o. Industrijska zona - Radna zona R 29,51227 Kukuljanovo,JADRANŠPED-IMOTSKI d.o.o. za prijevoz, trgovinu i usluge Fra Rajmunda Rudeža 1,21260 Imotski,STROJOPROMET-ZAGREB d.o.o. Zagrebačka 6,10292 Šenkovec,EUROINSPEKT - DRVOKONTROLA društvo s ograničenom odgovornošću za kontrolu robe i inženjering Preradovićeva 31 A,10000 Zagreb,HEP-Operator distribucijskog sustava d.o.o. za distribuciju i opskrbu električne energije  ELEKTRODALMACIJA SPLIT Ulica grada Vukovara 37,10000 Zagreb,HRVATSKE ŠUME društvo s ograničenom odgovornošću Ul.Ljudevita Farkaša Vukotinovića 2,10000 Zagreb,Hrvatska radiotelevizija Prisavlje 3,10000 Zagreb,HYPO - LEASING STEIERMARK društvo s ograničenom odgovornošću za usluge Garićgradska 18,10000 Zagreb,Credo banka dioničko društvo "u stečaju" Zrinsko - frankopanska 58,21000 Split,TRGOMETAL za proizvodnju, trgovinu i usluge, društvo s ograničenom odgovornošću Put Dračanice 8,21204 Dugopolje,HRVATSKA POŠTANSKA BANKA, dioničko društvo Jurišićeva 4,10000 Zagreb,KVARNER VIENNA INSURANCE GROUP dioničko društvo za osiguranje Osječka 46,51000 Rijeka,DŽAMBO STAKLO d.o.o. za proizvodnju i obradu stakla Podi/bb,Šibenik,MICRONIC, d.o.o. za proizvodnju, trgovinu i usluge Gotovčeva 8,21000 Split,EURAL d.o.o. za proizvodnju i trgovinu Sveta Nedelja, Poduzetnička 5,Kerestinec,NIN ELEKTROCOMMERCE, d.o.o. za trgovinu, usluge i proizvodnju elektroopreme Zona male privrede područja Grabi,Poličnik,LEGEA ŠPORT d.o.o. za trgovinu Fra Stjepana Vrljića 12,21260 Imotski,Hrvatski Telekom d.d. Savska cesta 32,10000 Zagreb,GORTAN-ZADAR društvo s ograničenom odgovornošću za poslove u građevinarstvu Andrije Hebranga 3,Zadar,POTENCIJAL za inženjering i usluge društvo s ograničenom odgovornošću Doverska 37,Split,WORK, društvo s ograničenom odgovornošću za građevinarstvo, trgovinu, ugostiteljstvo i cestovni prijevoz 113. Šibenske brigade HV br. 175,Bilice</derivirana_varijabla>
  </DomainObject.Predmet.StrankaWithAdress>
  <DomainObject.Predmet.StrankaWithAdressOIB>
    <izvorni_sadrzaj>OTP banka Hrvatska dioničko društvo, OIB 52508873833, Ulica Domovinskog rata 3,23000 Zadar,CREDO BANKA d.d. - u prisilnoj likvidaciji, OIB 94141384086, Zrinjsko-Frankopanska 58,21000 Split,LOCAT CROATIA društvo s ograničenom odgovornošću za trgovinu i usluge, OIB 34403322678, Heinzelova 33,10000 Zagreb,Ministarstvo gospodarstva, rada i poduzetništva, OIB 57036237740, Ulica grada Vukovara 78,10000 Zagreb,HYPO-LEASING KROATIEN, društvo za financiranje, d.o.o., OIB 87064273078, Koranska 16,10000 Zagreb,Konica Minolta Hrvatska - poslovna rješenja, d.o.o. za trgovinu i usluge, OIB 31697259786, Horvatova 82,10000 Zagreb,EUROHERC osiguranje d.d. Podružnica Split, OIB 22694857747, Ul.grada Vukovara 282,10000 Zagreb,GU društvo s ograničenom odgovornošću za trgovinu i zastupanje, OIB 91929234326, Mala Švarča 155,47000 Karlovac,TRAST međunarodno otpremništvo, dioničko društvo, OIB 93225891495, Gat sv, Duje 4,21000 Split,Hrvatski Telekom d.d., OIB 81793146560, Savska cesta 32,10000 Zagreb,FORMATOR SIGURNOSNA STAKLA d. o. o., OIB 64828713623, Industrijska zona - Radna zona R 29,51227 Kukuljanovo,JADRANŠPED-IMOTSKI d.o.o. za prijevoz, trgovinu i usluge, OIB 32986803392, Fra Rajmunda Rudeža 1,21260 Imotski,STROJOPROMET-ZAGREB d.o.o., OIB 97994010225, Zagrebačka 6,10292 Šenkovec,EUROINSPEKT - DRVOKONTROLA društvo s ograničenom odgovornošću za kontrolu robe i inženjering, OIB 32280738674, Preradovićeva 31 A,10000 Zagreb,HEP-Operator distribucijskog sustava d.o.o. za distribuciju i opskrbu električne energije  ELEKTRODALMACIJA SPLIT, OIB 46830600751, Ulica grada Vukovara 37,10000 Zagreb,HRVATSKE ŠUME društvo s ograničenom odgovornošću, OIB 69693144506, Ul.Ljudevita Farkaša Vukotinovića 2,10000 Zagreb,Hrvatska radiotelevizija, OIB 68419124305, Prisavlje 3,10000 Zagreb,HYPO - LEASING STEIERMARK društvo s ograničenom odgovornošću za usluge, OIB 64646464586, Garićgradska 18,10000 Zagreb,Credo banka dioničko društvo "u stečaju", OIB 94141384086, Zrinsko - frankopanska 58,21000 Split,TRGOMETAL za proizvodnju, trgovinu i usluge, društvo s ograničenom odgovornošću, OIB 14669056208, Put Dračanice 8,21204 Dugopolje,HRVATSKA POŠTANSKA BANKA, dioničko društvo, OIB 87939104217, Jurišićeva 4,10000 Zagreb,KVARNER VIENNA INSURANCE GROUP dioničko društvo za osiguranje, OIB 52848403362, Osječka 46,51000 Rijeka,DŽAMBO STAKLO d.o.o. za proizvodnju i obradu stakla, OIB 15147758022, Podi/bb,Šibenik,MICRONIC, d.o.o. za proizvodnju, trgovinu i usluge, OIB 89489773101, Gotovčeva 8,21000 Split,EURAL d.o.o. za proizvodnju i trgovinu, OIB 87435755785, Sveta Nedelja, Poduzetnička 5,Kerestinec,NIN ELEKTROCOMMERCE, d.o.o. za trgovinu, usluge i proizvodnju elektroopreme, OIB 79652872175, Zona male privrede područja Grabi,Poličnik,LEGEA ŠPORT d.o.o. za trgovinu, OIB 44892488481, Fra Stjepana Vrljića 12,21260 Imotski,Hrvatski Telekom d.d., OIB 81793146560, Savska cesta 32,10000 Zagreb,GORTAN-ZADAR društvo s ograničenom odgovornošću za poslove u građevinarstvu, OIB 72185476666, Andrije Hebranga 3,Zadar,POTENCIJAL za inženjering i usluge društvo s ograničenom odgovornošću, OIB 80072940561, Doverska 37,Split,WORK, društvo s ograničenom odgovornošću za građevinarstvo, trgovinu, ugostiteljstvo i cestovni prijevoz, OIB 46872257987, 113. Šibenske brigade HV br. 175,Bilice</izvorni_sadrzaj>
    <derivirana_varijabla naziv="DomainObject.Predmet.StrankaWithAdressOIB_1">OTP banka Hrvatska dioničko društvo, OIB 52508873833, Ulica Domovinskog rata 3,23000 Zadar,CREDO BANKA d.d. - u prisilnoj likvidaciji, OIB 94141384086, Zrinjsko-Frankopanska 58,21000 Split,LOCAT CROATIA društvo s ograničenom odgovornošću za trgovinu i usluge, OIB 34403322678, Heinzelova 33,10000 Zagreb,Ministarstvo gospodarstva, rada i poduzetništva, OIB 57036237740, Ulica grada Vukovara 78,10000 Zagreb,HYPO-LEASING KROATIEN, društvo za financiranje, d.o.o., OIB 87064273078, Koranska 16,10000 Zagreb,Konica Minolta Hrvatska - poslovna rješenja, d.o.o. za trgovinu i usluge, OIB 31697259786, Horvatova 82,10000 Zagreb,EUROHERC osiguranje d.d. Podružnica Split, OIB 22694857747, Ul.grada Vukovara 282,10000 Zagreb,GU društvo s ograničenom odgovornošću za trgovinu i zastupanje, OIB 91929234326, Mala Švarča 155,47000 Karlovac,TRAST međunarodno otpremništvo, dioničko društvo, OIB 93225891495, Gat sv, Duje 4,21000 Split,Hrvatski Telekom d.d., OIB 81793146560, Savska cesta 32,10000 Zagreb,FORMATOR SIGURNOSNA STAKLA d. o. o., OIB 64828713623, Industrijska zona - Radna zona R 29,51227 Kukuljanovo,JADRANŠPED-IMOTSKI d.o.o. za prijevoz, trgovinu i usluge, OIB 32986803392, Fra Rajmunda Rudeža 1,21260 Imotski,STROJOPROMET-ZAGREB d.o.o., OIB 97994010225, Zagrebačka 6,10292 Šenkovec,EUROINSPEKT - DRVOKONTROLA društvo s ograničenom odgovornošću za kontrolu robe i inženjering, OIB 32280738674, Preradovićeva 31 A,10000 Zagreb,HEP-Operator distribucijskog sustava d.o.o. za distribuciju i opskrbu električne energije  ELEKTRODALMACIJA SPLIT, OIB 46830600751, Ulica grada Vukovara 37,10000 Zagreb,HRVATSKE ŠUME društvo s ograničenom odgovornošću, OIB 69693144506, Ul.Ljudevita Farkaša Vukotinovića 2,10000 Zagreb,Hrvatska radiotelevizija, OIB 68419124305, Prisavlje 3,10000 Zagreb,HYPO - LEASING STEIERMARK društvo s ograničenom odgovornošću za usluge, OIB 64646464586, Garićgradska 18,10000 Zagreb,Credo banka dioničko društvo "u stečaju", OIB 94141384086, Zrinsko - frankopanska 58,21000 Split,TRGOMETAL za proizvodnju, trgovinu i usluge, društvo s ograničenom odgovornošću, OIB 14669056208, Put Dračanice 8,21204 Dugopolje,HRVATSKA POŠTANSKA BANKA, dioničko društvo, OIB 87939104217, Jurišićeva 4,10000 Zagreb,KVARNER VIENNA INSURANCE GROUP dioničko društvo za osiguranje, OIB 52848403362, Osječka 46,51000 Rijeka,DŽAMBO STAKLO d.o.o. za proizvodnju i obradu stakla, OIB 15147758022, Podi/bb,Šibenik,MICRONIC, d.o.o. za proizvodnju, trgovinu i usluge, OIB 89489773101, Gotovčeva 8,21000 Split,EURAL d.o.o. za proizvodnju i trgovinu, OIB 87435755785, Sveta Nedelja, Poduzetnička 5,Kerestinec,NIN ELEKTROCOMMERCE, d.o.o. za trgovinu, usluge i proizvodnju elektroopreme, OIB 79652872175, Zona male privrede područja Grabi,Poličnik,LEGEA ŠPORT d.o.o. za trgovinu, OIB 44892488481, Fra Stjepana Vrljića 12,21260 Imotski,Hrvatski Telekom d.d., OIB 81793146560, Savska cesta 32,10000 Zagreb,GORTAN-ZADAR društvo s ograničenom odgovornošću za poslove u građevinarstvu, OIB 72185476666, Andrije Hebranga 3,Zadar,POTENCIJAL za inženjering i usluge društvo s ograničenom odgovornošću, OIB 80072940561, Doverska 37,Split,WORK, društvo s ograničenom odgovornošću za građevinarstvo, trgovinu, ugostiteljstvo i cestovni prijevoz, OIB 46872257987, 113. Šibenske brigade HV br. 175,Bilice</derivirana_varijabla>
  </DomainObject.Predmet.StrankaWithAdressOIB>
  <DomainObject.Predmet.StrankaNazivFormated>
    <izvorni_sadrzaj>OTP banka Hrvatska dioničko društvo,CREDO BANKA d.d. - u prisilnoj likvidaciji,LOCAT CROATIA društvo s ograničenom odgovornošću za trgovinu i usluge,Ministarstvo gospodarstva, rada i poduzetništva,HYPO-LEASING KROATIEN, društvo za financiranje, d.o.o.,Konica Minolta Hrvatska - poslovna rješenja, d.o.o. za trgovinu i usluge,EUROHERC osiguranje d.d. Podružnica Split,GU društvo s ograničenom odgovornošću za trgovinu i zastupanje,TRAST međunarodno otpremništvo, dioničko društvo,Hrvatski Telekom d.d.,FORMATOR SIGURNOSNA STAKLA d. o. o.,JADRANŠPED-IMOTSKI d.o.o. za prijevoz, trgovinu i usluge,STROJOPROMET-ZAGREB d.o.o.,EUROINSPEKT - DRVOKONTROLA društvo s ograničenom odgovornošću za kontrolu robe i inženjering,HEP-Operator distribucijskog sustava d.o.o. za distribuciju i opskrbu električne energije  ELEKTRODALMACIJA SPLIT,HRVATSKE ŠUME društvo s ograničenom odgovornošću,Hrvatska radiotelevizija,HYPO - LEASING STEIERMARK društvo s ograničenom odgovornošću za usluge,Credo banka dioničko društvo "u stečaju",TRGOMETAL za proizvodnju, trgovinu i usluge, društvo s ograničenom odgovornošću,HRVATSKA POŠTANSKA BANKA, dioničko društvo,KVARNER VIENNA INSURANCE GROUP dioničko društvo za osiguranje,DŽAMBO STAKLO d.o.o. za proizvodnju i obradu stakla,MICRONIC, d.o.o. za proizvodnju, trgovinu i usluge,EURAL d.o.o. za proizvodnju i trgovinu,NIN ELEKTROCOMMERCE, d.o.o. za trgovinu, usluge i proizvodnju elektroopreme,LEGEA ŠPORT d.o.o. za trgovinu,Hrvatski Telekom d.d.,GORTAN-ZADAR društvo s ograničenom odgovornošću za poslove u građevinarstvu,POTENCIJAL za inženjering i usluge društvo s ograničenom odgovornošću,WORK, društvo s ograničenom odgovornošću za građevinarstvo, trgovinu, ugostiteljstvo i cestovni prijevoz</izvorni_sadrzaj>
    <derivirana_varijabla naziv="DomainObject.Predmet.StrankaNazivFormated_1">OTP banka Hrvatska dioničko društvo,CREDO BANKA d.d. - u prisilnoj likvidaciji,LOCAT CROATIA društvo s ograničenom odgovornošću za trgovinu i usluge,Ministarstvo gospodarstva, rada i poduzetništva,HYPO-LEASING KROATIEN, društvo za financiranje, d.o.o.,Konica Minolta Hrvatska - poslovna rješenja, d.o.o. za trgovinu i usluge,EUROHERC osiguranje d.d. Podružnica Split,GU društvo s ograničenom odgovornošću za trgovinu i zastupanje,TRAST međunarodno otpremništvo, dioničko društvo,Hrvatski Telekom d.d.,FORMATOR SIGURNOSNA STAKLA d. o. o.,JADRANŠPED-IMOTSKI d.o.o. za prijevoz, trgovinu i usluge,STROJOPROMET-ZAGREB d.o.o.,EUROINSPEKT - DRVOKONTROLA društvo s ograničenom odgovornošću za kontrolu robe i inženjering,HEP-Operator distribucijskog sustava d.o.o. za distribuciju i opskrbu električne energije  ELEKTRODALMACIJA SPLIT,HRVATSKE ŠUME društvo s ograničenom odgovornošću,Hrvatska radiotelevizija,HYPO - LEASING STEIERMARK društvo s ograničenom odgovornošću za usluge,Credo banka dioničko društvo "u stečaju",TRGOMETAL za proizvodnju, trgovinu i usluge, društvo s ograničenom odgovornošću,HRVATSKA POŠTANSKA BANKA, dioničko društvo,KVARNER VIENNA INSURANCE GROUP dioničko društvo za osiguranje,DŽAMBO STAKLO d.o.o. za proizvodnju i obradu stakla,MICRONIC, d.o.o. za proizvodnju, trgovinu i usluge,EURAL d.o.o. za proizvodnju i trgovinu,NIN ELEKTROCOMMERCE, d.o.o. za trgovinu, usluge i proizvodnju elektroopreme,LEGEA ŠPORT d.o.o. za trgovinu,Hrvatski Telekom d.d.,GORTAN-ZADAR društvo s ograničenom odgovornošću za poslove u građevinarstvu,POTENCIJAL za inženjering i usluge društvo s ograničenom odgovornošću,WORK, društvo s ograničenom odgovornošću za građevinarstvo, trgovinu, ugostiteljstvo i cestovni prijevoz</derivirana_varijabla>
  </DomainObject.Predmet.StrankaNazivFormated>
  <DomainObject.Predmet.StrankaNazivFormatedOIB>
    <izvorni_sadrzaj>OTP banka Hrvatska dioničko društvo, OIB 52508873833,CREDO BANKA d.d. - u prisilnoj likvidaciji, OIB 94141384086,LOCAT CROATIA društvo s ograničenom odgovornošću za trgovinu i usluge, OIB 34403322678,Ministarstvo gospodarstva, rada i poduzetništva, OIB 57036237740,HYPO-LEASING KROATIEN, društvo za financiranje, d.o.o., OIB 87064273078,Konica Minolta Hrvatska - poslovna rješenja, d.o.o. za trgovinu i usluge, OIB 31697259786,EUROHERC osiguranje d.d. Podružnica Split, OIB 22694857747,GU društvo s ograničenom odgovornošću za trgovinu i zastupanje, OIB 91929234326,TRAST međunarodno otpremništvo, dioničko društvo, OIB 93225891495,Hrvatski Telekom d.d., OIB 81793146560,FORMATOR SIGURNOSNA STAKLA d. o. o., OIB 64828713623,JADRANŠPED-IMOTSKI d.o.o. za prijevoz, trgovinu i usluge, OIB 32986803392,STROJOPROMET-ZAGREB d.o.o., OIB 97994010225,EUROINSPEKT - DRVOKONTROLA društvo s ograničenom odgovornošću za kontrolu robe i inženjering, OIB 32280738674,HEP-Operator distribucijskog sustava d.o.o. za distribuciju i opskrbu električne energije  ELEKTRODALMACIJA SPLIT, OIB 46830600751,HRVATSKE ŠUME društvo s ograničenom odgovornošću, OIB 69693144506,Hrvatska radiotelevizija, OIB 68419124305,HYPO - LEASING STEIERMARK društvo s ograničenom odgovornošću za usluge, OIB 64646464586,Credo banka dioničko društvo "u stečaju", OIB 94141384086,TRGOMETAL za proizvodnju, trgovinu i usluge, društvo s ograničenom odgovornošću, OIB 14669056208,HRVATSKA POŠTANSKA BANKA, dioničko društvo, OIB 87939104217,KVARNER VIENNA INSURANCE GROUP dioničko društvo za osiguranje, OIB 52848403362,DŽAMBO STAKLO d.o.o. za proizvodnju i obradu stakla, OIB 15147758022,MICRONIC, d.o.o. za proizvodnju, trgovinu i usluge, OIB 89489773101,EURAL d.o.o. za proizvodnju i trgovinu, OIB 87435755785,NIN ELEKTROCOMMERCE, d.o.o. za trgovinu, usluge i proizvodnju elektroopreme, OIB 79652872175,LEGEA ŠPORT d.o.o. za trgovinu, OIB 44892488481,Hrvatski Telekom d.d., OIB 81793146560,GORTAN-ZADAR društvo s ograničenom odgovornošću za poslove u građevinarstvu, OIB 72185476666,POTENCIJAL za inženjering i usluge društvo s ograničenom odgovornošću, OIB 80072940561,WORK, društvo s ograničenom odgovornošću za građevinarstvo, trgovinu, ugostiteljstvo i cestovni prijevoz, OIB 46872257987</izvorni_sadrzaj>
    <derivirana_varijabla naziv="DomainObject.Predmet.StrankaNazivFormatedOIB_1">OTP banka Hrvatska dioničko društvo, OIB 52508873833,CREDO BANKA d.d. - u prisilnoj likvidaciji, OIB 94141384086,LOCAT CROATIA društvo s ograničenom odgovornošću za trgovinu i usluge, OIB 34403322678,Ministarstvo gospodarstva, rada i poduzetništva, OIB 57036237740,HYPO-LEASING KROATIEN, društvo za financiranje, d.o.o., OIB 87064273078,Konica Minolta Hrvatska - poslovna rješenja, d.o.o. za trgovinu i usluge, OIB 31697259786,EUROHERC osiguranje d.d. Podružnica Split, OIB 22694857747,GU društvo s ograničenom odgovornošću za trgovinu i zastupanje, OIB 91929234326,TRAST međunarodno otpremništvo, dioničko društvo, OIB 93225891495,Hrvatski Telekom d.d., OIB 81793146560,FORMATOR SIGURNOSNA STAKLA d. o. o., OIB 64828713623,JADRANŠPED-IMOTSKI d.o.o. za prijevoz, trgovinu i usluge, OIB 32986803392,STROJOPROMET-ZAGREB d.o.o., OIB 97994010225,EUROINSPEKT - DRVOKONTROLA društvo s ograničenom odgovornošću za kontrolu robe i inženjering, OIB 32280738674,HEP-Operator distribucijskog sustava d.o.o. za distribuciju i opskrbu električne energije  ELEKTRODALMACIJA SPLIT, OIB 46830600751,HRVATSKE ŠUME društvo s ograničenom odgovornošću, OIB 69693144506,Hrvatska radiotelevizija, OIB 68419124305,HYPO - LEASING STEIERMARK društvo s ograničenom odgovornošću za usluge, OIB 64646464586,Credo banka dioničko društvo "u stečaju", OIB 94141384086,TRGOMETAL za proizvodnju, trgovinu i usluge, društvo s ograničenom odgovornošću, OIB 14669056208,HRVATSKA POŠTANSKA BANKA, dioničko društvo, OIB 87939104217,KVARNER VIENNA INSURANCE GROUP dioničko društvo za osiguranje, OIB 52848403362,DŽAMBO STAKLO d.o.o. za proizvodnju i obradu stakla, OIB 15147758022,MICRONIC, d.o.o. za proizvodnju, trgovinu i usluge, OIB 89489773101,EURAL d.o.o. za proizvodnju i trgovinu, OIB 87435755785,NIN ELEKTROCOMMERCE, d.o.o. za trgovinu, usluge i proizvodnju elektroopreme, OIB 79652872175,LEGEA ŠPORT d.o.o. za trgovinu, OIB 44892488481,Hrvatski Telekom d.d., OIB 81793146560,GORTAN-ZADAR društvo s ograničenom odgovornošću za poslove u građevinarstvu, OIB 72185476666,POTENCIJAL za inženjering i usluge društvo s ograničenom odgovornošću, OIB 80072940561,WORK, društvo s ograničenom odgovornošću za građevinarstvo, trgovinu, ugostiteljstvo i cestovni prijevoz, OIB 46872257987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OTP banka Hrvatska dioničko društvo zastupanog po punomoćniku Odvjetničko društvo ŠIŠKO i partneri, j.t.d.</item>
      <item>CREDO BANKA d.d. - u prisilnoj likvidaciji</item>
      <item>LOCAT CROATIA društvo s ograničenom odgovornošću za trgovinu i usluge zastupanog po punomoćniku Mladen Ćorić</item>
      <item>Ministarstvo gospodarstva, rada i poduzetništva zastupanog po punomoćniku Županijsko državno odvjetništvo Građanskko upravni odjel Split</item>
      <item>HYPO-LEASING KROATIEN, društvo za financiranje, d.o.o.</item>
      <item>Konica Minolta Hrvatska - poslovna rješenja, d.o.o. za trgovinu i usluge</item>
      <item>EUROHERC osiguranje d.d. Podružnica Split</item>
      <item>GU društvo s ograničenom odgovornošću za trgovinu i zastupanje zastupanog po punomoćniku Ivica Didak</item>
      <item>TRAST međunarodno otpremništvo, dioničko društvo zastupanog po punomoćniku Marina Tončić-Bota</item>
      <item>Hrvatski Telekom d.d.</item>
      <item>FORMATOR SIGURNOSNA STAKLA d. o. o. zastupanog po punomoćniku Nada Badurina</item>
      <item>JADRANŠPED-IMOTSKI d.o.o. za prijevoz, trgovinu i usluge</item>
      <item>STROJOPROMET-ZAGREB d.o.o. zastupanog po punomoćniku Ljerka Šmit-primorac</item>
      <item>EUROINSPEKT - DRVOKONTROLA društvo s ograničenom odgovornošću za kontrolu robe i inženjering zastupanog po punomoćniku BRANKO VUKUŠIĆ</item>
      <item>HEP-Operator distribucijskog sustava d.o.o. za distribuciju i opskrbu električne energije  ELEKTRODALMACIJA SPLIT</item>
      <item>HRVATSKE ŠUME društvo s ograničenom odgovornošću zastupanog po punomoćniku Odvjetničko društvo TOMIĆ &amp; ŠUŠNJAR j.t.d. u likvidaciji</item>
      <item>Hrvatska radiotelevizija zastupanog po punomoćniku MADIRAZZA &amp; PARTNERI, odvjetničko društvo</item>
      <item>HYPO - LEASING STEIERMARK društvo s ograničenom odgovornošću za usluge zastupanog po punomoćniku Odvjetničko društvo HAČIĆ, KALLAY &amp; PARTNERI, društvo s ograničenom odgovornošću</item>
      <item>Credo banka dioničko društvo "u stečaju"</item>
      <item>TRGOMETAL za proizvodnju, trgovinu i usluge, društvo s ograničenom odgovornošću</item>
      <item>HRVATSKA POŠTANSKA BANKA, dioničko društvo</item>
      <item>KVARNER VIENNA INSURANCE GROUP dioničko društvo za osiguranje zastupanog po punomoćniku Odvjetničko društvo Vukić,Jelušić,Šulina,Stanković,Jurcan&amp;Jabuka</item>
      <item>DŽAMBO STAKLO d.o.o. za proizvodnju i obradu stakla</item>
      <item>MICRONIC, d.o.o. za proizvodnju, trgovinu i usluge</item>
      <item>EURAL d.o.o. za proizvodnju i trgovinu</item>
      <item>NIN ELEKTROCOMMERCE, d.o.o. za trgovinu, usluge i proizvodnju elektroopreme zastupanog po punomoćniku Ana Smoljan Zanki</item>
      <item>LEGEA ŠPORT d.o.o. za trgovinu</item>
      <item>Hrvatski Telekom d.d.</item>
      <item>GORTAN-ZADAR društvo s ograničenom odgovornošću za poslove u građevinarstvu</item>
      <item>POTENCIJAL za inženjering i usluge društvo s ograničenom odgovornošću</item>
      <item>WORK, društvo s ograničenom odgovornošću za građevinarstvo, trgovinu, ugostiteljstvo i cestovni prijevoz</item>
    </izvorni_sadrzaj>
    <derivirana_varijabla naziv="DomainObject.Predmet.StrankaListFormated_1">
      <item>OTP banka Hrvatska dioničko društvo zastupanog po punomoćniku Odvjetničko društvo ŠIŠKO i partneri, j.t.d.</item>
      <item>CREDO BANKA d.d. - u prisilnoj likvidaciji</item>
      <item>LOCAT CROATIA društvo s ograničenom odgovornošću za trgovinu i usluge zastupanog po punomoćniku Mladen Ćorić</item>
      <item>Ministarstvo gospodarstva, rada i poduzetništva zastupanog po punomoćniku Županijsko državno odvjetništvo Građanskko upravni odjel Split</item>
      <item>HYPO-LEASING KROATIEN, društvo za financiranje, d.o.o.</item>
      <item>Konica Minolta Hrvatska - poslovna rješenja, d.o.o. za trgovinu i usluge</item>
      <item>EUROHERC osiguranje d.d. Podružnica Split</item>
      <item>GU društvo s ograničenom odgovornošću za trgovinu i zastupanje zastupanog po punomoćniku Ivica Didak</item>
      <item>TRAST međunarodno otpremništvo, dioničko društvo zastupanog po punomoćniku Marina Tončić-Bota</item>
      <item>Hrvatski Telekom d.d.</item>
      <item>FORMATOR SIGURNOSNA STAKLA d. o. o. zastupanog po punomoćniku Nada Badurina</item>
      <item>JADRANŠPED-IMOTSKI d.o.o. za prijevoz, trgovinu i usluge</item>
      <item>STROJOPROMET-ZAGREB d.o.o. zastupanog po punomoćniku Ljerka Šmit-primorac</item>
      <item>EUROINSPEKT - DRVOKONTROLA društvo s ograničenom odgovornošću za kontrolu robe i inženjering zastupanog po punomoćniku BRANKO VUKUŠIĆ</item>
      <item>HEP-Operator distribucijskog sustava d.o.o. za distribuciju i opskrbu električne energije  ELEKTRODALMACIJA SPLIT</item>
      <item>HRVATSKE ŠUME društvo s ograničenom odgovornošću zastupanog po punomoćniku Odvjetničko društvo TOMIĆ &amp; ŠUŠNJAR j.t.d. u likvidaciji</item>
      <item>Hrvatska radiotelevizija zastupanog po punomoćniku MADIRAZZA &amp; PARTNERI, odvjetničko društvo</item>
      <item>HYPO - LEASING STEIERMARK društvo s ograničenom odgovornošću za usluge zastupanog po punomoćniku Odvjetničko društvo HAČIĆ, KALLAY &amp; PARTNERI, društvo s ograničenom odgovornošću</item>
      <item>Credo banka dioničko društvo "u stečaju"</item>
      <item>TRGOMETAL za proizvodnju, trgovinu i usluge, društvo s ograničenom odgovornošću</item>
      <item>HRVATSKA POŠTANSKA BANKA, dioničko društvo</item>
      <item>KVARNER VIENNA INSURANCE GROUP dioničko društvo za osiguranje zastupanog po punomoćniku Odvjetničko društvo Vukić,Jelušić,Šulina,Stanković,Jurcan&amp;Jabuka</item>
      <item>DŽAMBO STAKLO d.o.o. za proizvodnju i obradu stakla</item>
      <item>MICRONIC, d.o.o. za proizvodnju, trgovinu i usluge</item>
      <item>EURAL d.o.o. za proizvodnju i trgovinu</item>
      <item>NIN ELEKTROCOMMERCE, d.o.o. za trgovinu, usluge i proizvodnju elektroopreme zastupanog po punomoćniku Ana Smoljan Zanki</item>
      <item>LEGEA ŠPORT d.o.o. za trgovinu</item>
      <item>Hrvatski Telekom d.d.</item>
      <item>GORTAN-ZADAR društvo s ograničenom odgovornošću za poslove u građevinarstvu</item>
      <item>POTENCIJAL za inženjering i usluge društvo s ograničenom odgovornošću</item>
      <item>WORK, društvo s ograničenom odgovornošću za građevinarstvo, trgovinu, ugostiteljstvo i cestovni prijevoz</item>
    </derivirana_varijabla>
  </DomainObject.Predmet.StrankaListFormated>
  <DomainObject.Predmet.StrankaListFormatedOIB>
    <izvorni_sadrzaj>
      <item>OTP banka Hrvatska dioničko društvo, OIB 52508873833 zastupanog po punomoćniku Odvjetničko društvo ŠIŠKO i partneri, j.t.d.</item>
      <item>CREDO BANKA d.d. - u prisilnoj likvidaciji, OIB 94141384086</item>
      <item>LOCAT CROATIA društvo s ograničenom odgovornošću za trgovinu i usluge, OIB 34403322678 zastupanog po punomoćniku Mladen Ćorić</item>
      <item>Ministarstvo gospodarstva, rada i poduzetništva, OIB 57036237740 zastupanog po punomoćniku Županijsko državno odvjetništvo Građanskko upravni odjel Split</item>
      <item>HYPO-LEASING KROATIEN, društvo za financiranje, d.o.o., OIB 87064273078</item>
      <item>Konica Minolta Hrvatska - poslovna rješenja, d.o.o. za trgovinu i usluge, OIB 31697259786</item>
      <item>EUROHERC osiguranje d.d. Podružnica Split, OIB 22694857747</item>
      <item>GU društvo s ograničenom odgovornošću za trgovinu i zastupanje, OIB 91929234326 zastupanog po punomoćniku Ivica Didak</item>
      <item>TRAST međunarodno otpremništvo, dioničko društvo, OIB 93225891495 zastupanog po punomoćniku Marina Tončić-Bota</item>
      <item>Hrvatski Telekom d.d., OIB 81793146560</item>
      <item>FORMATOR SIGURNOSNA STAKLA d. o. o., OIB 64828713623 zastupanog po punomoćniku Nada Badurina</item>
      <item>JADRANŠPED-IMOTSKI d.o.o. za prijevoz, trgovinu i usluge, OIB 32986803392</item>
      <item>STROJOPROMET-ZAGREB d.o.o., OIB 97994010225 zastupanog po punomoćniku Ljerka Šmit-primorac</item>
      <item>EUROINSPEKT - DRVOKONTROLA društvo s ograničenom odgovornošću za kontrolu robe i inženjering, OIB 32280738674 zastupanog po punomoćniku BRANKO VUKUŠIĆ</item>
      <item>HEP-Operator distribucijskog sustava d.o.o. za distribuciju i opskrbu električne energije  ELEKTRODALMACIJA SPLIT, OIB 46830600751</item>
      <item>HRVATSKE ŠUME društvo s ograničenom odgovornošću, OIB 69693144506 zastupanog po punomoćniku Odvjetničko društvo TOMIĆ &amp; ŠUŠNJAR j.t.d. u likvidaciji</item>
      <item>Hrvatska radiotelevizija, OIB 68419124305 zastupanog po punomoćniku MADIRAZZA &amp; PARTNERI, odvjetničko društvo</item>
      <item>HYPO - LEASING STEIERMARK društvo s ograničenom odgovornošću za usluge, OIB 64646464586 zastupanog po punomoćniku Odvjetničko društvo HAČIĆ, KALLAY &amp; PARTNERI, društvo s ograničenom odgovornošću</item>
      <item>Credo banka dioničko društvo "u stečaju", OIB 94141384086</item>
      <item>TRGOMETAL za proizvodnju, trgovinu i usluge, društvo s ograničenom odgovornošću, OIB 14669056208</item>
      <item>HRVATSKA POŠTANSKA BANKA, dioničko društvo, OIB 87939104217</item>
      <item>KVARNER VIENNA INSURANCE GROUP dioničko društvo za osiguranje, OIB 52848403362 zastupanog po punomoćniku Odvjetničko društvo Vukić,Jelušić,Šulina,Stanković,Jurcan&amp;Jabuka</item>
      <item>DŽAMBO STAKLO d.o.o. za proizvodnju i obradu stakla, OIB 15147758022</item>
      <item>MICRONIC, d.o.o. za proizvodnju, trgovinu i usluge, OIB 89489773101</item>
      <item>EURAL d.o.o. za proizvodnju i trgovinu, OIB 87435755785</item>
      <item>NIN ELEKTROCOMMERCE, d.o.o. za trgovinu, usluge i proizvodnju elektroopreme, OIB 79652872175 zastupanog po punomoćniku Ana Smoljan Zanki</item>
      <item>LEGEA ŠPORT d.o.o. za trgovinu, OIB 44892488481</item>
      <item>Hrvatski Telekom d.d., OIB 81793146560</item>
      <item>GORTAN-ZADAR društvo s ograničenom odgovornošću za poslove u građevinarstvu, OIB 72185476666</item>
      <item>POTENCIJAL za inženjering i usluge društvo s ograničenom odgovornošću, OIB 80072940561</item>
      <item>WORK, društvo s ograničenom odgovornošću za građevinarstvo, trgovinu, ugostiteljstvo i cestovni prijevoz, OIB 46872257987</item>
    </izvorni_sadrzaj>
    <derivirana_varijabla naziv="DomainObject.Predmet.StrankaListFormatedOIB_1">
      <item>OTP banka Hrvatska dioničko društvo, OIB 52508873833 zastupanog po punomoćniku Odvjetničko društvo ŠIŠKO i partneri, j.t.d.</item>
      <item>CREDO BANKA d.d. - u prisilnoj likvidaciji, OIB 94141384086</item>
      <item>LOCAT CROATIA društvo s ograničenom odgovornošću za trgovinu i usluge, OIB 34403322678 zastupanog po punomoćniku Mladen Ćorić</item>
      <item>Ministarstvo gospodarstva, rada i poduzetništva, OIB 57036237740 zastupanog po punomoćniku Županijsko državno odvjetništvo Građanskko upravni odjel Split</item>
      <item>HYPO-LEASING KROATIEN, društvo za financiranje, d.o.o., OIB 87064273078</item>
      <item>Konica Minolta Hrvatska - poslovna rješenja, d.o.o. za trgovinu i usluge, OIB 31697259786</item>
      <item>EUROHERC osiguranje d.d. Podružnica Split, OIB 22694857747</item>
      <item>GU društvo s ograničenom odgovornošću za trgovinu i zastupanje, OIB 91929234326 zastupanog po punomoćniku Ivica Didak</item>
      <item>TRAST međunarodno otpremništvo, dioničko društvo, OIB 93225891495 zastupanog po punomoćniku Marina Tončić-Bota</item>
      <item>Hrvatski Telekom d.d., OIB 81793146560</item>
      <item>FORMATOR SIGURNOSNA STAKLA d. o. o., OIB 64828713623 zastupanog po punomoćniku Nada Badurina</item>
      <item>JADRANŠPED-IMOTSKI d.o.o. za prijevoz, trgovinu i usluge, OIB 32986803392</item>
      <item>STROJOPROMET-ZAGREB d.o.o., OIB 97994010225 zastupanog po punomoćniku Ljerka Šmit-primorac</item>
      <item>EUROINSPEKT - DRVOKONTROLA društvo s ograničenom odgovornošću za kontrolu robe i inženjering, OIB 32280738674 zastupanog po punomoćniku BRANKO VUKUŠIĆ</item>
      <item>HEP-Operator distribucijskog sustava d.o.o. za distribuciju i opskrbu električne energije  ELEKTRODALMACIJA SPLIT, OIB 46830600751</item>
      <item>HRVATSKE ŠUME društvo s ograničenom odgovornošću, OIB 69693144506 zastupanog po punomoćniku Odvjetničko društvo TOMIĆ &amp; ŠUŠNJAR j.t.d. u likvidaciji</item>
      <item>Hrvatska radiotelevizija, OIB 68419124305 zastupanog po punomoćniku MADIRAZZA &amp; PARTNERI, odvjetničko društvo</item>
      <item>HYPO - LEASING STEIERMARK društvo s ograničenom odgovornošću za usluge, OIB 64646464586 zastupanog po punomoćniku Odvjetničko društvo HAČIĆ, KALLAY &amp; PARTNERI, društvo s ograničenom odgovornošću</item>
      <item>Credo banka dioničko društvo "u stečaju", OIB 94141384086</item>
      <item>TRGOMETAL za proizvodnju, trgovinu i usluge, društvo s ograničenom odgovornošću, OIB 14669056208</item>
      <item>HRVATSKA POŠTANSKA BANKA, dioničko društvo, OIB 87939104217</item>
      <item>KVARNER VIENNA INSURANCE GROUP dioničko društvo za osiguranje, OIB 52848403362 zastupanog po punomoćniku Odvjetničko društvo Vukić,Jelušić,Šulina,Stanković,Jurcan&amp;Jabuka</item>
      <item>DŽAMBO STAKLO d.o.o. za proizvodnju i obradu stakla, OIB 15147758022</item>
      <item>MICRONIC, d.o.o. za proizvodnju, trgovinu i usluge, OIB 89489773101</item>
      <item>EURAL d.o.o. za proizvodnju i trgovinu, OIB 87435755785</item>
      <item>NIN ELEKTROCOMMERCE, d.o.o. za trgovinu, usluge i proizvodnju elektroopreme, OIB 79652872175 zastupanog po punomoćniku Ana Smoljan Zanki</item>
      <item>LEGEA ŠPORT d.o.o. za trgovinu, OIB 44892488481</item>
      <item>Hrvatski Telekom d.d., OIB 81793146560</item>
      <item>GORTAN-ZADAR društvo s ograničenom odgovornošću za poslove u građevinarstvu, OIB 72185476666</item>
      <item>POTENCIJAL za inženjering i usluge društvo s ograničenom odgovornošću, OIB 80072940561</item>
      <item>WORK, društvo s ograničenom odgovornošću za građevinarstvo, trgovinu, ugostiteljstvo i cestovni prijevoz, OIB 46872257987</item>
    </derivirana_varijabla>
  </DomainObject.Predmet.StrankaListFormatedOIB>
  <DomainObject.Predmet.StrankaListFormatedWithAdress>
    <izvorni_sadrzaj>
      <item>OTP banka Hrvatska dioničko društvo, Ulica Domovinskog rata 3, 23000 Zadar zastupanog po punomoćniku Odvjetničko društvo ŠIŠKO i partneri, j.t.d.</item>
      <item>CREDO BANKA d.d. - u prisilnoj likvidaciji, Zrinjsko-Frankopanska 58, 21000 Split</item>
      <item>LOCAT CROATIA društvo s ograničenom odgovornošću za trgovinu i usluge, Heinzelova 33, 10000 Zagreb zastupanog po punomoćniku Mladen Ćorić</item>
      <item>Ministarstvo gospodarstva, rada i poduzetništva, Ulica grada Vukovara 78, 10000 Zagreb zastupanog po punomoćniku Županijsko državno odvjetništvo Građanskko upravni odjel Split</item>
      <item>HYPO-LEASING KROATIEN, društvo za financiranje, d.o.o., Koranska 16, 10000 Zagreb</item>
      <item>Konica Minolta Hrvatska - poslovna rješenja, d.o.o. za trgovinu i usluge, Horvatova 82, 10000 Zagreb</item>
      <item>EUROHERC osiguranje d.d. Podružnica Split, Ul.grada Vukovara 282, 10000 Zagreb</item>
      <item>GU društvo s ograničenom odgovornošću za trgovinu i zastupanje, Mala Švarča 155, 47000 Karlovac zastupanog po punomoćniku Ivica Didak</item>
      <item>TRAST međunarodno otpremništvo, dioničko društvo, Gat sv, Duje 4, 21000 Split zastupanog po punomoćniku Marina Tončić-Bota</item>
      <item>Hrvatski Telekom d.d., Savska cesta 32, 10000 Zagreb</item>
      <item>FORMATOR SIGURNOSNA STAKLA d. o. o., Industrijska zona - Radna zona R 29, 51227 Kukuljanovo zastupanog po punomoćniku Nada Badurina</item>
      <item>JADRANŠPED-IMOTSKI d.o.o. za prijevoz, trgovinu i usluge, Fra Rajmunda Rudeža 1, 21260 Imotski</item>
      <item>STROJOPROMET-ZAGREB d.o.o., Zagrebačka 6, 10292 Šenkovec zastupanog po punomoćniku Ljerka Šmit-primorac</item>
      <item>EUROINSPEKT - DRVOKONTROLA društvo s ograničenom odgovornošću za kontrolu robe i inženjering, Preradovićeva 31 A, 10000 Zagreb zastupanog po punomoćniku BRANKO VUKUŠIĆ</item>
      <item>HEP-Operator distribucijskog sustava d.o.o. za distribuciju i opskrbu električne energije  ELEKTRODALMACIJA SPLIT, Ulica grada Vukovara 37, 10000 Zagreb</item>
      <item>HRVATSKE ŠUME društvo s ograničenom odgovornošću, Ul.Ljudevita Farkaša Vukotinovića 2, 10000 Zagreb zastupanog po punomoćniku Odvjetničko društvo TOMIĆ &amp; ŠUŠNJAR j.t.d. u likvidaciji</item>
      <item>Hrvatska radiotelevizija, Prisavlje 3, 10000 Zagreb zastupanog po punomoćniku MADIRAZZA &amp; PARTNERI, odvjetničko društvo</item>
      <item>HYPO - LEASING STEIERMARK društvo s ograničenom odgovornošću za usluge, Garićgradska 18, 10000 Zagreb zastupanog po punomoćniku Odvjetničko društvo HAČIĆ, KALLAY &amp; PARTNERI, društvo s ograničenom odgovornošću</item>
      <item>Credo banka dioničko društvo "u stečaju", Zrinsko - frankopanska 58, 21000 Split</item>
      <item>TRGOMETAL za proizvodnju, trgovinu i usluge, društvo s ograničenom odgovornošću, Put Dračanice 8, 21204 Dugopolje</item>
      <item>HRVATSKA POŠTANSKA BANKA, dioničko društvo, Jurišićeva 4, 10000 Zagreb</item>
      <item>KVARNER VIENNA INSURANCE GROUP dioničko društvo za osiguranje, Osječka 46, 51000 Rijeka zastupanog po punomoćniku Odvjetničko društvo Vukić,Jelušić,Šulina,Stanković,Jurcan&amp;Jabuka</item>
      <item>DŽAMBO STAKLO d.o.o. za proizvodnju i obradu stakla, Podi/bb, Šibenik</item>
      <item>MICRONIC, d.o.o. za proizvodnju, trgovinu i usluge, Gotovčeva 8, 21000 Split</item>
      <item>EURAL d.o.o. za proizvodnju i trgovinu, Sveta Nedelja, Poduzetnička 5, Kerestinec</item>
      <item>NIN ELEKTROCOMMERCE, d.o.o. za trgovinu, usluge i proizvodnju elektroopreme, Zona male privrede područja Grabi, Poličnik zastupanog po punomoćniku Ana Smoljan Zanki</item>
      <item>LEGEA ŠPORT d.o.o. za trgovinu, Fra Stjepana Vrljića 12, 21260 Imotski</item>
      <item>Hrvatski Telekom d.d., Savska cesta 32, 10000 Zagreb</item>
      <item>GORTAN-ZADAR društvo s ograničenom odgovornošću za poslove u građevinarstvu, Andrije Hebranga 3, Zadar</item>
      <item>POTENCIJAL za inženjering i usluge društvo s ograničenom odgovornošću, Doverska 37, Split</item>
      <item>WORK, društvo s ograničenom odgovornošću za građevinarstvo, trgovinu, ugostiteljstvo i cestovni prijevoz, 113. Šibenske brigade HV br. 175, Bilice</item>
    </izvorni_sadrzaj>
    <derivirana_varijabla naziv="DomainObject.Predmet.StrankaListFormatedWithAdress_1">
      <item>OTP banka Hrvatska dioničko društvo, Ulica Domovinskog rata 3, 23000 Zadar zastupanog po punomoćniku Odvjetničko društvo ŠIŠKO i partneri, j.t.d.</item>
      <item>CREDO BANKA d.d. - u prisilnoj likvidaciji, Zrinjsko-Frankopanska 58, 21000 Split</item>
      <item>LOCAT CROATIA društvo s ograničenom odgovornošću za trgovinu i usluge, Heinzelova 33, 10000 Zagreb zastupanog po punomoćniku Mladen Ćorić</item>
      <item>Ministarstvo gospodarstva, rada i poduzetništva, Ulica grada Vukovara 78, 10000 Zagreb zastupanog po punomoćniku Županijsko državno odvjetništvo Građanskko upravni odjel Split</item>
      <item>HYPO-LEASING KROATIEN, društvo za financiranje, d.o.o., Koranska 16, 10000 Zagreb</item>
      <item>Konica Minolta Hrvatska - poslovna rješenja, d.o.o. za trgovinu i usluge, Horvatova 82, 10000 Zagreb</item>
      <item>EUROHERC osiguranje d.d. Podružnica Split, Ul.grada Vukovara 282, 10000 Zagreb</item>
      <item>GU društvo s ograničenom odgovornošću za trgovinu i zastupanje, Mala Švarča 155, 47000 Karlovac zastupanog po punomoćniku Ivica Didak</item>
      <item>TRAST međunarodno otpremništvo, dioničko društvo, Gat sv, Duje 4, 21000 Split zastupanog po punomoćniku Marina Tončić-Bota</item>
      <item>Hrvatski Telekom d.d., Savska cesta 32, 10000 Zagreb</item>
      <item>FORMATOR SIGURNOSNA STAKLA d. o. o., Industrijska zona - Radna zona R 29, 51227 Kukuljanovo zastupanog po punomoćniku Nada Badurina</item>
      <item>JADRANŠPED-IMOTSKI d.o.o. za prijevoz, trgovinu i usluge, Fra Rajmunda Rudeža 1, 21260 Imotski</item>
      <item>STROJOPROMET-ZAGREB d.o.o., Zagrebačka 6, 10292 Šenkovec zastupanog po punomoćniku Ljerka Šmit-primorac</item>
      <item>EUROINSPEKT - DRVOKONTROLA društvo s ograničenom odgovornošću za kontrolu robe i inženjering, Preradovićeva 31 A, 10000 Zagreb zastupanog po punomoćniku BRANKO VUKUŠIĆ</item>
      <item>HEP-Operator distribucijskog sustava d.o.o. za distribuciju i opskrbu električne energije  ELEKTRODALMACIJA SPLIT, Ulica grada Vukovara 37, 10000 Zagreb</item>
      <item>HRVATSKE ŠUME društvo s ograničenom odgovornošću, Ul.Ljudevita Farkaša Vukotinovića 2, 10000 Zagreb zastupanog po punomoćniku Odvjetničko društvo TOMIĆ &amp; ŠUŠNJAR j.t.d. u likvidaciji</item>
      <item>Hrvatska radiotelevizija, Prisavlje 3, 10000 Zagreb zastupanog po punomoćniku MADIRAZZA &amp; PARTNERI, odvjetničko društvo</item>
      <item>HYPO - LEASING STEIERMARK društvo s ograničenom odgovornošću za usluge, Garićgradska 18, 10000 Zagreb zastupanog po punomoćniku Odvjetničko društvo HAČIĆ, KALLAY &amp; PARTNERI, društvo s ograničenom odgovornošću</item>
      <item>Credo banka dioničko društvo "u stečaju", Zrinsko - frankopanska 58, 21000 Split</item>
      <item>TRGOMETAL za proizvodnju, trgovinu i usluge, društvo s ograničenom odgovornošću, Put Dračanice 8, 21204 Dugopolje</item>
      <item>HRVATSKA POŠTANSKA BANKA, dioničko društvo, Jurišićeva 4, 10000 Zagreb</item>
      <item>KVARNER VIENNA INSURANCE GROUP dioničko društvo za osiguranje, Osječka 46, 51000 Rijeka zastupanog po punomoćniku Odvjetničko društvo Vukić,Jelušić,Šulina,Stanković,Jurcan&amp;Jabuka</item>
      <item>DŽAMBO STAKLO d.o.o. za proizvodnju i obradu stakla, Podi/bb, Šibenik</item>
      <item>MICRONIC, d.o.o. za proizvodnju, trgovinu i usluge, Gotovčeva 8, 21000 Split</item>
      <item>EURAL d.o.o. za proizvodnju i trgovinu, Sveta Nedelja, Poduzetnička 5, Kerestinec</item>
      <item>NIN ELEKTROCOMMERCE, d.o.o. za trgovinu, usluge i proizvodnju elektroopreme, Zona male privrede područja Grabi, Poličnik zastupanog po punomoćniku Ana Smoljan Zanki</item>
      <item>LEGEA ŠPORT d.o.o. za trgovinu, Fra Stjepana Vrljića 12, 21260 Imotski</item>
      <item>Hrvatski Telekom d.d., Savska cesta 32, 10000 Zagreb</item>
      <item>GORTAN-ZADAR društvo s ograničenom odgovornošću za poslove u građevinarstvu, Andrije Hebranga 3, Zadar</item>
      <item>POTENCIJAL za inženjering i usluge društvo s ograničenom odgovornošću, Doverska 37, Split</item>
      <item>WORK, društvo s ograničenom odgovornošću za građevinarstvo, trgovinu, ugostiteljstvo i cestovni prijevoz, 113. Šibenske brigade HV br. 175, Bilice</item>
    </derivirana_varijabla>
  </DomainObject.Predmet.StrankaListFormatedWithAdress>
  <DomainObject.Predmet.StrankaListFormatedWithAdressOIB>
    <izvorni_sadrzaj>
      <item>OTP banka Hrvatska dioničko društvo, OIB 52508873833, Ulica Domovinskog rata 3, 23000 Zadar zastupanog po punomoćniku Odvjetničko društvo ŠIŠKO i partneri, j.t.d.</item>
      <item>CREDO BANKA d.d. - u prisilnoj likvidaciji, OIB 94141384086, Zrinjsko-Frankopanska 58, 21000 Split</item>
      <item>LOCAT CROATIA društvo s ograničenom odgovornošću za trgovinu i usluge, OIB 34403322678, Heinzelova 33, 10000 Zagreb zastupanog po punomoćniku Mladen Ćorić</item>
      <item>Ministarstvo gospodarstva, rada i poduzetništva, OIB 57036237740, Ulica grada Vukovara 78, 10000 Zagreb zastupanog po punomoćniku Županijsko državno odvjetništvo Građanskko upravni odjel Split</item>
      <item>HYPO-LEASING KROATIEN, društvo za financiranje, d.o.o., OIB 87064273078, Koranska 16, 10000 Zagreb</item>
      <item>Konica Minolta Hrvatska - poslovna rješenja, d.o.o. za trgovinu i usluge, OIB 31697259786, Horvatova 82, 10000 Zagreb</item>
      <item>EUROHERC osiguranje d.d. Podružnica Split, OIB 22694857747, Ul.grada Vukovara 282, 10000 Zagreb</item>
      <item>GU društvo s ograničenom odgovornošću za trgovinu i zastupanje, OIB 91929234326, Mala Švarča 155, 47000 Karlovac zastupanog po punomoćniku Ivica Didak</item>
      <item>TRAST međunarodno otpremništvo, dioničko društvo, OIB 93225891495, Gat sv, Duje 4, 21000 Split zastupanog po punomoćniku Marina Tončić-Bota</item>
      <item>Hrvatski Telekom d.d., OIB 81793146560, Savska cesta 32, 10000 Zagreb</item>
      <item>FORMATOR SIGURNOSNA STAKLA d. o. o., OIB 64828713623, Industrijska zona - Radna zona R 29, 51227 Kukuljanovo zastupanog po punomoćniku Nada Badurina</item>
      <item>JADRANŠPED-IMOTSKI d.o.o. za prijevoz, trgovinu i usluge, OIB 32986803392, Fra Rajmunda Rudeža 1, 21260 Imotski</item>
      <item>STROJOPROMET-ZAGREB d.o.o., OIB 97994010225, Zagrebačka 6, 10292 Šenkovec zastupanog po punomoćniku Ljerka Šmit-primorac</item>
      <item>EUROINSPEKT - DRVOKONTROLA društvo s ograničenom odgovornošću za kontrolu robe i inženjering, OIB 32280738674, Preradovićeva 31 A, 10000 Zagreb zastupanog po punomoćniku BRANKO VUKUŠIĆ</item>
      <item>HEP-Operator distribucijskog sustava d.o.o. za distribuciju i opskrbu električne energije  ELEKTRODALMACIJA SPLIT, OIB 46830600751, Ulica grada Vukovara 37, 10000 Zagreb</item>
      <item>HRVATSKE ŠUME društvo s ograničenom odgovornošću, OIB 69693144506, Ul.Ljudevita Farkaša Vukotinovića 2, 10000 Zagreb zastupanog po punomoćniku Odvjetničko društvo TOMIĆ &amp; ŠUŠNJAR j.t.d. u likvidaciji</item>
      <item>Hrvatska radiotelevizija, OIB 68419124305, Prisavlje 3, 10000 Zagreb zastupanog po punomoćniku MADIRAZZA &amp; PARTNERI, odvjetničko društvo</item>
      <item>HYPO - LEASING STEIERMARK društvo s ograničenom odgovornošću za usluge, OIB 64646464586, Garićgradska 18, 10000 Zagreb zastupanog po punomoćniku Odvjetničko društvo HAČIĆ, KALLAY &amp; PARTNERI, društvo s ograničenom odgovornošću</item>
      <item>Credo banka dioničko društvo "u stečaju", OIB 94141384086, Zrinsko - frankopanska 58, 21000 Split</item>
      <item>TRGOMETAL za proizvodnju, trgovinu i usluge, društvo s ograničenom odgovornošću, OIB 14669056208, Put Dračanice 8, 21204 Dugopolje</item>
      <item>HRVATSKA POŠTANSKA BANKA, dioničko društvo, OIB 87939104217, Jurišićeva 4, 10000 Zagreb</item>
      <item>KVARNER VIENNA INSURANCE GROUP dioničko društvo za osiguranje, OIB 52848403362, Osječka 46, 51000 Rijeka zastupanog po punomoćniku Odvjetničko društvo Vukić,Jelušić,Šulina,Stanković,Jurcan&amp;Jabuka</item>
      <item>DŽAMBO STAKLO d.o.o. za proizvodnju i obradu stakla, OIB 15147758022, Podi/bb, Šibenik</item>
      <item>MICRONIC, d.o.o. za proizvodnju, trgovinu i usluge, OIB 89489773101, Gotovčeva 8, 21000 Split</item>
      <item>EURAL d.o.o. za proizvodnju i trgovinu, OIB 87435755785, Sveta Nedelja, Poduzetnička 5, Kerestinec</item>
      <item>NIN ELEKTROCOMMERCE, d.o.o. za trgovinu, usluge i proizvodnju elektroopreme, OIB 79652872175, Zona male privrede područja Grabi, Poličnik zastupanog po punomoćniku Ana Smoljan Zanki</item>
      <item>LEGEA ŠPORT d.o.o. za trgovinu, OIB 44892488481, Fra Stjepana Vrljića 12, 21260 Imotski</item>
      <item>Hrvatski Telekom d.d., OIB 81793146560, Savska cesta 32, 10000 Zagreb</item>
      <item>GORTAN-ZADAR društvo s ograničenom odgovornošću za poslove u građevinarstvu, OIB 72185476666, Andrije Hebranga 3, Zadar</item>
      <item>POTENCIJAL za inženjering i usluge društvo s ograničenom odgovornošću, OIB 80072940561, Doverska 37, Split</item>
      <item>WORK, društvo s ograničenom odgovornošću za građevinarstvo, trgovinu, ugostiteljstvo i cestovni prijevoz, OIB 46872257987, 113. Šibenske brigade HV br. 175, Bilice</item>
    </izvorni_sadrzaj>
    <derivirana_varijabla naziv="DomainObject.Predmet.StrankaListFormatedWithAdressOIB_1">
      <item>OTP banka Hrvatska dioničko društvo, OIB 52508873833, Ulica Domovinskog rata 3, 23000 Zadar zastupanog po punomoćniku Odvjetničko društvo ŠIŠKO i partneri, j.t.d.</item>
      <item>CREDO BANKA d.d. - u prisilnoj likvidaciji, OIB 94141384086, Zrinjsko-Frankopanska 58, 21000 Split</item>
      <item>LOCAT CROATIA društvo s ograničenom odgovornošću za trgovinu i usluge, OIB 34403322678, Heinzelova 33, 10000 Zagreb zastupanog po punomoćniku Mladen Ćorić</item>
      <item>Ministarstvo gospodarstva, rada i poduzetništva, OIB 57036237740, Ulica grada Vukovara 78, 10000 Zagreb zastupanog po punomoćniku Županijsko državno odvjetništvo Građanskko upravni odjel Split</item>
      <item>HYPO-LEASING KROATIEN, društvo za financiranje, d.o.o., OIB 87064273078, Koranska 16, 10000 Zagreb</item>
      <item>Konica Minolta Hrvatska - poslovna rješenja, d.o.o. za trgovinu i usluge, OIB 31697259786, Horvatova 82, 10000 Zagreb</item>
      <item>EUROHERC osiguranje d.d. Podružnica Split, OIB 22694857747, Ul.grada Vukovara 282, 10000 Zagreb</item>
      <item>GU društvo s ograničenom odgovornošću za trgovinu i zastupanje, OIB 91929234326, Mala Švarča 155, 47000 Karlovac zastupanog po punomoćniku Ivica Didak</item>
      <item>TRAST međunarodno otpremništvo, dioničko društvo, OIB 93225891495, Gat sv, Duje 4, 21000 Split zastupanog po punomoćniku Marina Tončić-Bota</item>
      <item>Hrvatski Telekom d.d., OIB 81793146560, Savska cesta 32, 10000 Zagreb</item>
      <item>FORMATOR SIGURNOSNA STAKLA d. o. o., OIB 64828713623, Industrijska zona - Radna zona R 29, 51227 Kukuljanovo zastupanog po punomoćniku Nada Badurina</item>
      <item>JADRANŠPED-IMOTSKI d.o.o. za prijevoz, trgovinu i usluge, OIB 32986803392, Fra Rajmunda Rudeža 1, 21260 Imotski</item>
      <item>STROJOPROMET-ZAGREB d.o.o., OIB 97994010225, Zagrebačka 6, 10292 Šenkovec zastupanog po punomoćniku Ljerka Šmit-primorac</item>
      <item>EUROINSPEKT - DRVOKONTROLA društvo s ograničenom odgovornošću za kontrolu robe i inženjering, OIB 32280738674, Preradovićeva 31 A, 10000 Zagreb zastupanog po punomoćniku BRANKO VUKUŠIĆ</item>
      <item>HEP-Operator distribucijskog sustava d.o.o. za distribuciju i opskrbu električne energije  ELEKTRODALMACIJA SPLIT, OIB 46830600751, Ulica grada Vukovara 37, 10000 Zagreb</item>
      <item>HRVATSKE ŠUME društvo s ograničenom odgovornošću, OIB 69693144506, Ul.Ljudevita Farkaša Vukotinovića 2, 10000 Zagreb zastupanog po punomoćniku Odvjetničko društvo TOMIĆ &amp; ŠUŠNJAR j.t.d. u likvidaciji</item>
      <item>Hrvatska radiotelevizija, OIB 68419124305, Prisavlje 3, 10000 Zagreb zastupanog po punomoćniku MADIRAZZA &amp; PARTNERI, odvjetničko društvo</item>
      <item>HYPO - LEASING STEIERMARK društvo s ograničenom odgovornošću za usluge, OIB 64646464586, Garićgradska 18, 10000 Zagreb zastupanog po punomoćniku Odvjetničko društvo HAČIĆ, KALLAY &amp; PARTNERI, društvo s ograničenom odgovornošću</item>
      <item>Credo banka dioničko društvo "u stečaju", OIB 94141384086, Zrinsko - frankopanska 58, 21000 Split</item>
      <item>TRGOMETAL za proizvodnju, trgovinu i usluge, društvo s ograničenom odgovornošću, OIB 14669056208, Put Dračanice 8, 21204 Dugopolje</item>
      <item>HRVATSKA POŠTANSKA BANKA, dioničko društvo, OIB 87939104217, Jurišićeva 4, 10000 Zagreb</item>
      <item>KVARNER VIENNA INSURANCE GROUP dioničko društvo za osiguranje, OIB 52848403362, Osječka 46, 51000 Rijeka zastupanog po punomoćniku Odvjetničko društvo Vukić,Jelušić,Šulina,Stanković,Jurcan&amp;Jabuka</item>
      <item>DŽAMBO STAKLO d.o.o. za proizvodnju i obradu stakla, OIB 15147758022, Podi/bb, Šibenik</item>
      <item>MICRONIC, d.o.o. za proizvodnju, trgovinu i usluge, OIB 89489773101, Gotovčeva 8, 21000 Split</item>
      <item>EURAL d.o.o. za proizvodnju i trgovinu, OIB 87435755785, Sveta Nedelja, Poduzetnička 5, Kerestinec</item>
      <item>NIN ELEKTROCOMMERCE, d.o.o. za trgovinu, usluge i proizvodnju elektroopreme, OIB 79652872175, Zona male privrede područja Grabi, Poličnik zastupanog po punomoćniku Ana Smoljan Zanki</item>
      <item>LEGEA ŠPORT d.o.o. za trgovinu, OIB 44892488481, Fra Stjepana Vrljića 12, 21260 Imotski</item>
      <item>Hrvatski Telekom d.d., OIB 81793146560, Savska cesta 32, 10000 Zagreb</item>
      <item>GORTAN-ZADAR društvo s ograničenom odgovornošću za poslove u građevinarstvu, OIB 72185476666, Andrije Hebranga 3, Zadar</item>
      <item>POTENCIJAL za inženjering i usluge društvo s ograničenom odgovornošću, OIB 80072940561, Doverska 37, Split</item>
      <item>WORK, društvo s ograničenom odgovornošću za građevinarstvo, trgovinu, ugostiteljstvo i cestovni prijevoz, OIB 46872257987, 113. Šibenske brigade HV br. 175, Bilice</item>
    </derivirana_varijabla>
  </DomainObject.Predmet.StrankaListFormatedWithAdressOIB>
  <DomainObject.Predmet.StrankaListNazivFormated>
    <izvorni_sadrzaj>
      <item>OTP banka Hrvatska dioničko društvo</item>
      <item>CREDO BANKA d.d. - u prisilnoj likvidaciji</item>
      <item>LOCAT CROATIA društvo s ograničenom odgovornošću za trgovinu i usluge</item>
      <item>Ministarstvo gospodarstva, rada i poduzetništva</item>
      <item>HYPO-LEASING KROATIEN, društvo za financiranje, d.o.o.</item>
      <item>Konica Minolta Hrvatska - poslovna rješenja, d.o.o. za trgovinu i usluge</item>
      <item>EUROHERC osiguranje d.d. Podružnica Split</item>
      <item>GU društvo s ograničenom odgovornošću za trgovinu i zastupanje</item>
      <item>TRAST međunarodno otpremništvo, dioničko društvo</item>
      <item>Hrvatski Telekom d.d.</item>
      <item>FORMATOR SIGURNOSNA STAKLA d. o. o.</item>
      <item>JADRANŠPED-IMOTSKI d.o.o. za prijevoz, trgovinu i usluge</item>
      <item>STROJOPROMET-ZAGREB d.o.o.</item>
      <item>EUROINSPEKT - DRVOKONTROLA društvo s ograničenom odgovornošću za kontrolu robe i inženjering</item>
      <item>HEP-Operator distribucijskog sustava d.o.o. za distribuciju i opskrbu električne energije  ELEKTRODALMACIJA SPLIT</item>
      <item>HRVATSKE ŠUME društvo s ograničenom odgovornošću</item>
      <item>Hrvatska radiotelevizija</item>
      <item>HYPO - LEASING STEIERMARK društvo s ograničenom odgovornošću za usluge</item>
      <item>Credo banka dioničko društvo "u stečaju"</item>
      <item>TRGOMETAL za proizvodnju, trgovinu i usluge, društvo s ograničenom odgovornošću</item>
      <item>HRVATSKA POŠTANSKA BANKA, dioničko društvo</item>
      <item>KVARNER VIENNA INSURANCE GROUP dioničko društvo za osiguranje</item>
      <item>DŽAMBO STAKLO d.o.o. za proizvodnju i obradu stakla</item>
      <item>MICRONIC, d.o.o. za proizvodnju, trgovinu i usluge</item>
      <item>EURAL d.o.o. za proizvodnju i trgovinu</item>
      <item>NIN ELEKTROCOMMERCE, d.o.o. za trgovinu, usluge i proizvodnju elektroopreme</item>
      <item>LEGEA ŠPORT d.o.o. za trgovinu</item>
      <item>Hrvatski Telekom d.d.</item>
      <item>GORTAN-ZADAR društvo s ograničenom odgovornošću za poslove u građevinarstvu</item>
      <item>POTENCIJAL za inženjering i usluge društvo s ograničenom odgovornošću</item>
      <item>WORK, društvo s ograničenom odgovornošću za građevinarstvo, trgovinu, ugostiteljstvo i cestovni prijevoz</item>
    </izvorni_sadrzaj>
    <derivirana_varijabla naziv="DomainObject.Predmet.StrankaListNazivFormated_1">
      <item>OTP banka Hrvatska dioničko društvo</item>
      <item>CREDO BANKA d.d. - u prisilnoj likvidaciji</item>
      <item>LOCAT CROATIA društvo s ograničenom odgovornošću za trgovinu i usluge</item>
      <item>Ministarstvo gospodarstva, rada i poduzetništva</item>
      <item>HYPO-LEASING KROATIEN, društvo za financiranje, d.o.o.</item>
      <item>Konica Minolta Hrvatska - poslovna rješenja, d.o.o. za trgovinu i usluge</item>
      <item>EUROHERC osiguranje d.d. Podružnica Split</item>
      <item>GU društvo s ograničenom odgovornošću za trgovinu i zastupanje</item>
      <item>TRAST međunarodno otpremništvo, dioničko društvo</item>
      <item>Hrvatski Telekom d.d.</item>
      <item>FORMATOR SIGURNOSNA STAKLA d. o. o.</item>
      <item>JADRANŠPED-IMOTSKI d.o.o. za prijevoz, trgovinu i usluge</item>
      <item>STROJOPROMET-ZAGREB d.o.o.</item>
      <item>EUROINSPEKT - DRVOKONTROLA društvo s ograničenom odgovornošću za kontrolu robe i inženjering</item>
      <item>HEP-Operator distribucijskog sustava d.o.o. za distribuciju i opskrbu električne energije  ELEKTRODALMACIJA SPLIT</item>
      <item>HRVATSKE ŠUME društvo s ograničenom odgovornošću</item>
      <item>Hrvatska radiotelevizija</item>
      <item>HYPO - LEASING STEIERMARK društvo s ograničenom odgovornošću za usluge</item>
      <item>Credo banka dioničko društvo "u stečaju"</item>
      <item>TRGOMETAL za proizvodnju, trgovinu i usluge, društvo s ograničenom odgovornošću</item>
      <item>HRVATSKA POŠTANSKA BANKA, dioničko društvo</item>
      <item>KVARNER VIENNA INSURANCE GROUP dioničko društvo za osiguranje</item>
      <item>DŽAMBO STAKLO d.o.o. za proizvodnju i obradu stakla</item>
      <item>MICRONIC, d.o.o. za proizvodnju, trgovinu i usluge</item>
      <item>EURAL d.o.o. za proizvodnju i trgovinu</item>
      <item>NIN ELEKTROCOMMERCE, d.o.o. za trgovinu, usluge i proizvodnju elektroopreme</item>
      <item>LEGEA ŠPORT d.o.o. za trgovinu</item>
      <item>Hrvatski Telekom d.d.</item>
      <item>GORTAN-ZADAR društvo s ograničenom odgovornošću za poslove u građevinarstvu</item>
      <item>POTENCIJAL za inženjering i usluge društvo s ograničenom odgovornošću</item>
      <item>WORK, društvo s ograničenom odgovornošću za građevinarstvo, trgovinu, ugostiteljstvo i cestovni prijevoz</item>
    </derivirana_varijabla>
  </DomainObject.Predmet.StrankaListNazivFormated>
  <DomainObject.Predmet.StrankaListNazivFormatedOIB>
    <izvorni_sadrzaj>
      <item>OTP banka Hrvatska dioničko društvo, OIB 52508873833</item>
      <item>CREDO BANKA d.d. - u prisilnoj likvidaciji, OIB 94141384086</item>
      <item>LOCAT CROATIA društvo s ograničenom odgovornošću za trgovinu i usluge, OIB 34403322678</item>
      <item>Ministarstvo gospodarstva, rada i poduzetništva, OIB 57036237740</item>
      <item>HYPO-LEASING KROATIEN, društvo za financiranje, d.o.o., OIB 87064273078</item>
      <item>Konica Minolta Hrvatska - poslovna rješenja, d.o.o. za trgovinu i usluge, OIB 31697259786</item>
      <item>EUROHERC osiguranje d.d. Podružnica Split, OIB 22694857747</item>
      <item>GU društvo s ograničenom odgovornošću za trgovinu i zastupanje, OIB 91929234326</item>
      <item>TRAST međunarodno otpremništvo, dioničko društvo, OIB 93225891495</item>
      <item>Hrvatski Telekom d.d., OIB 81793146560</item>
      <item>FORMATOR SIGURNOSNA STAKLA d. o. o., OIB 64828713623</item>
      <item>JADRANŠPED-IMOTSKI d.o.o. za prijevoz, trgovinu i usluge, OIB 32986803392</item>
      <item>STROJOPROMET-ZAGREB d.o.o., OIB 97994010225</item>
      <item>EUROINSPEKT - DRVOKONTROLA društvo s ograničenom odgovornošću za kontrolu robe i inženjering, OIB 32280738674</item>
      <item>HEP-Operator distribucijskog sustava d.o.o. za distribuciju i opskrbu električne energije  ELEKTRODALMACIJA SPLIT, OIB 46830600751</item>
      <item>HRVATSKE ŠUME društvo s ograničenom odgovornošću, OIB 69693144506</item>
      <item>Hrvatska radiotelevizija, OIB 68419124305</item>
      <item>HYPO - LEASING STEIERMARK društvo s ograničenom odgovornošću za usluge, OIB 64646464586</item>
      <item>Credo banka dioničko društvo "u stečaju", OIB 94141384086</item>
      <item>TRGOMETAL za proizvodnju, trgovinu i usluge, društvo s ograničenom odgovornošću, OIB 14669056208</item>
      <item>HRVATSKA POŠTANSKA BANKA, dioničko društvo, OIB 87939104217</item>
      <item>KVARNER VIENNA INSURANCE GROUP dioničko društvo za osiguranje, OIB 52848403362</item>
      <item>DŽAMBO STAKLO d.o.o. za proizvodnju i obradu stakla, OIB 15147758022</item>
      <item>MICRONIC, d.o.o. za proizvodnju, trgovinu i usluge, OIB 89489773101</item>
      <item>EURAL d.o.o. za proizvodnju i trgovinu, OIB 87435755785</item>
      <item>NIN ELEKTROCOMMERCE, d.o.o. za trgovinu, usluge i proizvodnju elektroopreme, OIB 79652872175</item>
      <item>LEGEA ŠPORT d.o.o. za trgovinu, OIB 44892488481</item>
      <item>Hrvatski Telekom d.d., OIB 81793146560</item>
      <item>GORTAN-ZADAR društvo s ograničenom odgovornošću za poslove u građevinarstvu, OIB 72185476666</item>
      <item>POTENCIJAL za inženjering i usluge društvo s ograničenom odgovornošću, OIB 80072940561</item>
      <item>WORK, društvo s ograničenom odgovornošću za građevinarstvo, trgovinu, ugostiteljstvo i cestovni prijevoz, OIB 46872257987</item>
    </izvorni_sadrzaj>
    <derivirana_varijabla naziv="DomainObject.Predmet.StrankaListNazivFormatedOIB_1">
      <item>OTP banka Hrvatska dioničko društvo, OIB 52508873833</item>
      <item>CREDO BANKA d.d. - u prisilnoj likvidaciji, OIB 94141384086</item>
      <item>LOCAT CROATIA društvo s ograničenom odgovornošću za trgovinu i usluge, OIB 34403322678</item>
      <item>Ministarstvo gospodarstva, rada i poduzetništva, OIB 57036237740</item>
      <item>HYPO-LEASING KROATIEN, društvo za financiranje, d.o.o., OIB 87064273078</item>
      <item>Konica Minolta Hrvatska - poslovna rješenja, d.o.o. za trgovinu i usluge, OIB 31697259786</item>
      <item>EUROHERC osiguranje d.d. Podružnica Split, OIB 22694857747</item>
      <item>GU društvo s ograničenom odgovornošću za trgovinu i zastupanje, OIB 91929234326</item>
      <item>TRAST međunarodno otpremništvo, dioničko društvo, OIB 93225891495</item>
      <item>Hrvatski Telekom d.d., OIB 81793146560</item>
      <item>FORMATOR SIGURNOSNA STAKLA d. o. o., OIB 64828713623</item>
      <item>JADRANŠPED-IMOTSKI d.o.o. za prijevoz, trgovinu i usluge, OIB 32986803392</item>
      <item>STROJOPROMET-ZAGREB d.o.o., OIB 97994010225</item>
      <item>EUROINSPEKT - DRVOKONTROLA društvo s ograničenom odgovornošću za kontrolu robe i inženjering, OIB 32280738674</item>
      <item>HEP-Operator distribucijskog sustava d.o.o. za distribuciju i opskrbu električne energije  ELEKTRODALMACIJA SPLIT, OIB 46830600751</item>
      <item>HRVATSKE ŠUME društvo s ograničenom odgovornošću, OIB 69693144506</item>
      <item>Hrvatska radiotelevizija, OIB 68419124305</item>
      <item>HYPO - LEASING STEIERMARK društvo s ograničenom odgovornošću za usluge, OIB 64646464586</item>
      <item>Credo banka dioničko društvo "u stečaju", OIB 94141384086</item>
      <item>TRGOMETAL za proizvodnju, trgovinu i usluge, društvo s ograničenom odgovornošću, OIB 14669056208</item>
      <item>HRVATSKA POŠTANSKA BANKA, dioničko društvo, OIB 87939104217</item>
      <item>KVARNER VIENNA INSURANCE GROUP dioničko društvo za osiguranje, OIB 52848403362</item>
      <item>DŽAMBO STAKLO d.o.o. za proizvodnju i obradu stakla, OIB 15147758022</item>
      <item>MICRONIC, d.o.o. za proizvodnju, trgovinu i usluge, OIB 89489773101</item>
      <item>EURAL d.o.o. za proizvodnju i trgovinu, OIB 87435755785</item>
      <item>NIN ELEKTROCOMMERCE, d.o.o. za trgovinu, usluge i proizvodnju elektroopreme, OIB 79652872175</item>
      <item>LEGEA ŠPORT d.o.o. za trgovinu, OIB 44892488481</item>
      <item>Hrvatski Telekom d.d., OIB 81793146560</item>
      <item>GORTAN-ZADAR društvo s ograničenom odgovornošću za poslove u građevinarstvu, OIB 72185476666</item>
      <item>POTENCIJAL za inženjering i usluge društvo s ograničenom odgovornošću, OIB 80072940561</item>
      <item>WORK, društvo s ograničenom odgovornošću za građevinarstvo, trgovinu, ugostiteljstvo i cestovni prijevoz, OIB 46872257987</item>
    </derivirana_varijabla>
  </DomainObject.Predmet.StrankaListNazivFormatedOIB>
  <DomainObject.Predmet.ProtuStrankaListFormated>
    <izvorni_sadrzaj>
      <item>ALDIKO, d.o.o. za proizvodnju,trgovinu i usluge "u stečaju"</item>
    </izvorni_sadrzaj>
    <derivirana_varijabla naziv="DomainObject.Predmet.ProtuStrankaListFormated_1">
      <item>ALDIKO, d.o.o. za proizvodnju,trgovinu i usluge "u stečaju"</item>
    </derivirana_varijabla>
  </DomainObject.Predmet.ProtuStrankaListFormated>
  <DomainObject.Predmet.ProtuStrankaListFormatedOIB>
    <izvorni_sadrzaj>
      <item>ALDIKO, d.o.o. za proizvodnju,trgovinu i usluge "u stečaju", OIB 86695892107</item>
    </izvorni_sadrzaj>
    <derivirana_varijabla naziv="DomainObject.Predmet.ProtuStrankaListFormatedOIB_1">
      <item>ALDIKO, d.o.o. za proizvodnju,trgovinu i usluge "u stečaju", OIB 86695892107</item>
    </derivirana_varijabla>
  </DomainObject.Predmet.ProtuStrankaListFormatedOIB>
  <DomainObject.Predmet.ProtuStrankaListFormatedWithAdress>
    <izvorni_sadrzaj>
      <item>ALDIKO, d.o.o. za proizvodnju,trgovinu i usluge "u stečaju", Zagvozd/bb, 21270 Zagvozd</item>
    </izvorni_sadrzaj>
    <derivirana_varijabla naziv="DomainObject.Predmet.ProtuStrankaListFormatedWithAdress_1">
      <item>ALDIKO, d.o.o. za proizvodnju,trgovinu i usluge "u stečaju", Zagvozd/bb, 21270 Zagvozd</item>
    </derivirana_varijabla>
  </DomainObject.Predmet.ProtuStrankaListFormatedWithAdress>
  <DomainObject.Predmet.ProtuStrankaListFormatedWithAdressOIB>
    <izvorni_sadrzaj>
      <item>ALDIKO, d.o.o. za proizvodnju,trgovinu i usluge "u stečaju", OIB 86695892107, Zagvozd/bb, 21270 Zagvozd</item>
    </izvorni_sadrzaj>
    <derivirana_varijabla naziv="DomainObject.Predmet.ProtuStrankaListFormatedWithAdressOIB_1">
      <item>ALDIKO, d.o.o. za proizvodnju,trgovinu i usluge "u stečaju", OIB 86695892107, Zagvozd/bb, 21270 Zagvozd</item>
    </derivirana_varijabla>
  </DomainObject.Predmet.ProtuStrankaListFormatedWithAdressOIB>
  <DomainObject.Predmet.ProtuStrankaListNazivFormated>
    <izvorni_sadrzaj>
      <item>ALDIKO, d.o.o. za proizvodnju,trgovinu i usluge "u stečaju"</item>
    </izvorni_sadrzaj>
    <derivirana_varijabla naziv="DomainObject.Predmet.ProtuStrankaListNazivFormated_1">
      <item>ALDIKO, d.o.o. za proizvodnju,trgovinu i usluge "u stečaju"</item>
    </derivirana_varijabla>
  </DomainObject.Predmet.ProtuStrankaListNazivFormated>
  <DomainObject.Predmet.ProtuStrankaListNazivFormatedOIB>
    <izvorni_sadrzaj>
      <item>ALDIKO, d.o.o. za proizvodnju,trgovinu i usluge "u stečaju", OIB 86695892107</item>
    </izvorni_sadrzaj>
    <derivirana_varijabla naziv="DomainObject.Predmet.ProtuStrankaListNazivFormatedOIB_1">
      <item>ALDIKO, d.o.o. za proizvodnju,trgovinu i usluge "u stečaju", OIB 86695892107</item>
    </derivirana_varijabla>
  </DomainObject.Predmet.ProtuStrankaListNazivFormatedOIB>
  <DomainObject.Predmet.OstaliListFormated>
    <izvorni_sadrzaj>
      <item>Odvjetničko društvo ŠIŠKO i partneri, j.t.d. punomoćnik sudionika u postupku OTP banka Hrvatska dioničko društvo</item>
      <item>NARODNE NOVINE, dioničko društvo za izdavanje i tiskanje Službenog lista Republike Hrvatske, službenih i drugih obrazaca te </item>
      <item>HRVATSKA POŠTANSKA BANKA, dioničko društvo</item>
      <item>Ivan Galić</item>
      <item>ANTE MRKONJIĆ dipl. iur.</item>
      <item>Credo banka dioničko društvo "u stečaju"</item>
      <item>Županijsko državno odvjetništvo Građanskko upravni odjel Split punomoćnik sudionika u postupku Ministarstvo gospodarstva, rada i poduzetništva</item>
      <item>Mladen Ćorić punomoćnik sudionika u postupku LOCAT CROATIA društvo s ograničenom odgovornošću za trgovinu i usluge</item>
      <item>Ivica Didak punomoćnik sudionika u postupku GU društvo s ograničenom odgovornošću za trgovinu i zastupanje</item>
      <item>Marina Tončić-Bota punomoćnik sudionika u postupku TRAST međunarodno otpremništvo, dioničko društvo</item>
      <item>Nada Badurina punomoćnik sudionika u postupku FORMATOR SIGURNOSNA STAKLA d. o. o.</item>
      <item>Ljerka Šmit-primorac punomoćnik sudionika u postupku STROJOPROMET-ZAGREB d.o.o.</item>
      <item>Branko Vukšić</item>
      <item>Odvjetničko društvo TOMIĆ &amp; ŠUŠNJAR j.t.d. u likvidaciji punomoćnik sudionika u postupku HRVATSKE ŠUME društvo s ograničenom odgovornošću</item>
      <item>MADIRAZZA &amp; PARTNERI, odvjetničko društvo punomoćnik sudionika u postupku Hrvatska radiotelevizija</item>
      <item>Odvjetničko društvo HAČIĆ, KALLAY &amp; PARTNERI, društvo s ograničenom odgovornošću punomoćnik sudionika u postupku HYPO - LEASING STEIERMARK društvo s ograničenom odgovornošću za usluge</item>
      <item>BRANKO VUKUŠIĆ punomoćnik sudionika u postupku EUROINSPEKT - DRVOKONTROLA društvo s ograničenom odgovornošću za kontrolu robe i inženjering</item>
      <item>Odvjetničko društvo Vukić,Jelušić,Šulina,Stanković,Jurcan&amp;Jabuka punomoćnik sudionika u postupku KVARNER VIENNA INSURANCE GROUP dioničko društvo za osiguranje</item>
      <item>Ana Smoljan Zanki punomoćnik sudionika u postupku NIN ELEKTROCOMMERCE, d.o.o. za trgovinu, usluge i proizvodnju elektroopreme</item>
      <item>Jadranko Vidović</item>
      <item>Ankica Čenić dipl. oec.</item>
      <item>FOND ZA RAZVOJ I ZAPOŠLJAVANJE ZAGREB</item>
      <item>Ministarstvo gospodarstva, rada i poduzetništva</item>
      <item>Visoki trgovački sud</item>
      <item>Općinski sud Imotski Zemljišnoknjižni odjel Imotski</item>
      <item>Općinski sud Trogir Zemljišno knjižnji odjel</item>
      <item>Općinski sud Imotski Ovršni odjel</item>
      <item>Porezna uprava Ispostava Trogir</item>
      <item>Porezna uprava Split Ispostava Imotski</item>
      <item>Trgovački sud Split Oglasna ploča</item>
      <item>Trgovački sud Split Registarski odjel</item>
      <item>Nikola Jurić</item>
      <item>Porezna uprava Ispostava Imotski</item>
      <item>Hrvatska banka za obnovu i razvitak</item>
      <item>OTP banka Hrvatska dioničko društvo</item>
      <item>Trgovački sud Split Računovodstvo</item>
      <item>Trgovački sud Split Pisarnica</item>
      <item>Financijska agencija REGIONALNI CENTAR SPLIT</item>
      <item>Grgić &amp; Partneri odvjetničko društvo j.t.d.</item>
      <item>MINISTARSTVO PODUZETNIŠTVA I OBRTA</item>
      <item>MINISTARSTVO FINANCIJA RH Odjel za naplatu državnih jamstava, potraživanja po javnom dugu i ovrhu</item>
      <item>KRAH društvo s ograničenom odgovornošću za proizvodnju</item>
    </izvorni_sadrzaj>
    <derivirana_varijabla naziv="DomainObject.Predmet.OstaliListFormated_1">
      <item>Odvjetničko društvo ŠIŠKO i partneri, j.t.d. punomoćnik sudionika u postupku OTP banka Hrvatska dioničko društvo</item>
      <item>NARODNE NOVINE, dioničko društvo za izdavanje i tiskanje Službenog lista Republike Hrvatske, službenih i drugih obrazaca te </item>
      <item>HRVATSKA POŠTANSKA BANKA, dioničko društvo</item>
      <item>Ivan Galić</item>
      <item>ANTE MRKONJIĆ dipl. iur.</item>
      <item>Credo banka dioničko društvo "u stečaju"</item>
      <item>Županijsko državno odvjetništvo Građanskko upravni odjel Split punomoćnik sudionika u postupku Ministarstvo gospodarstva, rada i poduzetništva</item>
      <item>Mladen Ćorić punomoćnik sudionika u postupku LOCAT CROATIA društvo s ograničenom odgovornošću za trgovinu i usluge</item>
      <item>Ivica Didak punomoćnik sudionika u postupku GU društvo s ograničenom odgovornošću za trgovinu i zastupanje</item>
      <item>Marina Tončić-Bota punomoćnik sudionika u postupku TRAST međunarodno otpremništvo, dioničko društvo</item>
      <item>Nada Badurina punomoćnik sudionika u postupku FORMATOR SIGURNOSNA STAKLA d. o. o.</item>
      <item>Ljerka Šmit-primorac punomoćnik sudionika u postupku STROJOPROMET-ZAGREB d.o.o.</item>
      <item>Branko Vukšić</item>
      <item>Odvjetničko društvo TOMIĆ &amp; ŠUŠNJAR j.t.d. u likvidaciji punomoćnik sudionika u postupku HRVATSKE ŠUME društvo s ograničenom odgovornošću</item>
      <item>MADIRAZZA &amp; PARTNERI, odvjetničko društvo punomoćnik sudionika u postupku Hrvatska radiotelevizija</item>
      <item>Odvjetničko društvo HAČIĆ, KALLAY &amp; PARTNERI, društvo s ograničenom odgovornošću punomoćnik sudionika u postupku HYPO - LEASING STEIERMARK društvo s ograničenom odgovornošću za usluge</item>
      <item>BRANKO VUKUŠIĆ punomoćnik sudionika u postupku EUROINSPEKT - DRVOKONTROLA društvo s ograničenom odgovornošću za kontrolu robe i inženjering</item>
      <item>Odvjetničko društvo Vukić,Jelušić,Šulina,Stanković,Jurcan&amp;Jabuka punomoćnik sudionika u postupku KVARNER VIENNA INSURANCE GROUP dioničko društvo za osiguranje</item>
      <item>Ana Smoljan Zanki punomoćnik sudionika u postupku NIN ELEKTROCOMMERCE, d.o.o. za trgovinu, usluge i proizvodnju elektroopreme</item>
      <item>Jadranko Vidović</item>
      <item>Ankica Čenić dipl. oec.</item>
      <item>FOND ZA RAZVOJ I ZAPOŠLJAVANJE ZAGREB</item>
      <item>Ministarstvo gospodarstva, rada i poduzetništva</item>
      <item>Visoki trgovački sud</item>
      <item>Općinski sud Imotski Zemljišnoknjižni odjel Imotski</item>
      <item>Općinski sud Trogir Zemljišno knjižnji odjel</item>
      <item>Općinski sud Imotski Ovršni odjel</item>
      <item>Porezna uprava Ispostava Trogir</item>
      <item>Porezna uprava Split Ispostava Imotski</item>
      <item>Trgovački sud Split Oglasna ploča</item>
      <item>Trgovački sud Split Registarski odjel</item>
      <item>Nikola Jurić</item>
      <item>Porezna uprava Ispostava Imotski</item>
      <item>Hrvatska banka za obnovu i razvitak</item>
      <item>OTP banka Hrvatska dioničko društvo</item>
      <item>Trgovački sud Split Računovodstvo</item>
      <item>Trgovački sud Split Pisarnica</item>
      <item>Financijska agencija REGIONALNI CENTAR SPLIT</item>
      <item>Grgić &amp; Partneri odvjetničko društvo j.t.d.</item>
      <item>MINISTARSTVO PODUZETNIŠTVA I OBRTA</item>
      <item>MINISTARSTVO FINANCIJA RH Odjel za naplatu državnih jamstava, potraživanja po javnom dugu i ovrhu</item>
      <item>KRAH društvo s ograničenom odgovornošću za proizvodnju</item>
    </derivirana_varijabla>
  </DomainObject.Predmet.OstaliListFormated>
  <DomainObject.Predmet.OstaliListFormatedOIB>
    <izvorni_sadrzaj>
      <item>Odvjetničko društvo ŠIŠKO i partneri, j.t.d., OIB 20314590488 punomoćnik sudionika u postupku OTP banka Hrvatska dioničko društvo</item>
      <item>NARODNE NOVINE, dioničko društvo za izdavanje i tiskanje Službenog lista Republike Hrvatske, službenih i drugih obrazaca te , OIB 64546066176</item>
      <item>HRVATSKA POŠTANSKA BANKA, dioničko društvo, OIB 87939104217</item>
      <item>Ivan Galić</item>
      <item>ANTE MRKONJIĆ dipl. iur., OIB 84299598589</item>
      <item>Credo banka dioničko društvo "u stečaju", OIB 94141384086</item>
      <item>Županijsko državno odvjetništvo Građanskko upravni odjel Split punomoćnik sudionika u postupku Ministarstvo gospodarstva, rada i poduzetništva</item>
      <item>Mladen Ćorić, OIB 11835965307 punomoćnik sudionika u postupku LOCAT CROATIA društvo s ograničenom odgovornošću za trgovinu i usluge</item>
      <item>Ivica Didak, OIB 76700337614 punomoćnik sudionika u postupku GU društvo s ograničenom odgovornošću za trgovinu i zastupanje</item>
      <item>Marina Tončić-Bota punomoćnik sudionika u postupku TRAST međunarodno otpremništvo, dioničko društvo</item>
      <item>Nada Badurina punomoćnik sudionika u postupku FORMATOR SIGURNOSNA STAKLA d. o. o.</item>
      <item>Ljerka Šmit-primorac, OIB 23649115570 punomoćnik sudionika u postupku STROJOPROMET-ZAGREB d.o.o.</item>
      <item>Branko Vukšić</item>
      <item>Odvjetničko društvo TOMIĆ &amp; ŠUŠNJAR j.t.d. u likvidaciji, OIB 56842995878 punomoćnik sudionika u postupku HRVATSKE ŠUME društvo s ograničenom odgovornošću</item>
      <item>MADIRAZZA &amp; PARTNERI, odvjetničko društvo, OIB 37462847637 punomoćnik sudionika u postupku Hrvatska radiotelevizija</item>
      <item>Odvjetničko društvo HAČIĆ, KALLAY &amp; PARTNERI, društvo s ograničenom odgovornošću, OIB 86709918716 punomoćnik sudionika u postupku HYPO - LEASING STEIERMARK društvo s ograničenom odgovornošću za usluge</item>
      <item>BRANKO VUKUŠIĆ punomoćnik sudionika u postupku EUROINSPEKT - DRVOKONTROLA društvo s ograničenom odgovornošću za kontrolu robe i inženjering</item>
      <item>Odvjetničko društvo Vukić,Jelušić,Šulina,Stanković,Jurcan&amp;Jabuka punomoćnik sudionika u postupku KVARNER VIENNA INSURANCE GROUP dioničko društvo za osiguranje</item>
      <item>Ana Smoljan Zanki punomoćnik sudionika u postupku NIN ELEKTROCOMMERCE, d.o.o. za trgovinu, usluge i proizvodnju elektroopreme</item>
      <item>Jadranko Vidović</item>
      <item>Ankica Čenić dipl. oec., OIB 67541309757</item>
      <item>FOND ZA RAZVOJ I ZAPOŠLJAVANJE ZAGREB</item>
      <item>Ministarstvo gospodarstva, rada i poduzetništva</item>
      <item>Visoki trgovački sud, OIB 97349366519</item>
      <item>Općinski sud Imotski Zemljišnoknjižni odjel Imotski, OIB 47973067824</item>
      <item>Općinski sud Trogir Zemljišno knjižnji odjel, OIB 43584763981</item>
      <item>Općinski sud Imotski Ovršni odjel, OIB 47973067824</item>
      <item>Porezna uprava Ispostava Trogir, OIB </item>
      <item>Porezna uprava Split Ispostava Imotski</item>
      <item>Trgovački sud Split Oglasna ploča, OIB 30842297926</item>
      <item>Trgovački sud Split Registarski odjel, OIB 30842297926</item>
      <item>Nikola Jurić</item>
      <item>Porezna uprava Ispostava Imotski</item>
      <item>Hrvatska banka za obnovu i razvitak, OIB 26702280390</item>
      <item>OTP banka Hrvatska dioničko društvo, OIB 52508873833</item>
      <item>Trgovački sud Split Računovodstvo, OIB 30842297926</item>
      <item>Trgovački sud Split Pisarnica, OIB 30842297926</item>
      <item>Financijska agencija REGIONALNI CENTAR SPLIT, OIB 85821130368</item>
      <item>Grgić &amp; Partneri odvjetničko društvo j.t.d., OIB 16457179668</item>
      <item>MINISTARSTVO PODUZETNIŠTVA I OBRTA</item>
      <item>MINISTARSTVO FINANCIJA RH Odjel za naplatu državnih jamstava, potraživanja po javnom dugu i ovrhu, OIB 18683136487</item>
      <item>KRAH društvo s ograničenom odgovornošću za proizvodnju, OIB 24923144098</item>
    </izvorni_sadrzaj>
    <derivirana_varijabla naziv="DomainObject.Predmet.OstaliListFormatedOIB_1">
      <item>Odvjetničko društvo ŠIŠKO i partneri, j.t.d., OIB 20314590488 punomoćnik sudionika u postupku OTP banka Hrvatska dioničko društvo</item>
      <item>NARODNE NOVINE, dioničko društvo za izdavanje i tiskanje Službenog lista Republike Hrvatske, službenih i drugih obrazaca te , OIB 64546066176</item>
      <item>HRVATSKA POŠTANSKA BANKA, dioničko društvo, OIB 87939104217</item>
      <item>Ivan Galić</item>
      <item>ANTE MRKONJIĆ dipl. iur., OIB 84299598589</item>
      <item>Credo banka dioničko društvo "u stečaju", OIB 94141384086</item>
      <item>Županijsko državno odvjetništvo Građanskko upravni odjel Split punomoćnik sudionika u postupku Ministarstvo gospodarstva, rada i poduzetništva</item>
      <item>Mladen Ćorić, OIB 11835965307 punomoćnik sudionika u postupku LOCAT CROATIA društvo s ograničenom odgovornošću za trgovinu i usluge</item>
      <item>Ivica Didak, OIB 76700337614 punomoćnik sudionika u postupku GU društvo s ograničenom odgovornošću za trgovinu i zastupanje</item>
      <item>Marina Tončić-Bota punomoćnik sudionika u postupku TRAST međunarodno otpremništvo, dioničko društvo</item>
      <item>Nada Badurina punomoćnik sudionika u postupku FORMATOR SIGURNOSNA STAKLA d. o. o.</item>
      <item>Ljerka Šmit-primorac, OIB 23649115570 punomoćnik sudionika u postupku STROJOPROMET-ZAGREB d.o.o.</item>
      <item>Branko Vukšić</item>
      <item>Odvjetničko društvo TOMIĆ &amp; ŠUŠNJAR j.t.d. u likvidaciji, OIB 56842995878 punomoćnik sudionika u postupku HRVATSKE ŠUME društvo s ograničenom odgovornošću</item>
      <item>MADIRAZZA &amp; PARTNERI, odvjetničko društvo, OIB 37462847637 punomoćnik sudionika u postupku Hrvatska radiotelevizija</item>
      <item>Odvjetničko društvo HAČIĆ, KALLAY &amp; PARTNERI, društvo s ograničenom odgovornošću, OIB 86709918716 punomoćnik sudionika u postupku HYPO - LEASING STEIERMARK društvo s ograničenom odgovornošću za usluge</item>
      <item>BRANKO VUKUŠIĆ punomoćnik sudionika u postupku EUROINSPEKT - DRVOKONTROLA društvo s ograničenom odgovornošću za kontrolu robe i inženjering</item>
      <item>Odvjetničko društvo Vukić,Jelušić,Šulina,Stanković,Jurcan&amp;Jabuka punomoćnik sudionika u postupku KVARNER VIENNA INSURANCE GROUP dioničko društvo za osiguranje</item>
      <item>Ana Smoljan Zanki punomoćnik sudionika u postupku NIN ELEKTROCOMMERCE, d.o.o. za trgovinu, usluge i proizvodnju elektroopreme</item>
      <item>Jadranko Vidović</item>
      <item>Ankica Čenić dipl. oec., OIB 67541309757</item>
      <item>FOND ZA RAZVOJ I ZAPOŠLJAVANJE ZAGREB</item>
      <item>Ministarstvo gospodarstva, rada i poduzetništva</item>
      <item>Visoki trgovački sud, OIB 97349366519</item>
      <item>Općinski sud Imotski Zemljišnoknjižni odjel Imotski, OIB 47973067824</item>
      <item>Općinski sud Trogir Zemljišno knjižnji odjel, OIB 43584763981</item>
      <item>Općinski sud Imotski Ovršni odjel, OIB 47973067824</item>
      <item>Porezna uprava Ispostava Trogir, OIB </item>
      <item>Porezna uprava Split Ispostava Imotski</item>
      <item>Trgovački sud Split Oglasna ploča, OIB 30842297926</item>
      <item>Trgovački sud Split Registarski odjel, OIB 30842297926</item>
      <item>Nikola Jurić</item>
      <item>Porezna uprava Ispostava Imotski</item>
      <item>Hrvatska banka za obnovu i razvitak, OIB 26702280390</item>
      <item>OTP banka Hrvatska dioničko društvo, OIB 52508873833</item>
      <item>Trgovački sud Split Računovodstvo, OIB 30842297926</item>
      <item>Trgovački sud Split Pisarnica, OIB 30842297926</item>
      <item>Financijska agencija REGIONALNI CENTAR SPLIT, OIB 85821130368</item>
      <item>Grgić &amp; Partneri odvjetničko društvo j.t.d., OIB 16457179668</item>
      <item>MINISTARSTVO PODUZETNIŠTVA I OBRTA</item>
      <item>MINISTARSTVO FINANCIJA RH Odjel za naplatu državnih jamstava, potraživanja po javnom dugu i ovrhu, OIB 18683136487</item>
      <item>KRAH društvo s ograničenom odgovornošću za proizvodnju, OIB 24923144098</item>
    </derivirana_varijabla>
  </DomainObject.Predmet.OstaliListFormatedOIB>
  <DomainObject.Predmet.OstaliListFormatedWithAdress>
    <izvorni_sadrzaj>
      <item>Odvjetničko društvo ŠIŠKO i partneri, j.t.d., Lovretska 1, Split punomoćnik sudionika u postupku OTP banka Hrvatska dioničko društvo</item>
      <item>NARODNE NOVINE, dioničko društvo za izdavanje i tiskanje Službenog lista Republike Hrvatske, službenih i drugih obrazaca te , Savski Gaj XIII. put 6, 10000 Zagreb</item>
      <item>HRVATSKA POŠTANSKA BANKA, dioničko društvo, Jurišićeva 4, 10000 Zagreb</item>
      <item>Ivan Galić, Vrh Visoke 10, 21000 Split</item>
      <item>ANTE MRKONJIĆ dipl. iur., Kneza Domagoja 3, 21260 Zmijavci</item>
      <item>Credo banka dioničko društvo "u stečaju", Zrinjsko-Frankopanska 58, Split</item>
      <item>Županijsko državno odvjetništvo Građanskko upravni odjel Split, 21000 Split punomoćnik sudionika u postupku Ministarstvo gospodarstva, rada i poduzetništva</item>
      <item>Mladen Ćorić, Trg Francuske Republike 12, 10000 Zagreb punomoćnik sudionika u postupku LOCAT CROATIA društvo s ograničenom odgovornošću za trgovinu i usluge</item>
      <item>Ivica Didak, Velimira Škorpika 24, 10000 Zagreb punomoćnik sudionika u postupku GU društvo s ograničenom odgovornošću za trgovinu i zastupanje</item>
      <item>Marina Tončić-Bota, Teslina 3/II, 21000 Split punomoćnik sudionika u postupku TRAST međunarodno otpremništvo, dioničko društvo</item>
      <item>Nada Badurina, Ribarska 4, 51000 Rijeka punomoćnik sudionika u postupku FORMATOR SIGURNOSNA STAKLA d. o. o.</item>
      <item>Ljerka Šmit-primorac, Nehruov Trg 44, Zagreb punomoćnik sudionika u postupku STROJOPROMET-ZAGREB d.o.o.</item>
      <item>Branko Vukšić, Republike Austrije 17/I, 10000 Zagreb</item>
      <item>Odvjetničko društvo TOMIĆ &amp; ŠUŠNJAR j.t.d. u likvidaciji, Zelinska 2/1, 10000 Zagreb punomoćnik sudionika u postupku HRVATSKE ŠUME društvo s ograničenom odgovornošću</item>
      <item>MADIRAZZA &amp; PARTNERI, odvjetničko društvo, Masarykova 21, 10000 Zagreb punomoćnik sudionika u postupku Hrvatska radiotelevizija</item>
      <item>Odvjetničko društvo HAČIĆ, KALLAY &amp; PARTNERI, društvo s ograničenom odgovornošću, Ilica 1/A, 10000 Zagreb punomoćnik sudionika u postupku HYPO - LEASING STEIERMARK društvo s ograničenom odgovornošću za usluge</item>
      <item>BRANKO VUKUŠIĆ, Republike Austrije 17/I, 10000 Zagreb punomoćnik sudionika u postupku EUROINSPEKT - DRVOKONTROLA društvo s ograničenom odgovornošću za kontrolu robe i inženjering</item>
      <item>Odvjetničko društvo Vukić,Jelušić,Šulina,Stanković,Jurcan&amp;Jabuka, Nikole Telse 9/V-VI, 51000 Rijeka punomoćnik sudionika u postupku KVARNER VIENNA INSURANCE GROUP dioničko društvo za osiguranje</item>
      <item>Ana Smoljan Zanki, Trg kneza Višeslava 6, 23000 Zadar punomoćnik sudionika u postupku NIN ELEKTROCOMMERCE, d.o.o. za trgovinu, usluge i proizvodnju elektroopreme</item>
      <item>Jadranko Vidović, Mažuranićevo šetalište  55, 21000 Split</item>
      <item>Ankica Čenić dipl. oec., Pupačićeva 1, 21000 Split</item>
      <item>FOND ZA RAZVOJ I ZAPOŠLJAVANJE ZAGREB, Preobraženska 4/IV, 10000 Zagreb</item>
      <item>Ministarstvo gospodarstva, rada i poduzetništva, Ulica grada Vukovara 78, 10000 Zagreb</item>
      <item>Visoki trgovački sud, Berislavićeva 11, 10000 Zagreb</item>
      <item>Općinski sud Imotski Zemljišnoknjižni odjel Imotski, Dr. Ante Starčevića 23, 21260 Imotski</item>
      <item>Općinski sud Trogir Zemljišno knjižnji odjel, Obala Bana Berislavića 1, 21220 Trogir</item>
      <item>Općinski sud Imotski Ovršni odjel, A. Starčevića 23, 21260 Imotski</item>
      <item>Porezna uprava Ispostava Trogir, Blaža Jurja Trogiranina 1, 21220 Trogir</item>
      <item>Porezna uprava Split Ispostava Imotski, Ante Starčevića bb, 21260 Imotski</item>
      <item>Trgovački sud Split Oglasna ploča, Sukoišanska 6, 21000 Split</item>
      <item>Trgovački sud Split Registarski odjel, Sukoišanska 6, 21000 Split</item>
      <item>Nikola Jurić, B.Berislavića 5, 21 000 Split</item>
      <item>Porezna uprava Ispostava Imotski, Ante Starčevića 23, 21260 Imotski</item>
      <item>Hrvatska banka za obnovu i razvitak, Strosmayerov trg 9, 10000 Zagreb</item>
      <item>OTP banka Hrvatska dioničko društvo, Ulica Domovinskog rata 3, Zadar</item>
      <item>Trgovački sud Split Računovodstvo, Sukoišanska 6, 21000 Split</item>
      <item>Trgovački sud Split Pisarnica, Sukoišanska 6, 21000 Split</item>
      <item>Financijska agencija REGIONALNI CENTAR SPLIT, Mažuranićevo šetalilšte 24 b, 21000 Split</item>
      <item>Grgić &amp; Partneri odvjetničko društvo j.t.d., Put Supavla 1/II, 21000 Split</item>
      <item>MINISTARSTVO PODUZETNIŠTVA I OBRTA, Ulica grada Vukovara 78, 10000 Zagreb</item>
      <item>MINISTARSTVO FINANCIJA RH Odjel za naplatu državnih jamstava, potraživanja po javnom dugu i ovrhu, Katančićeva 5, 10000 Zagreb</item>
      <item>KRAH društvo s ograničenom odgovornošću za proizvodnju, Fra Ivana Rožića 23, 21276 Vrgorac</item>
    </izvorni_sadrzaj>
    <derivirana_varijabla naziv="DomainObject.Predmet.OstaliListFormatedWithAdress_1">
      <item>Odvjetničko društvo ŠIŠKO i partneri, j.t.d., Lovretska 1, Split punomoćnik sudionika u postupku OTP banka Hrvatska dioničko društvo</item>
      <item>NARODNE NOVINE, dioničko društvo za izdavanje i tiskanje Službenog lista Republike Hrvatske, službenih i drugih obrazaca te , Savski Gaj XIII. put 6, 10000 Zagreb</item>
      <item>HRVATSKA POŠTANSKA BANKA, dioničko društvo, Jurišićeva 4, 10000 Zagreb</item>
      <item>Ivan Galić, Vrh Visoke 10, 21000 Split</item>
      <item>ANTE MRKONJIĆ dipl. iur., Kneza Domagoja 3, 21260 Zmijavci</item>
      <item>Credo banka dioničko društvo "u stečaju", Zrinjsko-Frankopanska 58, Split</item>
      <item>Županijsko državno odvjetništvo Građanskko upravni odjel Split, 21000 Split punomoćnik sudionika u postupku Ministarstvo gospodarstva, rada i poduzetništva</item>
      <item>Mladen Ćorić, Trg Francuske Republike 12, 10000 Zagreb punomoćnik sudionika u postupku LOCAT CROATIA društvo s ograničenom odgovornošću za trgovinu i usluge</item>
      <item>Ivica Didak, Velimira Škorpika 24, 10000 Zagreb punomoćnik sudionika u postupku GU društvo s ograničenom odgovornošću za trgovinu i zastupanje</item>
      <item>Marina Tončić-Bota, Teslina 3/II, 21000 Split punomoćnik sudionika u postupku TRAST međunarodno otpremništvo, dioničko društvo</item>
      <item>Nada Badurina, Ribarska 4, 51000 Rijeka punomoćnik sudionika u postupku FORMATOR SIGURNOSNA STAKLA d. o. o.</item>
      <item>Ljerka Šmit-primorac, Nehruov Trg 44, Zagreb punomoćnik sudionika u postupku STROJOPROMET-ZAGREB d.o.o.</item>
      <item>Branko Vukšić, Republike Austrije 17/I, 10000 Zagreb</item>
      <item>Odvjetničko društvo TOMIĆ &amp; ŠUŠNJAR j.t.d. u likvidaciji, Zelinska 2/1, 10000 Zagreb punomoćnik sudionika u postupku HRVATSKE ŠUME društvo s ograničenom odgovornošću</item>
      <item>MADIRAZZA &amp; PARTNERI, odvjetničko društvo, Masarykova 21, 10000 Zagreb punomoćnik sudionika u postupku Hrvatska radiotelevizija</item>
      <item>Odvjetničko društvo HAČIĆ, KALLAY &amp; PARTNERI, društvo s ograničenom odgovornošću, Ilica 1/A, 10000 Zagreb punomoćnik sudionika u postupku HYPO - LEASING STEIERMARK društvo s ograničenom odgovornošću za usluge</item>
      <item>BRANKO VUKUŠIĆ, Republike Austrije 17/I, 10000 Zagreb punomoćnik sudionika u postupku EUROINSPEKT - DRVOKONTROLA društvo s ograničenom odgovornošću za kontrolu robe i inženjering</item>
      <item>Odvjetničko društvo Vukić,Jelušić,Šulina,Stanković,Jurcan&amp;Jabuka, Nikole Telse 9/V-VI, 51000 Rijeka punomoćnik sudionika u postupku KVARNER VIENNA INSURANCE GROUP dioničko društvo za osiguranje</item>
      <item>Ana Smoljan Zanki, Trg kneza Višeslava 6, 23000 Zadar punomoćnik sudionika u postupku NIN ELEKTROCOMMERCE, d.o.o. za trgovinu, usluge i proizvodnju elektroopreme</item>
      <item>Jadranko Vidović, Mažuranićevo šetalište  55, 21000 Split</item>
      <item>Ankica Čenić dipl. oec., Pupačićeva 1, 21000 Split</item>
      <item>FOND ZA RAZVOJ I ZAPOŠLJAVANJE ZAGREB, Preobraženska 4/IV, 10000 Zagreb</item>
      <item>Ministarstvo gospodarstva, rada i poduzetništva, Ulica grada Vukovara 78, 10000 Zagreb</item>
      <item>Visoki trgovački sud, Berislavićeva 11, 10000 Zagreb</item>
      <item>Općinski sud Imotski Zemljišnoknjižni odjel Imotski, Dr. Ante Starčevića 23, 21260 Imotski</item>
      <item>Općinski sud Trogir Zemljišno knjižnji odjel, Obala Bana Berislavića 1, 21220 Trogir</item>
      <item>Općinski sud Imotski Ovršni odjel, A. Starčevića 23, 21260 Imotski</item>
      <item>Porezna uprava Ispostava Trogir, Blaža Jurja Trogiranina 1, 21220 Trogir</item>
      <item>Porezna uprava Split Ispostava Imotski, Ante Starčevića bb, 21260 Imotski</item>
      <item>Trgovački sud Split Oglasna ploča, Sukoišanska 6, 21000 Split</item>
      <item>Trgovački sud Split Registarski odjel, Sukoišanska 6, 21000 Split</item>
      <item>Nikola Jurić, B.Berislavića 5, 21 000 Split</item>
      <item>Porezna uprava Ispostava Imotski, Ante Starčevića 23, 21260 Imotski</item>
      <item>Hrvatska banka za obnovu i razvitak, Strosmayerov trg 9, 10000 Zagreb</item>
      <item>OTP banka Hrvatska dioničko društvo, Ulica Domovinskog rata 3, Zadar</item>
      <item>Trgovački sud Split Računovodstvo, Sukoišanska 6, 21000 Split</item>
      <item>Trgovački sud Split Pisarnica, Sukoišanska 6, 21000 Split</item>
      <item>Financijska agencija REGIONALNI CENTAR SPLIT, Mažuranićevo šetalilšte 24 b, 21000 Split</item>
      <item>Grgić &amp; Partneri odvjetničko društvo j.t.d., Put Supavla 1/II, 21000 Split</item>
      <item>MINISTARSTVO PODUZETNIŠTVA I OBRTA, Ulica grada Vukovara 78, 10000 Zagreb</item>
      <item>MINISTARSTVO FINANCIJA RH Odjel za naplatu državnih jamstava, potraživanja po javnom dugu i ovrhu, Katančićeva 5, 10000 Zagreb</item>
      <item>KRAH društvo s ograničenom odgovornošću za proizvodnju, Fra Ivana Rožića 23, 21276 Vrgorac</item>
    </derivirana_varijabla>
  </DomainObject.Predmet.OstaliListFormatedWithAdress>
  <DomainObject.Predmet.OstaliListFormatedWithAdressOIB>
    <izvorni_sadrzaj>
      <item>Odvjetničko društvo ŠIŠKO i partneri, j.t.d., OIB 20314590488, Lovretska 1, Split punomoćnik sudionika u postupku OTP banka Hrvatska dioničko društvo</item>
      <item>NARODNE NOVINE, dioničko društvo za izdavanje i tiskanje Službenog lista Republike Hrvatske, službenih i drugih obrazaca te , OIB 64546066176, Savski Gaj XIII. put 6, 10000 Zagreb</item>
      <item>HRVATSKA POŠTANSKA BANKA, dioničko društvo, OIB 87939104217, Jurišićeva 4, 10000 Zagreb</item>
      <item>Ivan Galić, Vrh Visoke 10, 21000 Split</item>
      <item>ANTE MRKONJIĆ dipl. iur., OIB 84299598589, Kneza Domagoja 3, 21260 Zmijavci</item>
      <item>Credo banka dioničko društvo "u stečaju", OIB 94141384086, Zrinjsko-Frankopanska 58, Split</item>
      <item>Županijsko državno odvjetništvo Građanskko upravni odjel Split, 21000 Split punomoćnik sudionika u postupku Ministarstvo gospodarstva, rada i poduzetništva</item>
      <item>Mladen Ćorić, OIB 11835965307, Trg Francuske Republike 12, 10000 Zagreb punomoćnik sudionika u postupku LOCAT CROATIA društvo s ograničenom odgovornošću za trgovinu i usluge</item>
      <item>Ivica Didak, OIB 76700337614, Velimira Škorpika 24, 10000 Zagreb punomoćnik sudionika u postupku GU društvo s ograničenom odgovornošću za trgovinu i zastupanje</item>
      <item>Marina Tončić-Bota, Teslina 3/II, 21000 Split punomoćnik sudionika u postupku TRAST međunarodno otpremništvo, dioničko društvo</item>
      <item>Nada Badurina, Ribarska 4, 51000 Rijeka punomoćnik sudionika u postupku FORMATOR SIGURNOSNA STAKLA d. o. o.</item>
      <item>Ljerka Šmit-primorac, OIB 23649115570, Nehruov Trg 44, Zagreb punomoćnik sudionika u postupku STROJOPROMET-ZAGREB d.o.o.</item>
      <item>Branko Vukšić, Republike Austrije 17/I, 10000 Zagreb</item>
      <item>Odvjetničko društvo TOMIĆ &amp; ŠUŠNJAR j.t.d. u likvidaciji, OIB 56842995878, Zelinska 2/1, 10000 Zagreb punomoćnik sudionika u postupku HRVATSKE ŠUME društvo s ograničenom odgovornošću</item>
      <item>MADIRAZZA &amp; PARTNERI, odvjetničko društvo, OIB 37462847637, Masarykova 21, 10000 Zagreb punomoćnik sudionika u postupku Hrvatska radiotelevizija</item>
      <item>Odvjetničko društvo HAČIĆ, KALLAY &amp; PARTNERI, društvo s ograničenom odgovornošću, OIB 86709918716, Ilica 1/A, 10000 Zagreb punomoćnik sudionika u postupku HYPO - LEASING STEIERMARK društvo s ograničenom odgovornošću za usluge</item>
      <item>BRANKO VUKUŠIĆ, Republike Austrije 17/I, 10000 Zagreb punomoćnik sudionika u postupku EUROINSPEKT - DRVOKONTROLA društvo s ograničenom odgovornošću za kontrolu robe i inženjering</item>
      <item>Odvjetničko društvo Vukić,Jelušić,Šulina,Stanković,Jurcan&amp;Jabuka, Nikole Telse 9/V-VI, 51000 Rijeka punomoćnik sudionika u postupku KVARNER VIENNA INSURANCE GROUP dioničko društvo za osiguranje</item>
      <item>Ana Smoljan Zanki, Trg kneza Višeslava 6, 23000 Zadar punomoćnik sudionika u postupku NIN ELEKTROCOMMERCE, d.o.o. za trgovinu, usluge i proizvodnju elektroopreme</item>
      <item>Jadranko Vidović, Mažuranićevo šetalište  55, 21000 Split</item>
      <item>Ankica Čenić dipl. oec., OIB 67541309757, Pupačićeva 1, 21000 Split</item>
      <item>FOND ZA RAZVOJ I ZAPOŠLJAVANJE ZAGREB, Preobraženska 4/IV, 10000 Zagreb</item>
      <item>Ministarstvo gospodarstva, rada i poduzetništva, Ulica grada Vukovara 78, 10000 Zagreb</item>
      <item>Visoki trgovački sud, OIB 97349366519, Berislavićeva 11, 10000 Zagreb</item>
      <item>Općinski sud Imotski Zemljišnoknjižni odjel Imotski, OIB 47973067824, Dr. Ante Starčevića 23, 21260 Imotski</item>
      <item>Općinski sud Trogir Zemljišno knjižnji odjel, OIB 43584763981, Obala Bana Berislavića 1, 21220 Trogir</item>
      <item>Općinski sud Imotski Ovršni odjel, OIB 47973067824, A. Starčevića 23, 21260 Imotski</item>
      <item>Porezna uprava Ispostava Trogir, OIB , Blaža Jurja Trogiranina 1, 21220 Trogir</item>
      <item>Porezna uprava Split Ispostava Imotski, Ante Starčevića bb, 21260 Imotski</item>
      <item>Trgovački sud Split Oglasna ploča, OIB 30842297926, Sukoišanska 6, 21000 Split</item>
      <item>Trgovački sud Split Registarski odjel, OIB 30842297926, Sukoišanska 6, 21000 Split</item>
      <item>Nikola Jurić, B.Berislavića 5, 21 000 Split</item>
      <item>Porezna uprava Ispostava Imotski, Ante Starčevića 23, 21260 Imotski</item>
      <item>Hrvatska banka za obnovu i razvitak, OIB 26702280390, Strosmayerov trg 9, 10000 Zagreb</item>
      <item>OTP banka Hrvatska dioničko društvo, OIB 52508873833, Ulica Domovinskog rata 3, Zadar</item>
      <item>Trgovački sud Split Računovodstvo, OIB 30842297926, Sukoišanska 6, 21000 Split</item>
      <item>Trgovački sud Split Pisarnica, OIB 30842297926, Sukoišanska 6, 21000 Split</item>
      <item>Financijska agencija REGIONALNI CENTAR SPLIT, OIB 85821130368, Mažuranićevo šetalilšte 24 b, 21000 Split</item>
      <item>Grgić &amp; Partneri odvjetničko društvo j.t.d., OIB 16457179668, Put Supavla 1/II, 21000 Split</item>
      <item>MINISTARSTVO PODUZETNIŠTVA I OBRTA, Ulica grada Vukovara 78, 10000 Zagreb</item>
      <item>MINISTARSTVO FINANCIJA RH Odjel za naplatu državnih jamstava, potraživanja po javnom dugu i ovrhu, OIB 18683136487, Katančićeva 5, 10000 Zagreb</item>
      <item>KRAH društvo s ograničenom odgovornošću za proizvodnju, OIB 24923144098, Fra Ivana Rožića 23, 21276 Vrgorac</item>
    </izvorni_sadrzaj>
    <derivirana_varijabla naziv="DomainObject.Predmet.OstaliListFormatedWithAdressOIB_1">
      <item>Odvjetničko društvo ŠIŠKO i partneri, j.t.d., OIB 20314590488, Lovretska 1, Split punomoćnik sudionika u postupku OTP banka Hrvatska dioničko društvo</item>
      <item>NARODNE NOVINE, dioničko društvo za izdavanje i tiskanje Službenog lista Republike Hrvatske, službenih i drugih obrazaca te , OIB 64546066176, Savski Gaj XIII. put 6, 10000 Zagreb</item>
      <item>HRVATSKA POŠTANSKA BANKA, dioničko društvo, OIB 87939104217, Jurišićeva 4, 10000 Zagreb</item>
      <item>Ivan Galić, Vrh Visoke 10, 21000 Split</item>
      <item>ANTE MRKONJIĆ dipl. iur., OIB 84299598589, Kneza Domagoja 3, 21260 Zmijavci</item>
      <item>Credo banka dioničko društvo "u stečaju", OIB 94141384086, Zrinjsko-Frankopanska 58, Split</item>
      <item>Županijsko državno odvjetništvo Građanskko upravni odjel Split, 21000 Split punomoćnik sudionika u postupku Ministarstvo gospodarstva, rada i poduzetništva</item>
      <item>Mladen Ćorić, OIB 11835965307, Trg Francuske Republike 12, 10000 Zagreb punomoćnik sudionika u postupku LOCAT CROATIA društvo s ograničenom odgovornošću za trgovinu i usluge</item>
      <item>Ivica Didak, OIB 76700337614, Velimira Škorpika 24, 10000 Zagreb punomoćnik sudionika u postupku GU društvo s ograničenom odgovornošću za trgovinu i zastupanje</item>
      <item>Marina Tončić-Bota, Teslina 3/II, 21000 Split punomoćnik sudionika u postupku TRAST međunarodno otpremništvo, dioničko društvo</item>
      <item>Nada Badurina, Ribarska 4, 51000 Rijeka punomoćnik sudionika u postupku FORMATOR SIGURNOSNA STAKLA d. o. o.</item>
      <item>Ljerka Šmit-primorac, OIB 23649115570, Nehruov Trg 44, Zagreb punomoćnik sudionika u postupku STROJOPROMET-ZAGREB d.o.o.</item>
      <item>Branko Vukšić, Republike Austrije 17/I, 10000 Zagreb</item>
      <item>Odvjetničko društvo TOMIĆ &amp; ŠUŠNJAR j.t.d. u likvidaciji, OIB 56842995878, Zelinska 2/1, 10000 Zagreb punomoćnik sudionika u postupku HRVATSKE ŠUME društvo s ograničenom odgovornošću</item>
      <item>MADIRAZZA &amp; PARTNERI, odvjetničko društvo, OIB 37462847637, Masarykova 21, 10000 Zagreb punomoćnik sudionika u postupku Hrvatska radiotelevizija</item>
      <item>Odvjetničko društvo HAČIĆ, KALLAY &amp; PARTNERI, društvo s ograničenom odgovornošću, OIB 86709918716, Ilica 1/A, 10000 Zagreb punomoćnik sudionika u postupku HYPO - LEASING STEIERMARK društvo s ograničenom odgovornošću za usluge</item>
      <item>BRANKO VUKUŠIĆ, Republike Austrije 17/I, 10000 Zagreb punomoćnik sudionika u postupku EUROINSPEKT - DRVOKONTROLA društvo s ograničenom odgovornošću za kontrolu robe i inženjering</item>
      <item>Odvjetničko društvo Vukić,Jelušić,Šulina,Stanković,Jurcan&amp;Jabuka, Nikole Telse 9/V-VI, 51000 Rijeka punomoćnik sudionika u postupku KVARNER VIENNA INSURANCE GROUP dioničko društvo za osiguranje</item>
      <item>Ana Smoljan Zanki, Trg kneza Višeslava 6, 23000 Zadar punomoćnik sudionika u postupku NIN ELEKTROCOMMERCE, d.o.o. za trgovinu, usluge i proizvodnju elektroopreme</item>
      <item>Jadranko Vidović, Mažuranićevo šetalište  55, 21000 Split</item>
      <item>Ankica Čenić dipl. oec., OIB 67541309757, Pupačićeva 1, 21000 Split</item>
      <item>FOND ZA RAZVOJ I ZAPOŠLJAVANJE ZAGREB, Preobraženska 4/IV, 10000 Zagreb</item>
      <item>Ministarstvo gospodarstva, rada i poduzetništva, Ulica grada Vukovara 78, 10000 Zagreb</item>
      <item>Visoki trgovački sud, OIB 97349366519, Berislavićeva 11, 10000 Zagreb</item>
      <item>Općinski sud Imotski Zemljišnoknjižni odjel Imotski, OIB 47973067824, Dr. Ante Starčevića 23, 21260 Imotski</item>
      <item>Općinski sud Trogir Zemljišno knjižnji odjel, OIB 43584763981, Obala Bana Berislavića 1, 21220 Trogir</item>
      <item>Općinski sud Imotski Ovršni odjel, OIB 47973067824, A. Starčevića 23, 21260 Imotski</item>
      <item>Porezna uprava Ispostava Trogir, OIB , Blaža Jurja Trogiranina 1, 21220 Trogir</item>
      <item>Porezna uprava Split Ispostava Imotski, Ante Starčevića bb, 21260 Imotski</item>
      <item>Trgovački sud Split Oglasna ploča, OIB 30842297926, Sukoišanska 6, 21000 Split</item>
      <item>Trgovački sud Split Registarski odjel, OIB 30842297926, Sukoišanska 6, 21000 Split</item>
      <item>Nikola Jurić, B.Berislavića 5, 21 000 Split</item>
      <item>Porezna uprava Ispostava Imotski, Ante Starčevića 23, 21260 Imotski</item>
      <item>Hrvatska banka za obnovu i razvitak, OIB 26702280390, Strosmayerov trg 9, 10000 Zagreb</item>
      <item>OTP banka Hrvatska dioničko društvo, OIB 52508873833, Ulica Domovinskog rata 3, Zadar</item>
      <item>Trgovački sud Split Računovodstvo, OIB 30842297926, Sukoišanska 6, 21000 Split</item>
      <item>Trgovački sud Split Pisarnica, OIB 30842297926, Sukoišanska 6, 21000 Split</item>
      <item>Financijska agencija REGIONALNI CENTAR SPLIT, OIB 85821130368, Mažuranićevo šetalilšte 24 b, 21000 Split</item>
      <item>Grgić &amp; Partneri odvjetničko društvo j.t.d., OIB 16457179668, Put Supavla 1/II, 21000 Split</item>
      <item>MINISTARSTVO PODUZETNIŠTVA I OBRTA, Ulica grada Vukovara 78, 10000 Zagreb</item>
      <item>MINISTARSTVO FINANCIJA RH Odjel za naplatu državnih jamstava, potraživanja po javnom dugu i ovrhu, OIB 18683136487, Katančićeva 5, 10000 Zagreb</item>
      <item>KRAH društvo s ograničenom odgovornošću za proizvodnju, OIB 24923144098, Fra Ivana Rožića 23, 21276 Vrgorac</item>
    </derivirana_varijabla>
  </DomainObject.Predmet.OstaliListFormatedWithAdressOIB>
  <DomainObject.Predmet.OstaliListNazivFormated>
    <izvorni_sadrzaj>
      <item>Odvjetničko društvo ŠIŠKO i partneri, j.t.d.</item>
      <item>NARODNE NOVINE, dioničko društvo za izdavanje i tiskanje Službenog lista Republike Hrvatske, službenih i drugih obrazaca te </item>
      <item>HRVATSKA POŠTANSKA BANKA, dioničko društvo</item>
      <item>Ivan Galić</item>
      <item>ANTE MRKONJIĆ dipl. iur.</item>
      <item>Credo banka dioničko društvo "u stečaju"</item>
      <item>Županijsko državno odvjetništvo Građanskko upravni odjel Split</item>
      <item>Mladen Ćorić</item>
      <item>Ivica Didak</item>
      <item>Marina Tončić-Bota</item>
      <item>Nada Badurina</item>
      <item>Ljerka Šmit-primorac</item>
      <item>Branko Vukšić</item>
      <item>Odvjetničko društvo TOMIĆ &amp; ŠUŠNJAR j.t.d. u likvidaciji</item>
      <item>MADIRAZZA &amp; PARTNERI, odvjetničko društvo</item>
      <item>Odvjetničko društvo HAČIĆ, KALLAY &amp; PARTNERI, društvo s ograničenom odgovornošću</item>
      <item>BRANKO VUKUŠIĆ</item>
      <item>Odvjetničko društvo Vukić,Jelušić,Šulina,Stanković,Jurcan&amp;Jabuka</item>
      <item>Ana Smoljan Zanki</item>
      <item>Jadranko Vidović</item>
      <item>Ankica Čenić dipl. oec.</item>
      <item>FOND ZA RAZVOJ I ZAPOŠLJAVANJE ZAGREB</item>
      <item>Ministarstvo gospodarstva, rada i poduzetništva</item>
      <item>Visoki trgovački sud</item>
      <item>Općinski sud Imotski Zemljišnoknjižni odjel Imotski</item>
      <item>Općinski sud Trogir Zemljišno knjižnji odjel</item>
      <item>Općinski sud Imotski Ovršni odjel</item>
      <item>Porezna uprava Ispostava Trogir</item>
      <item>Porezna uprava Split Ispostava Imotski</item>
      <item>Trgovački sud Split Oglasna ploča</item>
      <item>Trgovački sud Split Registarski odjel</item>
      <item>Nikola Jurić</item>
      <item>Porezna uprava Ispostava Imotski</item>
      <item>Hrvatska banka za obnovu i razvitak</item>
      <item>OTP banka Hrvatska dioničko društvo</item>
      <item>Trgovački sud Split Računovodstvo</item>
      <item>Trgovački sud Split Pisarnica</item>
      <item>Financijska agencija REGIONALNI CENTAR SPLIT</item>
      <item>Grgić &amp; Partneri odvjetničko društvo j.t.d.</item>
      <item>MINISTARSTVO PODUZETNIŠTVA I OBRTA</item>
      <item>MINISTARSTVO FINANCIJA RH Odjel za naplatu državnih jamstava, potraživanja po javnom dugu i ovrhu</item>
      <item>KRAH društvo s ograničenom odgovornošću za proizvodnju</item>
    </izvorni_sadrzaj>
    <derivirana_varijabla naziv="DomainObject.Predmet.OstaliListNazivFormated_1">
      <item>Odvjetničko društvo ŠIŠKO i partneri, j.t.d.</item>
      <item>NARODNE NOVINE, dioničko društvo za izdavanje i tiskanje Službenog lista Republike Hrvatske, službenih i drugih obrazaca te </item>
      <item>HRVATSKA POŠTANSKA BANKA, dioničko društvo</item>
      <item>Ivan Galić</item>
      <item>ANTE MRKONJIĆ dipl. iur.</item>
      <item>Credo banka dioničko društvo "u stečaju"</item>
      <item>Županijsko državno odvjetništvo Građanskko upravni odjel Split</item>
      <item>Mladen Ćorić</item>
      <item>Ivica Didak</item>
      <item>Marina Tončić-Bota</item>
      <item>Nada Badurina</item>
      <item>Ljerka Šmit-primorac</item>
      <item>Branko Vukšić</item>
      <item>Odvjetničko društvo TOMIĆ &amp; ŠUŠNJAR j.t.d. u likvidaciji</item>
      <item>MADIRAZZA &amp; PARTNERI, odvjetničko društvo</item>
      <item>Odvjetničko društvo HAČIĆ, KALLAY &amp; PARTNERI, društvo s ograničenom odgovornošću</item>
      <item>BRANKO VUKUŠIĆ</item>
      <item>Odvjetničko društvo Vukić,Jelušić,Šulina,Stanković,Jurcan&amp;Jabuka</item>
      <item>Ana Smoljan Zanki</item>
      <item>Jadranko Vidović</item>
      <item>Ankica Čenić dipl. oec.</item>
      <item>FOND ZA RAZVOJ I ZAPOŠLJAVANJE ZAGREB</item>
      <item>Ministarstvo gospodarstva, rada i poduzetništva</item>
      <item>Visoki trgovački sud</item>
      <item>Općinski sud Imotski Zemljišnoknjižni odjel Imotski</item>
      <item>Općinski sud Trogir Zemljišno knjižnji odjel</item>
      <item>Općinski sud Imotski Ovršni odjel</item>
      <item>Porezna uprava Ispostava Trogir</item>
      <item>Porezna uprava Split Ispostava Imotski</item>
      <item>Trgovački sud Split Oglasna ploča</item>
      <item>Trgovački sud Split Registarski odjel</item>
      <item>Nikola Jurić</item>
      <item>Porezna uprava Ispostava Imotski</item>
      <item>Hrvatska banka za obnovu i razvitak</item>
      <item>OTP banka Hrvatska dioničko društvo</item>
      <item>Trgovački sud Split Računovodstvo</item>
      <item>Trgovački sud Split Pisarnica</item>
      <item>Financijska agencija REGIONALNI CENTAR SPLIT</item>
      <item>Grgić &amp; Partneri odvjetničko društvo j.t.d.</item>
      <item>MINISTARSTVO PODUZETNIŠTVA I OBRTA</item>
      <item>MINISTARSTVO FINANCIJA RH Odjel za naplatu državnih jamstava, potraživanja po javnom dugu i ovrhu</item>
      <item>KRAH društvo s ograničenom odgovornošću za proizvodnju</item>
    </derivirana_varijabla>
  </DomainObject.Predmet.OstaliListNazivFormated>
  <DomainObject.Predmet.OstaliListNazivFormatedOIB>
    <izvorni_sadrzaj>
      <item>Odvjetničko društvo ŠIŠKO i partneri, j.t.d., OIB 20314590488</item>
      <item>NARODNE NOVINE, dioničko društvo za izdavanje i tiskanje Službenog lista Republike Hrvatske, službenih i drugih obrazaca te , OIB 64546066176</item>
      <item>HRVATSKA POŠTANSKA BANKA, dioničko društvo, OIB 87939104217</item>
      <item>Ivan Galić</item>
      <item>ANTE MRKONJIĆ dipl. iur., OIB 84299598589</item>
      <item>Credo banka dioničko društvo "u stečaju", OIB 94141384086</item>
      <item>Županijsko državno odvjetništvo Građanskko upravni odjel Split</item>
      <item>Mladen Ćorić, OIB 11835965307</item>
      <item>Ivica Didak, OIB 76700337614</item>
      <item>Marina Tončić-Bota</item>
      <item>Nada Badurina</item>
      <item>Ljerka Šmit-primorac, OIB 23649115570</item>
      <item>Branko Vukšić</item>
      <item>Odvjetničko društvo TOMIĆ &amp; ŠUŠNJAR j.t.d. u likvidaciji, OIB 56842995878</item>
      <item>MADIRAZZA &amp; PARTNERI, odvjetničko društvo, OIB 37462847637</item>
      <item>Odvjetničko društvo HAČIĆ, KALLAY &amp; PARTNERI, društvo s ograničenom odgovornošću, OIB 86709918716</item>
      <item>BRANKO VUKUŠIĆ</item>
      <item>Odvjetničko društvo Vukić,Jelušić,Šulina,Stanković,Jurcan&amp;Jabuka</item>
      <item>Ana Smoljan Zanki</item>
      <item>Jadranko Vidović</item>
      <item>Ankica Čenić dipl. oec., OIB 67541309757</item>
      <item>FOND ZA RAZVOJ I ZAPOŠLJAVANJE ZAGREB</item>
      <item>Ministarstvo gospodarstva, rada i poduzetništva</item>
      <item>Visoki trgovački sud, OIB 97349366519</item>
      <item>Općinski sud Imotski Zemljišnoknjižni odjel Imotski, OIB 47973067824</item>
      <item>Općinski sud Trogir Zemljišno knjižnji odjel, OIB 43584763981</item>
      <item>Općinski sud Imotski Ovršni odjel, OIB 47973067824</item>
      <item>Porezna uprava Ispostava Trogir, OIB </item>
      <item>Porezna uprava Split Ispostava Imotski</item>
      <item>Trgovački sud Split Oglasna ploča, OIB 30842297926</item>
      <item>Trgovački sud Split Registarski odjel, OIB 30842297926</item>
      <item>Nikola Jurić</item>
      <item>Porezna uprava Ispostava Imotski</item>
      <item>Hrvatska banka za obnovu i razvitak, OIB 26702280390</item>
      <item>OTP banka Hrvatska dioničko društvo, OIB 52508873833</item>
      <item>Trgovački sud Split Računovodstvo, OIB 30842297926</item>
      <item>Trgovački sud Split Pisarnica, OIB 30842297926</item>
      <item>Financijska agencija REGIONALNI CENTAR SPLIT, OIB 85821130368</item>
      <item>Grgić &amp; Partneri odvjetničko društvo j.t.d., OIB 16457179668</item>
      <item>MINISTARSTVO PODUZETNIŠTVA I OBRTA</item>
      <item>MINISTARSTVO FINANCIJA RH Odjel za naplatu državnih jamstava, potraživanja po javnom dugu i ovrhu, OIB 18683136487</item>
      <item>KRAH društvo s ograničenom odgovornošću za proizvodnju, OIB 24923144098</item>
    </izvorni_sadrzaj>
    <derivirana_varijabla naziv="DomainObject.Predmet.OstaliListNazivFormatedOIB_1">
      <item>Odvjetničko društvo ŠIŠKO i partneri, j.t.d., OIB 20314590488</item>
      <item>NARODNE NOVINE, dioničko društvo za izdavanje i tiskanje Službenog lista Republike Hrvatske, službenih i drugih obrazaca te , OIB 64546066176</item>
      <item>HRVATSKA POŠTANSKA BANKA, dioničko društvo, OIB 87939104217</item>
      <item>Ivan Galić</item>
      <item>ANTE MRKONJIĆ dipl. iur., OIB 84299598589</item>
      <item>Credo banka dioničko društvo "u stečaju", OIB 94141384086</item>
      <item>Županijsko državno odvjetništvo Građanskko upravni odjel Split</item>
      <item>Mladen Ćorić, OIB 11835965307</item>
      <item>Ivica Didak, OIB 76700337614</item>
      <item>Marina Tončić-Bota</item>
      <item>Nada Badurina</item>
      <item>Ljerka Šmit-primorac, OIB 23649115570</item>
      <item>Branko Vukšić</item>
      <item>Odvjetničko društvo TOMIĆ &amp; ŠUŠNJAR j.t.d. u likvidaciji, OIB 56842995878</item>
      <item>MADIRAZZA &amp; PARTNERI, odvjetničko društvo, OIB 37462847637</item>
      <item>Odvjetničko društvo HAČIĆ, KALLAY &amp; PARTNERI, društvo s ograničenom odgovornošću, OIB 86709918716</item>
      <item>BRANKO VUKUŠIĆ</item>
      <item>Odvjetničko društvo Vukić,Jelušić,Šulina,Stanković,Jurcan&amp;Jabuka</item>
      <item>Ana Smoljan Zanki</item>
      <item>Jadranko Vidović</item>
      <item>Ankica Čenić dipl. oec., OIB 67541309757</item>
      <item>FOND ZA RAZVOJ I ZAPOŠLJAVANJE ZAGREB</item>
      <item>Ministarstvo gospodarstva, rada i poduzetništva</item>
      <item>Visoki trgovački sud, OIB 97349366519</item>
      <item>Općinski sud Imotski Zemljišnoknjižni odjel Imotski, OIB 47973067824</item>
      <item>Općinski sud Trogir Zemljišno knjižnji odjel, OIB 43584763981</item>
      <item>Općinski sud Imotski Ovršni odjel, OIB 47973067824</item>
      <item>Porezna uprava Ispostava Trogir, OIB </item>
      <item>Porezna uprava Split Ispostava Imotski</item>
      <item>Trgovački sud Split Oglasna ploča, OIB 30842297926</item>
      <item>Trgovački sud Split Registarski odjel, OIB 30842297926</item>
      <item>Nikola Jurić</item>
      <item>Porezna uprava Ispostava Imotski</item>
      <item>Hrvatska banka za obnovu i razvitak, OIB 26702280390</item>
      <item>OTP banka Hrvatska dioničko društvo, OIB 52508873833</item>
      <item>Trgovački sud Split Računovodstvo, OIB 30842297926</item>
      <item>Trgovački sud Split Pisarnica, OIB 30842297926</item>
      <item>Financijska agencija REGIONALNI CENTAR SPLIT, OIB 85821130368</item>
      <item>Grgić &amp; Partneri odvjetničko društvo j.t.d., OIB 16457179668</item>
      <item>MINISTARSTVO PODUZETNIŠTVA I OBRTA</item>
      <item>MINISTARSTVO FINANCIJA RH Odjel za naplatu državnih jamstava, potraživanja po javnom dugu i ovrhu, OIB 18683136487</item>
      <item>KRAH društvo s ograničenom odgovornošću za proizvodnju, OIB 24923144098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listopada 2016.</izvorni_sadrzaj>
    <derivirana_varijabla naziv="DomainObject.Datum_1">10. listopada 2016.</derivirana_varijabla>
  </DomainObject.Datum>
  <DomainObject.PoslovniBrojDokumenta>
    <izvorni_sadrzaj/>
    <derivirana_varijabla naziv="DomainObject.PoslovniBrojDokumenta_1"/>
  </DomainObject.PoslovniBrojDokumenta>
  <DomainObject.Predmet.StrankaIDrugi>
    <izvorni_sadrzaj>OTP banka Hrvatska dioničko društvo i dr.</izvorni_sadrzaj>
    <derivirana_varijabla naziv="DomainObject.Predmet.StrankaIDrugi_1">OTP banka Hrvatska dioničko društvo i dr.</derivirana_varijabla>
  </DomainObject.Predmet.StrankaIDrugi>
  <DomainObject.Predmet.ProtustrankaIDrugi>
    <izvorni_sadrzaj>ALDIKO, d.o.o. za proizvodnju,trgovinu i usluge "u stečaju"</izvorni_sadrzaj>
    <derivirana_varijabla naziv="DomainObject.Predmet.ProtustrankaIDrugi_1">ALDIKO, d.o.o. za proizvodnju,trgovinu i usluge "u stečaju"</derivirana_varijabla>
  </DomainObject.Predmet.ProtustrankaIDrugi>
  <DomainObject.Predmet.StrankaIDrugiAdressOIB>
    <izvorni_sadrzaj>OTP banka Hrvatska dioničko društvo, OIB 52508873833, Ulica Domovinskog rata 3, 23000 Zadar i dr.</izvorni_sadrzaj>
    <derivirana_varijabla naziv="DomainObject.Predmet.StrankaIDrugiAdressOIB_1">OTP banka Hrvatska dioničko društvo, OIB 52508873833, Ulica Domovinskog rata 3, 23000 Zadar i dr.</derivirana_varijabla>
  </DomainObject.Predmet.StrankaIDrugiAdressOIB>
  <DomainObject.Predmet.ProtustrankaIDrugiAdressOIB>
    <izvorni_sadrzaj>ALDIKO, d.o.o. za proizvodnju,trgovinu i usluge "u stečaju", OIB 86695892107, Zagvozd/bb, 21270 Zagvozd</izvorni_sadrzaj>
    <derivirana_varijabla naziv="DomainObject.Predmet.ProtustrankaIDrugiAdressOIB_1">ALDIKO, d.o.o. za proizvodnju,trgovinu i usluge "u stečaju", OIB 86695892107, Zagvozd/bb, 21270 Zagvozd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ALDIKO, d.o.o. za proizvodnju,trgovinu i usluge "u stečaju"</item>
      <item>OTP banka Hrvatska dioničko društvo</item>
      <item>CREDO BANKA d.d. - u prisilnoj likvidaciji</item>
      <item>Odvjetničko društvo ŠIŠKO i partneri, j.t.d.</item>
      <item>NARODNE NOVINE, dioničko društvo za izdavanje i tiskanje Službenog lista Republike Hrvatske, službenih i drugih obrazaca te </item>
      <item>HRVATSKA POŠTANSKA BANKA, dioničko društvo</item>
      <item>Ivan Galić</item>
      <item>ANTE MRKONJIĆ dipl. iur.</item>
      <item>Credo banka dioničko društvo "u stečaju"</item>
      <item>LOCAT CROATIA društvo s ograničenom odgovornošću za trgovinu i usluge</item>
      <item>Županijsko državno odvjetništvo Građanskko upravni odjel Split</item>
      <item>Ministarstvo gospodarstva, rada i poduzetništva</item>
      <item>Mladen Ćorić</item>
      <item>HYPO-LEASING KROATIEN, društvo za financiranje, d.o.o.</item>
      <item>Konica Minolta Hrvatska - poslovna rješenja, d.o.o. za trgovinu i usluge</item>
      <item>EUROHERC osiguranje d.d. Podružnica Split</item>
      <item>Ivica Didak</item>
      <item>GU društvo s ograničenom odgovornošću za trgovinu i zastupanje</item>
      <item>Marina Tončić-Bota</item>
      <item>TRAST međunarodno otpremništvo, dioničko društvo</item>
      <item>Hrvatski Telekom d.d.</item>
      <item>Nada Badurina</item>
      <item>Ljerka Šmit-primorac</item>
      <item>FORMATOR SIGURNOSNA STAKLA d. o. o.</item>
      <item>JADRANŠPED-IMOTSKI d.o.o. za prijevoz, trgovinu i usluge</item>
      <item>STROJOPROMET-ZAGREB d.o.o.</item>
      <item>Branko Vukšić</item>
      <item>EUROINSPEKT - DRVOKONTROLA društvo s ograničenom odgovornošću za kontrolu robe i inženjering</item>
      <item>HEP-Operator distribucijskog sustava d.o.o. za distribuciju i opskrbu električne energije  ELEKTRODALMACIJA SPLIT</item>
      <item>Odvjetničko društvo TOMIĆ &amp; ŠUŠNJAR j.t.d. u likvidaciji</item>
      <item>HRVATSKE ŠUME društvo s ograničenom odgovornošću</item>
      <item>MADIRAZZA &amp; PARTNERI, odvjetničko društvo</item>
      <item>Hrvatska radiotelevizija</item>
      <item>Odvjetničko društvo HAČIĆ, KALLAY &amp; PARTNERI, društvo s ograničenom odgovornošću</item>
      <item>HYPO - LEASING STEIERMARK društvo s ograničenom odgovornošću za usluge</item>
      <item>BRANKO VUKUŠIĆ</item>
      <item>Credo banka dioničko društvo "u stečaju"</item>
      <item>TRGOMETAL za proizvodnju, trgovinu i usluge, društvo s ograničenom odgovornošću</item>
      <item>HRVATSKA POŠTANSKA BANKA, dioničko društvo</item>
      <item>Odvjetničko društvo Vukić,Jelušić,Šulina,Stanković,Jurcan&amp;Jabuka</item>
      <item>KVARNER VIENNA INSURANCE GROUP dioničko društvo za osiguranje</item>
      <item>DŽAMBO STAKLO d.o.o. za proizvodnju i obradu stakla</item>
      <item>MICRONIC, d.o.o. za proizvodnju, trgovinu i usluge</item>
      <item>EURAL d.o.o. za proizvodnju i trgovinu</item>
      <item>NIN ELEKTROCOMMERCE, d.o.o. za trgovinu, usluge i proizvodnju elektroopreme</item>
      <item>Ana Smoljan Zanki</item>
      <item>LEGEA ŠPORT d.o.o. za trgovinu</item>
      <item>Jadranko Vidović</item>
      <item>Ankica Čenić dipl. oec.</item>
      <item>FOND ZA RAZVOJ I ZAPOŠLJAVANJE ZAGREB</item>
      <item>Ministarstvo gospodarstva, rada i poduzetništva</item>
      <item>Hrvatski Telekom d.d.</item>
      <item>Visoki trgovački sud</item>
      <item>Općinski sud Imotski Zemljišnoknjižni odjel Imotski</item>
      <item>Općinski sud Trogir Zemljišno knjižnji odjel</item>
      <item>Općinski sud Imotski Ovršni odjel</item>
      <item>Porezna uprava Ispostava Trogir</item>
      <item>Porezna uprava Split Ispostava Imotski</item>
      <item>GORTAN-ZADAR društvo s ograničenom odgovornošću za poslove u građevinarstvu</item>
      <item>Trgovački sud Split Oglasna ploča</item>
      <item>Trgovački sud Split Registarski odjel</item>
      <item>POTENCIJAL za inženjering i usluge društvo s ograničenom odgovornošću</item>
      <item>WORK, društvo s ograničenom odgovornošću za građevinarstvo, trgovinu, ugostiteljstvo i cestovni prijevoz</item>
      <item>Nikola Jurić</item>
      <item>Porezna uprava Ispostava Imotski</item>
      <item>Hrvatska banka za obnovu i razvitak</item>
      <item>OTP banka Hrvatska dioničko društvo</item>
      <item>Trgovački sud Split Računovodstvo</item>
      <item>Trgovački sud Split Pisarnica</item>
      <item>Financijska agencija REGIONALNI CENTAR SPLIT</item>
      <item>Grgić &amp; Partneri odvjetničko društvo j.t.d.</item>
      <item>MINISTARSTVO PODUZETNIŠTVA I OBRTA</item>
      <item>MINISTARSTVO FINANCIJA RH Odjel za naplatu državnih jamstava, potraživanja po javnom dugu i ovrhu</item>
      <item>KRAH društvo s ograničenom odgovornošću za proizvodnju</item>
    </izvorni_sadrzaj>
    <derivirana_varijabla naziv="DomainObject.Predmet.SudioniciListNaziv_1">
      <item>ALDIKO, d.o.o. za proizvodnju,trgovinu i usluge "u stečaju"</item>
      <item>OTP banka Hrvatska dioničko društvo</item>
      <item>CREDO BANKA d.d. - u prisilnoj likvidaciji</item>
      <item>Odvjetničko društvo ŠIŠKO i partneri, j.t.d.</item>
      <item>NARODNE NOVINE, dioničko društvo za izdavanje i tiskanje Službenog lista Republike Hrvatske, službenih i drugih obrazaca te </item>
      <item>HRVATSKA POŠTANSKA BANKA, dioničko društvo</item>
      <item>Ivan Galić</item>
      <item>ANTE MRKONJIĆ dipl. iur.</item>
      <item>Credo banka dioničko društvo "u stečaju"</item>
      <item>LOCAT CROATIA društvo s ograničenom odgovornošću za trgovinu i usluge</item>
      <item>Županijsko državno odvjetništvo Građanskko upravni odjel Split</item>
      <item>Ministarstvo gospodarstva, rada i poduzetništva</item>
      <item>Mladen Ćorić</item>
      <item>HYPO-LEASING KROATIEN, društvo za financiranje, d.o.o.</item>
      <item>Konica Minolta Hrvatska - poslovna rješenja, d.o.o. za trgovinu i usluge</item>
      <item>EUROHERC osiguranje d.d. Podružnica Split</item>
      <item>Ivica Didak</item>
      <item>GU društvo s ograničenom odgovornošću za trgovinu i zastupanje</item>
      <item>Marina Tončić-Bota</item>
      <item>TRAST međunarodno otpremništvo, dioničko društvo</item>
      <item>Hrvatski Telekom d.d.</item>
      <item>Nada Badurina</item>
      <item>Ljerka Šmit-primorac</item>
      <item>FORMATOR SIGURNOSNA STAKLA d. o. o.</item>
      <item>JADRANŠPED-IMOTSKI d.o.o. za prijevoz, trgovinu i usluge</item>
      <item>STROJOPROMET-ZAGREB d.o.o.</item>
      <item>Branko Vukšić</item>
      <item>EUROINSPEKT - DRVOKONTROLA društvo s ograničenom odgovornošću za kontrolu robe i inženjering</item>
      <item>HEP-Operator distribucijskog sustava d.o.o. za distribuciju i opskrbu električne energije  ELEKTRODALMACIJA SPLIT</item>
      <item>Odvjetničko društvo TOMIĆ &amp; ŠUŠNJAR j.t.d. u likvidaciji</item>
      <item>HRVATSKE ŠUME društvo s ograničenom odgovornošću</item>
      <item>MADIRAZZA &amp; PARTNERI, odvjetničko društvo</item>
      <item>Hrvatska radiotelevizija</item>
      <item>Odvjetničko društvo HAČIĆ, KALLAY &amp; PARTNERI, društvo s ograničenom odgovornošću</item>
      <item>HYPO - LEASING STEIERMARK društvo s ograničenom odgovornošću za usluge</item>
      <item>BRANKO VUKUŠIĆ</item>
      <item>Credo banka dioničko društvo "u stečaju"</item>
      <item>TRGOMETAL za proizvodnju, trgovinu i usluge, društvo s ograničenom odgovornošću</item>
      <item>HRVATSKA POŠTANSKA BANKA, dioničko društvo</item>
      <item>Odvjetničko društvo Vukić,Jelušić,Šulina,Stanković,Jurcan&amp;Jabuka</item>
      <item>KVARNER VIENNA INSURANCE GROUP dioničko društvo za osiguranje</item>
      <item>DŽAMBO STAKLO d.o.o. za proizvodnju i obradu stakla</item>
      <item>MICRONIC, d.o.o. za proizvodnju, trgovinu i usluge</item>
      <item>EURAL d.o.o. za proizvodnju i trgovinu</item>
      <item>NIN ELEKTROCOMMERCE, d.o.o. za trgovinu, usluge i proizvodnju elektroopreme</item>
      <item>Ana Smoljan Zanki</item>
      <item>LEGEA ŠPORT d.o.o. za trgovinu</item>
      <item>Jadranko Vidović</item>
      <item>Ankica Čenić dipl. oec.</item>
      <item>FOND ZA RAZVOJ I ZAPOŠLJAVANJE ZAGREB</item>
      <item>Ministarstvo gospodarstva, rada i poduzetništva</item>
      <item>Hrvatski Telekom d.d.</item>
      <item>Visoki trgovački sud</item>
      <item>Općinski sud Imotski Zemljišnoknjižni odjel Imotski</item>
      <item>Općinski sud Trogir Zemljišno knjižnji odjel</item>
      <item>Općinski sud Imotski Ovršni odjel</item>
      <item>Porezna uprava Ispostava Trogir</item>
      <item>Porezna uprava Split Ispostava Imotski</item>
      <item>GORTAN-ZADAR društvo s ograničenom odgovornošću za poslove u građevinarstvu</item>
      <item>Trgovački sud Split Oglasna ploča</item>
      <item>Trgovački sud Split Registarski odjel</item>
      <item>POTENCIJAL za inženjering i usluge društvo s ograničenom odgovornošću</item>
      <item>WORK, društvo s ograničenom odgovornošću za građevinarstvo, trgovinu, ugostiteljstvo i cestovni prijevoz</item>
      <item>Nikola Jurić</item>
      <item>Porezna uprava Ispostava Imotski</item>
      <item>Hrvatska banka za obnovu i razvitak</item>
      <item>OTP banka Hrvatska dioničko društvo</item>
      <item>Trgovački sud Split Računovodstvo</item>
      <item>Trgovački sud Split Pisarnica</item>
      <item>Financijska agencija REGIONALNI CENTAR SPLIT</item>
      <item>Grgić &amp; Partneri odvjetničko društvo j.t.d.</item>
      <item>MINISTARSTVO PODUZETNIŠTVA I OBRTA</item>
      <item>MINISTARSTVO FINANCIJA RH Odjel za naplatu državnih jamstava, potraživanja po javnom dugu i ovrhu</item>
      <item>KRAH društvo s ograničenom odgovornošću za proizvodnju</item>
    </derivirana_varijabla>
  </DomainObject.Predmet.SudioniciListNaziv>
  <DomainObject.Predmet.SudioniciListAdressOIB>
    <izvorni_sadrzaj>
      <item>ALDIKO, d.o.o. za proizvodnju,trgovinu i usluge "u stečaju", OIB 86695892107, Zagvozd/bb,21270 Zagvozd</item>
      <item>OTP banka Hrvatska dioničko društvo, OIB 52508873833, Ulica Domovinskog rata 3,23000 Zadar</item>
      <item>CREDO BANKA d.d. - u prisilnoj likvidaciji, OIB 94141384086, Zrinjsko-Frankopanska 58,21000 Split</item>
      <item>Odvjetničko društvo ŠIŠKO i partneri, j.t.d., OIB 20314590488, Lovretska 1,Split</item>
      <item>NARODNE NOVINE, dioničko društvo za izdavanje i tiskanje Službenog lista Republike Hrvatske, službenih i drugih obrazaca te , OIB 64546066176, Savski Gaj XIII. put 6,10000 Zagreb</item>
      <item>HRVATSKA POŠTANSKA BANKA, dioničko društvo, OIB 87939104217, Jurišićeva 4,10000 Zagreb</item>
      <item>Ivan Galić, Vrh Visoke 10,21000 Split</item>
      <item>ANTE MRKONJIĆ dipl. iur., OIB 84299598589, Kneza Domagoja 3,21260 Zmijavci</item>
      <item>Credo banka dioničko društvo "u stečaju", OIB 94141384086, Zrinjsko-Frankopanska 58,Split</item>
      <item>LOCAT CROATIA društvo s ograničenom odgovornošću za trgovinu i usluge, OIB 34403322678, Heinzelova 33,10000 Zagreb</item>
      <item>Županijsko državno odvjetništvo Građanskko upravni odjel Split, 21000 Split</item>
      <item>Ministarstvo gospodarstva, rada i poduzetništva, OIB 57036237740, Ulica grada Vukovara 78,10000 Zagreb</item>
      <item>Mladen Ćorić, OIB 11835965307, Trg Francuske Republike 12,10000 Zagreb</item>
      <item>HYPO-LEASING KROATIEN, društvo za financiranje, d.o.o., OIB 87064273078, Koranska 16,10000 Zagreb</item>
      <item>Konica Minolta Hrvatska - poslovna rješenja, d.o.o. za trgovinu i usluge, OIB 31697259786, Horvatova 82,10000 Zagreb</item>
      <item>EUROHERC osiguranje d.d. Podružnica Split, OIB 22694857747, Ul.grada Vukovara 282,10000 Zagreb</item>
      <item>Ivica Didak, OIB 76700337614, Velimira Škorpika 24,10000 Zagreb</item>
      <item>GU društvo s ograničenom odgovornošću za trgovinu i zastupanje, OIB 91929234326, Mala Švarča 155,47000 Karlovac</item>
      <item>Marina Tončić-Bota, Teslina 3/II,21000 Split</item>
      <item>TRAST međunarodno otpremništvo, dioničko društvo, OIB 93225891495, Gat sv, Duje 4,21000 Split</item>
      <item>Hrvatski Telekom d.d., OIB 81793146560, Savska cesta 32,10000 Zagreb</item>
      <item>Nada Badurina, Ribarska 4,51000 Rijeka</item>
      <item>Ljerka Šmit-primorac, OIB 23649115570, Nehruov Trg 44,Zagreb</item>
      <item>FORMATOR SIGURNOSNA STAKLA d. o. o., OIB 64828713623, Industrijska zona - Radna zona R 29,51227 Kukuljanovo</item>
      <item>JADRANŠPED-IMOTSKI d.o.o. za prijevoz, trgovinu i usluge, OIB 32986803392, Fra Rajmunda Rudeža 1,21260 Imotski</item>
      <item>STROJOPROMET-ZAGREB d.o.o., OIB 97994010225, Zagrebačka 6,10292 Šenkovec</item>
      <item>Branko Vukšić, Republike Austrije 17/I,10000 Zagreb</item>
      <item>EUROINSPEKT - DRVOKONTROLA društvo s ograničenom odgovornošću za kontrolu robe i inženjering, OIB 32280738674, Preradovićeva 31 A,10000 Zagreb</item>
      <item>HEP-Operator distribucijskog sustava d.o.o. za distribuciju i opskrbu električne energije  ELEKTRODALMACIJA SPLIT, OIB 46830600751, Ulica grada Vukovara 37,10000 Zagreb</item>
      <item>Odvjetničko društvo TOMIĆ &amp; ŠUŠNJAR j.t.d. u likvidaciji, OIB 56842995878, Zelinska 2/1,10000 Zagreb</item>
      <item>HRVATSKE ŠUME društvo s ograničenom odgovornošću, OIB 69693144506, Ul.Ljudevita Farkaša Vukotinovića 2,10000 Zagreb</item>
      <item>MADIRAZZA &amp; PARTNERI, odvjetničko društvo, OIB 37462847637, Masarykova 21,10000 Zagreb</item>
      <item>Hrvatska radiotelevizija, OIB 68419124305, Prisavlje 3,10000 Zagreb</item>
      <item>Odvjetničko društvo HAČIĆ, KALLAY &amp; PARTNERI, društvo s ograničenom odgovornošću, OIB 86709918716, Ilica 1/A,10000 Zagreb</item>
      <item>HYPO - LEASING STEIERMARK društvo s ograničenom odgovornošću za usluge, OIB 64646464586, Garićgradska 18,10000 Zagreb</item>
      <item>BRANKO VUKUŠIĆ, Republike Austrije 17/I,10000 Zagreb</item>
      <item>Credo banka dioničko društvo "u stečaju", OIB 94141384086, Zrinsko - frankopanska 58,21000 Split</item>
      <item>TRGOMETAL za proizvodnju, trgovinu i usluge, društvo s ograničenom odgovornošću, OIB 14669056208, Put Dračanice 8,21204 Dugopolje</item>
      <item>HRVATSKA POŠTANSKA BANKA, dioničko društvo, OIB 87939104217, Jurišićeva 4,10000 Zagreb</item>
      <item>Odvjetničko društvo Vukić,Jelušić,Šulina,Stanković,Jurcan&amp;Jabuka, Nikole Telse 9/V-VI,51000 Rijeka</item>
      <item>KVARNER VIENNA INSURANCE GROUP dioničko društvo za osiguranje, OIB 52848403362, Osječka 46,51000 Rijeka</item>
      <item>DŽAMBO STAKLO d.o.o. za proizvodnju i obradu stakla, OIB 15147758022, Podi/bb,Šibenik</item>
      <item>MICRONIC, d.o.o. za proizvodnju, trgovinu i usluge, OIB 89489773101, Gotovčeva 8,21000 Split</item>
      <item>EURAL d.o.o. za proizvodnju i trgovinu, OIB 87435755785, Sveta Nedelja, Poduzetnička 5,Kerestinec</item>
      <item>NIN ELEKTROCOMMERCE, d.o.o. za trgovinu, usluge i proizvodnju elektroopreme, OIB 79652872175, Zona male privrede područja Grabi,Poličnik</item>
      <item>Ana Smoljan Zanki, Trg kneza Višeslava 6,23000 Zadar</item>
      <item>LEGEA ŠPORT d.o.o. za trgovinu, OIB 44892488481, Fra Stjepana Vrljića 12,21260 Imotski</item>
      <item>Jadranko Vidović, Mažuranićevo šetalište  55,21000 Split</item>
      <item>Ankica Čenić dipl. oec., OIB 67541309757, Pupačićeva 1,21000 Split</item>
      <item>FOND ZA RAZVOJ I ZAPOŠLJAVANJE ZAGREB, Preobraženska 4/IV,10000 Zagreb</item>
      <item>Ministarstvo gospodarstva, rada i poduzetništva, Ulica grada Vukovara 78,10000 Zagreb</item>
      <item>Hrvatski Telekom d.d., OIB 81793146560, Savska cesta 32,10000 Zagreb</item>
      <item>Visoki trgovački sud, OIB 97349366519, Berislavićeva 11,10000 Zagreb</item>
      <item>Općinski sud Imotski Zemljišnoknjižni odjel Imotski, OIB 47973067824, Dr. Ante Starčevića 23,21260 Imotski</item>
      <item>Općinski sud Trogir Zemljišno knjižnji odjel, OIB 43584763981, Obala Bana Berislavića 1,21220 Trogir</item>
      <item>Općinski sud Imotski Ovršni odjel, OIB 47973067824, A. Starčevića 23,21260 Imotski</item>
      <item>Porezna uprava Ispostava Trogir, OIB , Blaža Jurja Trogiranina 1,21220 Trogir</item>
      <item>Porezna uprava Split Ispostava Imotski, Ante Starčevića bb,21260 Imotski</item>
      <item>GORTAN-ZADAR društvo s ograničenom odgovornošću za poslove u građevinarstvu, OIB 72185476666, Andrije Hebranga 3,Zadar</item>
      <item>Trgovački sud Split Oglasna ploča, OIB 30842297926, Sukoišanska 6,21000 Split</item>
      <item>Trgovački sud Split Registarski odjel, OIB 30842297926, Sukoišanska 6,21000 Split</item>
      <item>POTENCIJAL za inženjering i usluge društvo s ograničenom odgovornošću, OIB 80072940561, Doverska 37,Split</item>
      <item>WORK, društvo s ograničenom odgovornošću za građevinarstvo, trgovinu, ugostiteljstvo i cestovni prijevoz, OIB 46872257987, 113. Šibenske brigade HV br. 175,Bilice</item>
      <item>Nikola Jurić, B.Berislavića 5,21 000 Split</item>
      <item>Porezna uprava Ispostava Imotski, Ante Starčevića 23,21260 Imotski</item>
      <item>Hrvatska banka za obnovu i razvitak, OIB 26702280390, Strosmayerov trg 9,10000 Zagreb</item>
      <item>OTP banka Hrvatska dioničko društvo, OIB 52508873833, Ulica Domovinskog rata 3,Zadar</item>
      <item>Trgovački sud Split Računovodstvo, OIB 30842297926, Sukoišanska 6,21000 Split</item>
      <item>Trgovački sud Split Pisarnica, OIB 30842297926, Sukoišanska 6,21000 Split</item>
      <item>Financijska agencija REGIONALNI CENTAR SPLIT, OIB 85821130368, Mažuranićevo šetalilšte 24 b,21000 Split</item>
      <item>Grgić &amp; Partneri odvjetničko društvo j.t.d., OIB 16457179668, Put Supavla 1/II,21000 Split</item>
      <item>MINISTARSTVO PODUZETNIŠTVA I OBRTA, Ulica grada Vukovara 78,10000 Zagreb</item>
      <item>MINISTARSTVO FINANCIJA RH Odjel za naplatu državnih jamstava, potraživanja po javnom dugu i ovrhu, OIB 18683136487, Katančićeva 5,10000 Zagreb</item>
      <item>KRAH društvo s ograničenom odgovornošću za proizvodnju, OIB 24923144098, Fra Ivana Rožića 23,21276 Vrgorac</item>
    </izvorni_sadrzaj>
    <derivirana_varijabla naziv="DomainObject.Predmet.SudioniciListAdressOIB_1">
      <item>ALDIKO, d.o.o. za proizvodnju,trgovinu i usluge "u stečaju", OIB 86695892107, Zagvozd/bb,21270 Zagvozd</item>
      <item>OTP banka Hrvatska dioničko društvo, OIB 52508873833, Ulica Domovinskog rata 3,23000 Zadar</item>
      <item>CREDO BANKA d.d. - u prisilnoj likvidaciji, OIB 94141384086, Zrinjsko-Frankopanska 58,21000 Split</item>
      <item>Odvjetničko društvo ŠIŠKO i partneri, j.t.d., OIB 20314590488, Lovretska 1,Split</item>
      <item>NARODNE NOVINE, dioničko društvo za izdavanje i tiskanje Službenog lista Republike Hrvatske, službenih i drugih obrazaca te , OIB 64546066176, Savski Gaj XIII. put 6,10000 Zagreb</item>
      <item>HRVATSKA POŠTANSKA BANKA, dioničko društvo, OIB 87939104217, Jurišićeva 4,10000 Zagreb</item>
      <item>Ivan Galić, Vrh Visoke 10,21000 Split</item>
      <item>ANTE MRKONJIĆ dipl. iur., OIB 84299598589, Kneza Domagoja 3,21260 Zmijavci</item>
      <item>Credo banka dioničko društvo "u stečaju", OIB 94141384086, Zrinjsko-Frankopanska 58,Split</item>
      <item>LOCAT CROATIA društvo s ograničenom odgovornošću za trgovinu i usluge, OIB 34403322678, Heinzelova 33,10000 Zagreb</item>
      <item>Županijsko državno odvjetništvo Građanskko upravni odjel Split, 21000 Split</item>
      <item>Ministarstvo gospodarstva, rada i poduzetništva, OIB 57036237740, Ulica grada Vukovara 78,10000 Zagreb</item>
      <item>Mladen Ćorić, OIB 11835965307, Trg Francuske Republike 12,10000 Zagreb</item>
      <item>HYPO-LEASING KROATIEN, društvo za financiranje, d.o.o., OIB 87064273078, Koranska 16,10000 Zagreb</item>
      <item>Konica Minolta Hrvatska - poslovna rješenja, d.o.o. za trgovinu i usluge, OIB 31697259786, Horvatova 82,10000 Zagreb</item>
      <item>EUROHERC osiguranje d.d. Podružnica Split, OIB 22694857747, Ul.grada Vukovara 282,10000 Zagreb</item>
      <item>Ivica Didak, OIB 76700337614, Velimira Škorpika 24,10000 Zagreb</item>
      <item>GU društvo s ograničenom odgovornošću za trgovinu i zastupanje, OIB 91929234326, Mala Švarča 155,47000 Karlovac</item>
      <item>Marina Tončić-Bota, Teslina 3/II,21000 Split</item>
      <item>TRAST međunarodno otpremništvo, dioničko društvo, OIB 93225891495, Gat sv, Duje 4,21000 Split</item>
      <item>Hrvatski Telekom d.d., OIB 81793146560, Savska cesta 32,10000 Zagreb</item>
      <item>Nada Badurina, Ribarska 4,51000 Rijeka</item>
      <item>Ljerka Šmit-primorac, OIB 23649115570, Nehruov Trg 44,Zagreb</item>
      <item>FORMATOR SIGURNOSNA STAKLA d. o. o., OIB 64828713623, Industrijska zona - Radna zona R 29,51227 Kukuljanovo</item>
      <item>JADRANŠPED-IMOTSKI d.o.o. za prijevoz, trgovinu i usluge, OIB 32986803392, Fra Rajmunda Rudeža 1,21260 Imotski</item>
      <item>STROJOPROMET-ZAGREB d.o.o., OIB 97994010225, Zagrebačka 6,10292 Šenkovec</item>
      <item>Branko Vukšić, Republike Austrije 17/I,10000 Zagreb</item>
      <item>EUROINSPEKT - DRVOKONTROLA društvo s ograničenom odgovornošću za kontrolu robe i inženjering, OIB 32280738674, Preradovićeva 31 A,10000 Zagreb</item>
      <item>HEP-Operator distribucijskog sustava d.o.o. za distribuciju i opskrbu električne energije  ELEKTRODALMACIJA SPLIT, OIB 46830600751, Ulica grada Vukovara 37,10000 Zagreb</item>
      <item>Odvjetničko društvo TOMIĆ &amp; ŠUŠNJAR j.t.d. u likvidaciji, OIB 56842995878, Zelinska 2/1,10000 Zagreb</item>
      <item>HRVATSKE ŠUME društvo s ograničenom odgovornošću, OIB 69693144506, Ul.Ljudevita Farkaša Vukotinovića 2,10000 Zagreb</item>
      <item>MADIRAZZA &amp; PARTNERI, odvjetničko društvo, OIB 37462847637, Masarykova 21,10000 Zagreb</item>
      <item>Hrvatska radiotelevizija, OIB 68419124305, Prisavlje 3,10000 Zagreb</item>
      <item>Odvjetničko društvo HAČIĆ, KALLAY &amp; PARTNERI, društvo s ograničenom odgovornošću, OIB 86709918716, Ilica 1/A,10000 Zagreb</item>
      <item>HYPO - LEASING STEIERMARK društvo s ograničenom odgovornošću za usluge, OIB 64646464586, Garićgradska 18,10000 Zagreb</item>
      <item>BRANKO VUKUŠIĆ, Republike Austrije 17/I,10000 Zagreb</item>
      <item>Credo banka dioničko društvo "u stečaju", OIB 94141384086, Zrinsko - frankopanska 58,21000 Split</item>
      <item>TRGOMETAL za proizvodnju, trgovinu i usluge, društvo s ograničenom odgovornošću, OIB 14669056208, Put Dračanice 8,21204 Dugopolje</item>
      <item>HRVATSKA POŠTANSKA BANKA, dioničko društvo, OIB 87939104217, Jurišićeva 4,10000 Zagreb</item>
      <item>Odvjetničko društvo Vukić,Jelušić,Šulina,Stanković,Jurcan&amp;Jabuka, Nikole Telse 9/V-VI,51000 Rijeka</item>
      <item>KVARNER VIENNA INSURANCE GROUP dioničko društvo za osiguranje, OIB 52848403362, Osječka 46,51000 Rijeka</item>
      <item>DŽAMBO STAKLO d.o.o. za proizvodnju i obradu stakla, OIB 15147758022, Podi/bb,Šibenik</item>
      <item>MICRONIC, d.o.o. za proizvodnju, trgovinu i usluge, OIB 89489773101, Gotovčeva 8,21000 Split</item>
      <item>EURAL d.o.o. za proizvodnju i trgovinu, OIB 87435755785, Sveta Nedelja, Poduzetnička 5,Kerestinec</item>
      <item>NIN ELEKTROCOMMERCE, d.o.o. za trgovinu, usluge i proizvodnju elektroopreme, OIB 79652872175, Zona male privrede područja Grabi,Poličnik</item>
      <item>Ana Smoljan Zanki, Trg kneza Višeslava 6,23000 Zadar</item>
      <item>LEGEA ŠPORT d.o.o. za trgovinu, OIB 44892488481, Fra Stjepana Vrljića 12,21260 Imotski</item>
      <item>Jadranko Vidović, Mažuranićevo šetalište  55,21000 Split</item>
      <item>Ankica Čenić dipl. oec., OIB 67541309757, Pupačićeva 1,21000 Split</item>
      <item>FOND ZA RAZVOJ I ZAPOŠLJAVANJE ZAGREB, Preobraženska 4/IV,10000 Zagreb</item>
      <item>Ministarstvo gospodarstva, rada i poduzetništva, Ulica grada Vukovara 78,10000 Zagreb</item>
      <item>Hrvatski Telekom d.d., OIB 81793146560, Savska cesta 32,10000 Zagreb</item>
      <item>Visoki trgovački sud, OIB 97349366519, Berislavićeva 11,10000 Zagreb</item>
      <item>Općinski sud Imotski Zemljišnoknjižni odjel Imotski, OIB 47973067824, Dr. Ante Starčevića 23,21260 Imotski</item>
      <item>Općinski sud Trogir Zemljišno knjižnji odjel, OIB 43584763981, Obala Bana Berislavića 1,21220 Trogir</item>
      <item>Općinski sud Imotski Ovršni odjel, OIB 47973067824, A. Starčevića 23,21260 Imotski</item>
      <item>Porezna uprava Ispostava Trogir, OIB , Blaža Jurja Trogiranina 1,21220 Trogir</item>
      <item>Porezna uprava Split Ispostava Imotski, Ante Starčevića bb,21260 Imotski</item>
      <item>GORTAN-ZADAR društvo s ograničenom odgovornošću za poslove u građevinarstvu, OIB 72185476666, Andrije Hebranga 3,Zadar</item>
      <item>Trgovački sud Split Oglasna ploča, OIB 30842297926, Sukoišanska 6,21000 Split</item>
      <item>Trgovački sud Split Registarski odjel, OIB 30842297926, Sukoišanska 6,21000 Split</item>
      <item>POTENCIJAL za inženjering i usluge društvo s ograničenom odgovornošću, OIB 80072940561, Doverska 37,Split</item>
      <item>WORK, društvo s ograničenom odgovornošću za građevinarstvo, trgovinu, ugostiteljstvo i cestovni prijevoz, OIB 46872257987, 113. Šibenske brigade HV br. 175,Bilice</item>
      <item>Nikola Jurić, B.Berislavića 5,21 000 Split</item>
      <item>Porezna uprava Ispostava Imotski, Ante Starčevića 23,21260 Imotski</item>
      <item>Hrvatska banka za obnovu i razvitak, OIB 26702280390, Strosmayerov trg 9,10000 Zagreb</item>
      <item>OTP banka Hrvatska dioničko društvo, OIB 52508873833, Ulica Domovinskog rata 3,Zadar</item>
      <item>Trgovački sud Split Računovodstvo, OIB 30842297926, Sukoišanska 6,21000 Split</item>
      <item>Trgovački sud Split Pisarnica, OIB 30842297926, Sukoišanska 6,21000 Split</item>
      <item>Financijska agencija REGIONALNI CENTAR SPLIT, OIB 85821130368, Mažuranićevo šetalilšte 24 b,21000 Split</item>
      <item>Grgić &amp; Partneri odvjetničko društvo j.t.d., OIB 16457179668, Put Supavla 1/II,21000 Split</item>
      <item>MINISTARSTVO PODUZETNIŠTVA I OBRTA, Ulica grada Vukovara 78,10000 Zagreb</item>
      <item>MINISTARSTVO FINANCIJA RH Odjel za naplatu državnih jamstava, potraživanja po javnom dugu i ovrhu, OIB 18683136487, Katančićeva 5,10000 Zagreb</item>
      <item>KRAH društvo s ograničenom odgovornošću za proizvodnju, OIB 24923144098, Fra Ivana Rožića 23,21276 Vrgorac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86695892107</item>
      <item>, OIB 52508873833</item>
      <item>, OIB 94141384086</item>
      <item>, OIB 20314590488</item>
      <item>, OIB 64546066176</item>
      <item>, OIB 87939104217</item>
      <item>, OIB null</item>
      <item>, OIB 84299598589</item>
      <item>, OIB 94141384086</item>
      <item>, OIB 34403322678</item>
      <item>, OIB null</item>
      <item>, OIB 57036237740</item>
      <item>, OIB 11835965307</item>
      <item>, OIB 87064273078</item>
      <item>, OIB 31697259786</item>
      <item>, OIB 22694857747</item>
      <item>, OIB 76700337614</item>
      <item>, OIB 91929234326</item>
      <item>, OIB null</item>
      <item>, OIB 93225891495</item>
      <item>, OIB 81793146560</item>
      <item>, OIB null</item>
      <item>, OIB 23649115570</item>
      <item>, OIB 64828713623</item>
      <item>, OIB 32986803392</item>
      <item>, OIB 97994010225</item>
      <item>, OIB null</item>
      <item>, OIB 32280738674</item>
      <item>, OIB 46830600751</item>
      <item>, OIB 56842995878</item>
      <item>, OIB 69693144506</item>
      <item>, OIB 37462847637</item>
      <item>, OIB 68419124305</item>
      <item>, OIB 86709918716</item>
      <item>, OIB 64646464586</item>
      <item>, OIB null</item>
      <item>, OIB 94141384086</item>
      <item>, OIB 14669056208</item>
      <item>, OIB 87939104217</item>
      <item>, OIB null</item>
      <item>, OIB 52848403362</item>
      <item>, OIB 15147758022</item>
      <item>, OIB 89489773101</item>
      <item>, OIB 87435755785</item>
      <item>, OIB 79652872175</item>
      <item>, OIB null</item>
      <item>, OIB 44892488481</item>
      <item>, OIB null</item>
      <item>, OIB 67541309757</item>
      <item>, OIB null</item>
      <item>, OIB null</item>
      <item>, OIB 81793146560</item>
      <item>, OIB 97349366519</item>
      <item>, OIB 47973067824</item>
      <item>, OIB 43584763981</item>
      <item>, OIB 47973067824</item>
      <item>, OIB </item>
      <item>, OIB null</item>
      <item>, OIB 72185476666</item>
      <item>, OIB 30842297926</item>
      <item>, OIB 30842297926</item>
      <item>, OIB 80072940561</item>
      <item>, OIB 46872257987</item>
      <item>, OIB null</item>
      <item>, OIB null</item>
      <item>, OIB 26702280390</item>
      <item>, OIB 52508873833</item>
      <item>, OIB 30842297926</item>
      <item>, OIB 30842297926</item>
      <item>, OIB 85821130368</item>
      <item>, OIB 16457179668</item>
      <item>, OIB null</item>
      <item>, OIB 18683136487</item>
      <item>, OIB 24923144098</item>
    </izvorni_sadrzaj>
    <derivirana_varijabla naziv="DomainObject.Predmet.SudioniciListNazivOIB_1">
      <item>, OIB 86695892107</item>
      <item>, OIB 52508873833</item>
      <item>, OIB 94141384086</item>
      <item>, OIB 20314590488</item>
      <item>, OIB 64546066176</item>
      <item>, OIB 87939104217</item>
      <item>, OIB null</item>
      <item>, OIB 84299598589</item>
      <item>, OIB 94141384086</item>
      <item>, OIB 34403322678</item>
      <item>, OIB null</item>
      <item>, OIB 57036237740</item>
      <item>, OIB 11835965307</item>
      <item>, OIB 87064273078</item>
      <item>, OIB 31697259786</item>
      <item>, OIB 22694857747</item>
      <item>, OIB 76700337614</item>
      <item>, OIB 91929234326</item>
      <item>, OIB null</item>
      <item>, OIB 93225891495</item>
      <item>, OIB 81793146560</item>
      <item>, OIB null</item>
      <item>, OIB 23649115570</item>
      <item>, OIB 64828713623</item>
      <item>, OIB 32986803392</item>
      <item>, OIB 97994010225</item>
      <item>, OIB null</item>
      <item>, OIB 32280738674</item>
      <item>, OIB 46830600751</item>
      <item>, OIB 56842995878</item>
      <item>, OIB 69693144506</item>
      <item>, OIB 37462847637</item>
      <item>, OIB 68419124305</item>
      <item>, OIB 86709918716</item>
      <item>, OIB 64646464586</item>
      <item>, OIB null</item>
      <item>, OIB 94141384086</item>
      <item>, OIB 14669056208</item>
      <item>, OIB 87939104217</item>
      <item>, OIB null</item>
      <item>, OIB 52848403362</item>
      <item>, OIB 15147758022</item>
      <item>, OIB 89489773101</item>
      <item>, OIB 87435755785</item>
      <item>, OIB 79652872175</item>
      <item>, OIB null</item>
      <item>, OIB 44892488481</item>
      <item>, OIB null</item>
      <item>, OIB 67541309757</item>
      <item>, OIB null</item>
      <item>, OIB null</item>
      <item>, OIB 81793146560</item>
      <item>, OIB 97349366519</item>
      <item>, OIB 47973067824</item>
      <item>, OIB 43584763981</item>
      <item>, OIB 47973067824</item>
      <item>, OIB </item>
      <item>, OIB null</item>
      <item>, OIB 72185476666</item>
      <item>, OIB 30842297926</item>
      <item>, OIB 30842297926</item>
      <item>, OIB 80072940561</item>
      <item>, OIB 46872257987</item>
      <item>, OIB null</item>
      <item>, OIB null</item>
      <item>, OIB 26702280390</item>
      <item>, OIB 52508873833</item>
      <item>, OIB 30842297926</item>
      <item>, OIB 30842297926</item>
      <item>, OIB 85821130368</item>
      <item>, OIB 16457179668</item>
      <item>, OIB null</item>
      <item>, OIB 18683136487</item>
      <item>, OIB 24923144098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Mrkonjić, OIB 84299598589, Imotski,Kneza Domagoja 3 Zmijavci</item>
    </izvorni_sadrzaj>
    <derivirana_varijabla naziv="DomainObject.Predmet.StecajniUpraviteljiListAddressOIB_1">
      <item>Ante Mrkonjić, OIB 84299598589, Imotski,Kneza Domagoja 3 Zmijavci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406DE9A-D88F-41CB-8ABC-3AE63BA08AE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3</properties:Pages>
  <properties:Words>281</properties:Words>
  <properties:Characters>1483</properties:Characters>
  <properties:Lines>84</properties:Lines>
  <properties:Paragraphs>28</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1860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2016-10-10T10:52:00Z</dcterms:created>
  <dc:creator>mmarovic</dc:creator>
  <cp:lastModifiedBy>Katarina Mikulić</cp:lastModifiedBy>
  <cp:lastPrinted>2015-12-28T13:15:00Z</cp:lastPrinted>
  <dcterms:modified xmlns:xsi="http://www.w3.org/2001/XMLSchema-instance" xsi:type="dcterms:W3CDTF">2016-10-10T11:16:00Z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