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9d3" w14:paraId="aaad9d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</w:t>
      </w:r>
      <w:r w:rsidR="003978F4">
        <w:t>69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3978F4" w:rsidRPr="003978F4">
        <w:t>SILVIO</w:t>
      </w:r>
      <w:proofErr w:type="spellEnd"/>
      <w:r w:rsidR="003978F4" w:rsidRPr="003978F4">
        <w:t xml:space="preserve"> TAXI jednostavno društvo s ograničenom odgovornošću za prijevoz, usluge i trgovinu</w:t>
      </w:r>
      <w:r w:rsidR="003978F4">
        <w:t xml:space="preserve"> Osijek, Vukovarska 23, </w:t>
      </w:r>
      <w:proofErr w:type="spellStart"/>
      <w:r w:rsidR="003978F4">
        <w:t>OIB</w:t>
      </w:r>
      <w:proofErr w:type="spellEnd"/>
      <w:r w:rsidR="003978F4">
        <w:t xml:space="preserve">: </w:t>
      </w:r>
      <w:r w:rsidR="003978F4" w:rsidRPr="003978F4">
        <w:t>17525530184</w:t>
      </w:r>
      <w:r w:rsidR="003978F4">
        <w:t xml:space="preserve">, </w:t>
      </w:r>
      <w:proofErr w:type="spellStart"/>
      <w:r w:rsidR="003978F4">
        <w:t>MBS</w:t>
      </w:r>
      <w:proofErr w:type="spellEnd"/>
      <w:r w:rsidR="003978F4">
        <w:t xml:space="preserve">: </w:t>
      </w:r>
      <w:r w:rsidR="003978F4" w:rsidRPr="003978F4">
        <w:t>030157757</w:t>
      </w:r>
      <w:r w:rsidR="003978F4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3978F4" w:rsidRPr="003978F4">
        <w:t>SILVIO</w:t>
      </w:r>
      <w:proofErr w:type="spellEnd"/>
      <w:r w:rsidR="003978F4" w:rsidRPr="003978F4">
        <w:t xml:space="preserve"> TAXI jednostavno društvo s ograničenom odgovornošću za prijevoz, usluge i trgovinu</w:t>
      </w:r>
      <w:r w:rsidR="003978F4">
        <w:t xml:space="preserve"> Osijek, Vukovarska 23, </w:t>
      </w:r>
      <w:proofErr w:type="spellStart"/>
      <w:r w:rsidR="003978F4">
        <w:t>OIB</w:t>
      </w:r>
      <w:proofErr w:type="spellEnd"/>
      <w:r w:rsidR="003978F4">
        <w:t xml:space="preserve">: </w:t>
      </w:r>
      <w:r w:rsidR="003978F4" w:rsidRPr="003978F4">
        <w:t>17525530184</w:t>
      </w:r>
      <w:r w:rsidR="003978F4">
        <w:t xml:space="preserve">, </w:t>
      </w:r>
      <w:proofErr w:type="spellStart"/>
      <w:r w:rsidR="003978F4">
        <w:t>MBS</w:t>
      </w:r>
      <w:proofErr w:type="spellEnd"/>
      <w:r w:rsidR="003978F4">
        <w:t xml:space="preserve">: </w:t>
      </w:r>
      <w:r w:rsidR="003978F4" w:rsidRPr="003978F4">
        <w:t>030157757</w:t>
      </w:r>
      <w:r w:rsidR="003978F4">
        <w:t>, iznosi 5.550,00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3978F4">
        <w:t xml:space="preserve">Silvio Muk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87DF7">
        <w:t>9</w:t>
      </w:r>
      <w:r w:rsidR="003978F4">
        <w:t>69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D5265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526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526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26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26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526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526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26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26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St-969/2018</izvorni_sadrzaj>
    <derivirana_varijabla naziv="DomainObject.Predmet.OznakaBroj_1">St-969/2018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SILVIO TAXI jednostavno društvo s ograničenom odgovornošću za prijevoz, usluge i trgovinu</izvorni_sadrzaj>
    <derivirana_varijabla naziv="DomainObject.Predmet.ProtustrankaFormated_1">  SILVIO TAXI jednostavno društvo s ograničenom odgovornošću za prijevoz, usluge i trgovinu</derivirana_varijabla>
  </DomainObject.Predmet.ProtustrankaFormated>
  <DomainObject.Predmet.ProtustrankaFormatedOIB>
    <izvorni_sadrzaj>  SILVIO TAXI jednostavno društvo s ograničenom odgovornošću za prijevoz, usluge i trgovinu, OIB 17525530184</izvorni_sadrzaj>
    <derivirana_varijabla naziv="DomainObject.Predmet.ProtustrankaFormatedOIB_1">  SILVIO TAXI jednostavno društvo s ograničenom odgovornošću za prijevoz, usluge i trgovinu, OIB 17525530184</derivirana_varijabla>
  </DomainObject.Predmet.ProtustrankaFormatedOIB>
  <DomainObject.Predmet.ProtustrankaFormatedWithAdress>
    <izvorni_sadrzaj> SILVIO TAXI jednostavno društvo s ograničenom odgovornošću za prijevoz, usluge i trgovinu, Vukovarska 23, 31000 Osijek</izvorni_sadrzaj>
    <derivirana_varijabla naziv="DomainObject.Predmet.ProtustrankaFormatedWithAdress_1"> SILVIO TAXI jednostavno društvo s ograničenom odgovornošću za prijevoz, usluge i trgovinu, Vukovarska 23, 31000 Osijek</derivirana_varijabla>
  </DomainObject.Predmet.ProtustrankaFormatedWithAdress>
  <DomainObject.Predmet.ProtustrankaFormatedWithAdressOIB>
    <izvorni_sadrzaj> SILVIO TAXI jednostavno društvo s ograničenom odgovornošću za prijevoz, usluge i trgovinu, OIB 17525530184, Vukovarska 23, 31000 Osijek</izvorni_sadrzaj>
    <derivirana_varijabla naziv="DomainObject.Predmet.ProtustrankaFormatedWithAdressOIB_1"> SILVIO TAXI jednostavno društvo s ograničenom odgovornošću za prijevoz, usluge i trgovinu, OIB 17525530184, Vukovarska 23, 31000 Osijek</derivirana_varijabla>
  </DomainObject.Predmet.ProtustrankaFormatedWithAdressOIB>
  <DomainObject.Predmet.ProtustrankaWithAdress>
    <izvorni_sadrzaj>SILVIO TAXI jednostavno društvo s ograničenom odgovornošću za prijevoz, usluge i trgovinu Vukovarska 23, 31000 Osijek</izvorni_sadrzaj>
    <derivirana_varijabla naziv="DomainObject.Predmet.ProtustrankaWithAdress_1">SILVIO TAXI jednostavno društvo s ograničenom odgovornošću za prijevoz, usluge i trgovinu Vukovarska 23, 31000 Osijek</derivirana_varijabla>
  </DomainObject.Predmet.ProtustrankaWithAdress>
  <DomainObject.Predmet.ProtustrankaWithAdressOIB>
    <izvorni_sadrzaj>SILVIO TAXI jednostavno društvo s ograničenom odgovornošću za prijevoz, usluge i trgovinu, OIB 17525530184, Vukovarska 23, 31000 Osijek</izvorni_sadrzaj>
    <derivirana_varijabla naziv="DomainObject.Predmet.ProtustrankaWithAdressOIB_1">SILVIO TAXI jednostavno društvo s ograničenom odgovornošću za prijevoz, usluge i trgovinu, OIB 17525530184, Vukovarska 23, 31000 Osijek</derivirana_varijabla>
  </DomainObject.Predmet.ProtustrankaWithAdressOIB>
  <DomainObject.Predmet.ProtustrankaNazivFormated>
    <izvorni_sadrzaj>SILVIO TAXI jednostavno društvo s ograničenom odgovornošću za prijevoz, usluge i trgovinu</izvorni_sadrzaj>
    <derivirana_varijabla naziv="DomainObject.Predmet.ProtustrankaNazivFormated_1">SILVIO TAXI jednostavno društvo s ograničenom odgovornošću za prijevoz, usluge i trgovinu</derivirana_varijabla>
  </DomainObject.Predmet.ProtustrankaNazivFormated>
  <DomainObject.Predmet.ProtustrankaNazivFormatedOIB>
    <izvorni_sadrzaj>SILVIO TAXI jednostavno društvo s ograničenom odgovornošću za prijevoz, usluge i trgovinu, OIB 17525530184</izvorni_sadrzaj>
    <derivirana_varijabla naziv="DomainObject.Predmet.ProtustrankaNazivFormatedOIB_1">SILVIO TAXI jednostavno društvo s ograničenom odgovornošću za prijevoz, usluge i trgovinu, OIB 17525530184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SILVIO TAXI jednostavno društvo s ograničenom odgovornošću za prijevoz, usluge i trgovinu</item>
    </izvorni_sadrzaj>
    <derivirana_varijabla naziv="DomainObject.Predmet.ProtuStrankaListFormated_1">
      <item>SILVIO TAXI jednostavno društvo s ograničenom odgovornošću za prijevoz, usluge i trgovinu</item>
    </derivirana_varijabla>
  </DomainObject.Predmet.ProtuStrankaListFormated>
  <DomainObject.Predmet.ProtuStrankaListFormatedOIB>
    <izvorni_sadrzaj>
      <item>SILVIO TAXI jednostavno društvo s ograničenom odgovornošću za prijevoz, usluge i trgovinu, OIB 17525530184</item>
    </izvorni_sadrzaj>
    <derivirana_varijabla naziv="DomainObject.Predmet.ProtuStrankaListFormatedOIB_1">
      <item>SILVIO TAXI jednostavno društvo s ograničenom odgovornošću za prijevoz, usluge i trgovinu, OIB 17525530184</item>
    </derivirana_varijabla>
  </DomainObject.Predmet.ProtuStrankaListFormatedOIB>
  <DomainObject.Predmet.ProtuStrankaListFormatedWithAdress>
    <izvorni_sadrzaj>
      <item>SILVIO TAXI jednostavno društvo s ograničenom odgovornošću za prijevoz, usluge i trgovinu, Vukovarska 23, 31000 Osijek</item>
    </izvorni_sadrzaj>
    <derivirana_varijabla naziv="DomainObject.Predmet.ProtuStrankaListFormatedWithAdress_1">
      <item>SILVIO TAXI jednostavno društvo s ograničenom odgovornošću za prijevoz, usluge i trgovinu, Vukovarska 23, 31000 Osijek</item>
    </derivirana_varijabla>
  </DomainObject.Predmet.ProtuStrankaListFormatedWithAdress>
  <DomainObject.Predmet.ProtuStrankaListFormatedWithAdressOIB>
    <izvorni_sadrzaj>
      <item>SILVIO TAXI jednostavno društvo s ograničenom odgovornošću za prijevoz, usluge i trgovinu, OIB 17525530184, Vukovarska 23, 31000 Osijek</item>
    </izvorni_sadrzaj>
    <derivirana_varijabla naziv="DomainObject.Predmet.ProtuStrankaListFormatedWithAdressOIB_1">
      <item>SILVIO TAXI jednostavno društvo s ograničenom odgovornošću za prijevoz, usluge i trgovinu, OIB 17525530184, Vukovarska 23, 31000 Osijek</item>
    </derivirana_varijabla>
  </DomainObject.Predmet.ProtuStrankaListFormatedWithAdressOIB>
  <DomainObject.Predmet.ProtuStrankaListNazivFormated>
    <izvorni_sadrzaj>
      <item>SILVIO TAXI jednostavno društvo s ograničenom odgovornošću za prijevoz, usluge i trgovinu</item>
    </izvorni_sadrzaj>
    <derivirana_varijabla naziv="DomainObject.Predmet.ProtuStrankaListNazivFormated_1">
      <item>SILVIO TAXI jednostavno društvo s ograničenom odgovornošću za prijevoz, usluge i trgovinu</item>
    </derivirana_varijabla>
  </DomainObject.Predmet.ProtuStrankaListNazivFormated>
  <DomainObject.Predmet.ProtuStrankaListNazivFormatedOIB>
    <izvorni_sadrzaj>
      <item>SILVIO TAXI jednostavno društvo s ograničenom odgovornošću za prijevoz, usluge i trgovinu, OIB 17525530184</item>
    </izvorni_sadrzaj>
    <derivirana_varijabla naziv="DomainObject.Predmet.ProtuStrankaListNazivFormatedOIB_1">
      <item>SILVIO TAXI jednostavno društvo s ograničenom odgovornošću za prijevoz, usluge i trgovinu, OIB 17525530184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SILVIO TAXI jednostavno društvo s ograničenom odgovornošću za prijevoz, usluge i trgovinu</izvorni_sadrzaj>
    <derivirana_varijabla naziv="DomainObject.Predmet.ProtustrankaIDrugi_1">SILVIO TAXI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SILVIO TAXI jednostavno društvo s ograničenom odgovornošću za prijevoz, usluge i trgovinu, OIB 17525530184, Vukovarska 23, 31000 Osijek</izvorni_sadrzaj>
    <derivirana_varijabla naziv="DomainObject.Predmet.ProtustrankaIDrugiAdressOIB_1">SILVIO TAXI jednostavno društvo s ograničenom odgovornošću za prijevoz, usluge i trgovinu, OIB 17525530184, Vukovarska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SILVIO TAXI jednostavno društvo s ograničenom odgovornošću za prijevoz, usluge i trgovinu</item>
    </izvorni_sadrzaj>
    <derivirana_varijabla naziv="DomainObject.Predmet.SudioniciListNaziv_1">
      <item>FINA RC OSIJEK</item>
      <item>SILVIO TAXI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SILVIO TAXI jednostavno društvo s ograničenom odgovornošću za prijevoz, usluge i trgovinu, OIB 17525530184, Vukovarska 23,31000 Osijek</item>
    </izvorni_sadrzaj>
    <derivirana_varijabla naziv="DomainObject.Predmet.SudioniciListAdressOIB_1">
      <item>FINA RC OSIJEK, OIB 85821130368</item>
      <item>SILVIO TAXI jednostavno društvo s ograničenom odgovornošću za prijevoz, usluge i trgovinu, OIB 17525530184, Vukovarska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17525530184</item>
    </izvorni_sadrzaj>
    <derivirana_varijabla naziv="DomainObject.Predmet.SudioniciListNazivOIB_1">
      <item>, OIB 85821130368</item>
      <item>, OIB 17525530184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2930E-2729-43E2-9F3E-F6EF8147D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2003</properties:Characters>
  <properties:Lines>47</properties:Lines>
  <properties:Paragraphs>15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2018-09-03T07:55:00Z</cp:lastPrinted>
  <dcterms:modified xmlns:xsi="http://www.w3.org/2001/XMLSchema-instance" xsi:type="dcterms:W3CDTF">2018-09-03T07:56:00Z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