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eff7" w14:paraId="787eff7" w:rsidRDefault="00C77D2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7D22" w:rsidP="00C77D22" w:rsidR="00C77D22">
      <w:pPr>
        <w:spacing w:after="0"/>
        <w:jc w:val="both"/>
      </w:pPr>
      <w:r>
        <w:t xml:space="preserve">           Republika Hrvatska</w:t>
      </w:r>
    </w:p>
    <w:p w:rsidRDefault="00C77D22" w:rsidP="00C77D22" w:rsidR="00C77D2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77D22" w:rsidP="00C77D22" w:rsidR="00C77D2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77D22">
        <w:rPr>
          <w:rFonts w:cs="Times New Roman" w:eastAsia="Times New Roman"/>
          <w:noProof/>
          <w:szCs w:val="20"/>
          <w:lang w:eastAsia="hr-HR"/>
        </w:rPr>
        <w:t>Poslovni broj: 5. St-752/2018-10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77D2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77D22">
        <w:rPr>
          <w:rFonts w:cs="Times New Roman" w:eastAsia="Times New Roman"/>
          <w:szCs w:val="20"/>
        </w:rPr>
        <w:t xml:space="preserve">povodom prijedloga Financijske agencije, OIB: 85821130368, RC Zagreb, Podružnica Bjelovar, Bjelovar, F. Supila 4, za otvaranje stečajnog postupka nad dužnikom MARE I KATE jednostavno društvo s ograničenom odgovornošću za usluge i trgovinu, </w:t>
      </w:r>
      <w:proofErr w:type="spellStart"/>
      <w:r w:rsidRPr="00C77D22">
        <w:rPr>
          <w:rFonts w:cs="Times New Roman" w:eastAsia="Times New Roman"/>
          <w:szCs w:val="20"/>
        </w:rPr>
        <w:t>Berek</w:t>
      </w:r>
      <w:proofErr w:type="spellEnd"/>
      <w:r w:rsidRPr="00C77D22">
        <w:rPr>
          <w:rFonts w:cs="Times New Roman" w:eastAsia="Times New Roman"/>
          <w:szCs w:val="20"/>
        </w:rPr>
        <w:t xml:space="preserve">, </w:t>
      </w:r>
      <w:proofErr w:type="spellStart"/>
      <w:r w:rsidRPr="00C77D22">
        <w:rPr>
          <w:rFonts w:cs="Times New Roman" w:eastAsia="Times New Roman"/>
          <w:szCs w:val="20"/>
        </w:rPr>
        <w:t>Berek</w:t>
      </w:r>
      <w:proofErr w:type="spellEnd"/>
      <w:r w:rsidRPr="00C77D22">
        <w:rPr>
          <w:rFonts w:cs="Times New Roman" w:eastAsia="Times New Roman"/>
          <w:szCs w:val="20"/>
        </w:rPr>
        <w:t xml:space="preserve"> 45, MBS: 010098604, OIB: 10768679214,</w:t>
      </w:r>
      <w:r w:rsidRPr="00C77D22">
        <w:rPr>
          <w:rFonts w:cs="Times New Roman" w:eastAsia="Times New Roman"/>
          <w:noProof/>
          <w:szCs w:val="20"/>
          <w:lang w:eastAsia="hr-HR"/>
        </w:rPr>
        <w:t xml:space="preserve"> 8. svibnja</w:t>
      </w:r>
      <w:r w:rsidRPr="00C77D22">
        <w:rPr>
          <w:rFonts w:cs="Times New Roman" w:eastAsia="Times New Roman"/>
          <w:szCs w:val="20"/>
          <w:lang w:eastAsia="hr-HR"/>
        </w:rPr>
        <w:t xml:space="preserve"> 2019.</w:t>
      </w:r>
      <w:r w:rsidRPr="00C77D22">
        <w:rPr>
          <w:rFonts w:cs="Times New Roman" w:eastAsia="Times New Roman"/>
          <w:noProof/>
          <w:szCs w:val="20"/>
          <w:lang w:eastAsia="hr-HR"/>
        </w:rPr>
        <w:t xml:space="preserve"> donosi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C77D22">
        <w:rPr>
          <w:rFonts w:cs="Times New Roman" w:eastAsia="Times New Roman"/>
          <w:szCs w:val="20"/>
        </w:rPr>
        <w:t>Z A K L J U Č A K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C77D22">
        <w:rPr>
          <w:rFonts w:cs="Times New Roman" w:eastAsia="Times New Roman"/>
          <w:szCs w:val="20"/>
        </w:rPr>
        <w:t xml:space="preserve">Nalaže se Financijskoj agenciji da oslobodi sredstva zaplijenjena temeljem č.112. st.1. Stečajnog zakona </w:t>
      </w:r>
      <w:r w:rsidRPr="00C77D22">
        <w:rPr>
          <w:rFonts w:cs="Times New Roman" w:eastAsia="Times New Roman"/>
          <w:noProof/>
          <w:szCs w:val="20"/>
          <w:lang w:val="en-GB"/>
        </w:rPr>
        <w:t>("Narodne novine" broj 71/15 i 104/17, dalje: SZ)</w:t>
      </w:r>
      <w:r w:rsidRPr="00C77D22">
        <w:rPr>
          <w:rFonts w:cs="Times New Roman" w:eastAsia="Times New Roman"/>
          <w:szCs w:val="20"/>
        </w:rPr>
        <w:t xml:space="preserve"> u iznosu od 5.000,00 kn.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C77D22">
        <w:rPr>
          <w:rFonts w:cs="Times New Roman" w:eastAsia="Times New Roman"/>
          <w:bCs/>
          <w:lang w:eastAsia="hr-HR"/>
        </w:rPr>
        <w:t>U Bjelovaru 8. svibnja 2019.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szCs w:val="20"/>
        </w:rPr>
      </w:pPr>
      <w:r w:rsidRPr="00C77D22">
        <w:rPr>
          <w:rFonts w:cs="Times New Roman" w:eastAsia="Times New Roman"/>
          <w:szCs w:val="20"/>
        </w:rPr>
        <w:t xml:space="preserve">     Sutkinja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  <w:r w:rsidRPr="00C77D22">
        <w:rPr>
          <w:rFonts w:cs="Times New Roman" w:eastAsia="Times New Roman"/>
          <w:szCs w:val="20"/>
        </w:rPr>
        <w:t xml:space="preserve"> Marija Petrina Kubica v.r.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C77D22" w:rsidP="00C77D22" w:rsidR="00C77D22" w:rsidRPr="00C77D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C77D22">
        <w:rPr>
          <w:rFonts w:cs="Times New Roman" w:eastAsia="Times New Roman"/>
          <w:noProof/>
          <w:szCs w:val="20"/>
        </w:rPr>
        <w:t>Za točnost otpravka - ovlašteni službenik</w:t>
      </w:r>
    </w:p>
    <w:p w:rsidRDefault="00C77D22" w:rsidP="00C77D22" w:rsidR="00C77D22" w:rsidRPr="00C77D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C77D22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szCs w:val="20"/>
        </w:rPr>
      </w:pPr>
    </w:p>
    <w:p w:rsidRDefault="00C77D22" w:rsidP="00C77D22" w:rsidR="00C77D22" w:rsidRPr="00C77D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</w:p>
    <w:p w:rsidRDefault="00C77D22" w:rsidP="00C77D22" w:rsidR="00C77D22" w:rsidRPr="00C77D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C77D22">
        <w:rPr>
          <w:rFonts w:cs="Times New Roman" w:eastAsia="Times New Roman"/>
          <w:noProof/>
          <w:szCs w:val="20"/>
        </w:rPr>
        <w:t xml:space="preserve">                  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C77D22">
        <w:rPr>
          <w:rFonts w:cs="Times New Roman" w:eastAsia="Times New Roman"/>
          <w:szCs w:val="20"/>
        </w:rPr>
        <w:t>Uputa o pravnom lijeku:Protiv zaključka nije dopušten pravni lijek (čl.19. st.7. SZ).</w:t>
      </w: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C77D22" w:rsidP="00C77D22" w:rsidR="00C77D22" w:rsidRPr="00C77D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D2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24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81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St-752/2018-10</izvorni_sadrzaj>
    <derivirana_varijabla naziv="DomainObject.Oznaka_1">St-752/2018-10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2019.</izvorni_sadrzaj>
    <derivirana_varijabla naziv="DomainObject.Predmet.DatumRjesavanja_1">30.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I KATE jednostavno društvo s ograničenom odgovornošću za usluge i trgovinu zastupanog po punomoćniku Mirela Fištrović</izvorni_sadrzaj>
    <derivirana_varijabla naziv="DomainObject.Predmet.ProtustrankaFormated_1">  MARE I KATE jednostavno društvo s ograničenom odgovornošću za usluge i trgovinu zastupanog po punomoćniku Mirela Fištrović</derivirana_varijabla>
  </DomainObject.Predmet.ProtustrankaFormated>
  <DomainObject.Predmet.ProtustrankaFormatedOIB>
    <izvorni_sadrzaj>  MARE I KATE jednostavno društvo s ograničenom odgovornošću za usluge i trgovinu, OIB 10768679214 zastupanog po punomoćniku Mirela Fištrović</izvorni_sadrzaj>
    <derivirana_varijabla naziv="DomainObject.Predmet.ProtustrankaFormatedOIB_1">  MARE I KATE jednostavno društvo s ograničenom odgovornošću za usluge i trgovinu, OIB 10768679214 zastupanog po punomoćniku Mirela Fištrović</derivirana_varijabla>
  </DomainObject.Predmet.ProtustrankaFormatedOIB>
  <DomainObject.Predmet.ProtustrankaFormatedWithAdress>
    <izvorni_sadrzaj> MARE I KATE jednostavno društvo s ograničenom odgovornošću za usluge i trgovinu, Berek 45, 43232 Berek zastupanog po punomoćniku Mirela Fištrović</izvorni_sadrzaj>
    <derivirana_varijabla naziv="DomainObject.Predmet.ProtustrankaFormatedWithAdress_1"> MARE I KATE jednostavno društvo s ograničenom odgovornošću za usluge i trgovinu, Berek 45, 43232 Berek zastupanog po punomoćniku Mirela Fištrović</derivirana_varijabla>
  </DomainObject.Predmet.ProtustrankaFormatedWithAdress>
  <DomainObject.Predmet.ProtustrankaFormatedWithAdressOIB>
    <izvorni_sadrzaj> MARE I KATE jednostavno društvo s ograničenom odgovornošću za usluge i trgovinu, OIB 10768679214, Berek 45, 43232 Berek zastupanog po punomoćniku Mirela Fištrović</izvorni_sadrzaj>
    <derivirana_varijabla naziv="DomainObject.Predmet.ProtustrankaFormatedWithAdressOIB_1"> MARE I KATE jednostavno društvo s ograničenom odgovornošću za usluge i trgovinu, OIB 10768679214, Berek 45, 43232 Berek zastupanog po punomoćniku Mirela Fištrović</derivirana_varijabla>
  </DomainObject.Predmet.ProtustrankaFormatedWithAdressOIB>
  <DomainObject.Predmet.ProtustrankaWithAdress>
    <izvorni_sadrzaj>MARE I KATE jednostavno društvo s ograničenom odgovornošću za usluge i trgovinu Berek 45, 43232 Berek</izvorni_sadrzaj>
    <derivirana_varijabla naziv="DomainObject.Predmet.ProtustrankaWithAdress_1">MARE I KATE jednostavno društvo s ograničenom odgovornošću za usluge i trgovinu Berek 45, 43232 Berek</derivirana_varijabla>
  </DomainObject.Predmet.ProtustrankaWithAdress>
  <DomainObject.Predmet.ProtustrankaWithAdressOIB>
    <izvorni_sadrzaj>MARE I KATE jednostavno društvo s ograničenom odgovornošću za usluge i trgovinu, OIB 10768679214, Berek 45, 43232 Berek</izvorni_sadrzaj>
    <derivirana_varijabla naziv="DomainObject.Predmet.ProtustrankaWithAdressOIB_1">MARE I KATE jednostavno društvo s ograničenom odgovornošću za usluge i trgovinu, OIB 10768679214, Berek 45, 43232 Berek</derivirana_varijabla>
  </DomainObject.Predmet.ProtustrankaWithAdressOIB>
  <DomainObject.Predmet.ProtustrankaNazivFormated>
    <izvorni_sadrzaj>MARE I KATE jednostavno društvo s ograničenom odgovornošću za usluge i trgovinu</izvorni_sadrzaj>
    <derivirana_varijabla naziv="DomainObject.Predmet.ProtustrankaNazivFormated_1">MARE I KATE jednostavno društvo s ograničenom odgovornošću za usluge i trgovinu</derivirana_varijabla>
  </DomainObject.Predmet.ProtustrankaNazivFormated>
  <DomainObject.Predmet.ProtustrankaNazivFormatedOIB>
    <izvorni_sadrzaj>MARE I KATE jednostavno društvo s ograničenom odgovornošću za usluge i trgovinu, OIB 10768679214</izvorni_sadrzaj>
    <derivirana_varijabla naziv="DomainObject.Predmet.ProtustrankaNazivFormatedOIB_1">MARE I KATE jednostavno društvo s ograničenom odgovornošću za usluge i trgovinu, OIB 10768679214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MARE I KATE jednostavno društvo s ograničenom odgovornošću za usluge i trgovinu zastupanog po punomoćniku Mirela Fištrović</item>
    </izvorni_sadrzaj>
    <derivirana_varijabla naziv="DomainObject.Predmet.ProtuStrankaListFormated_1">
      <item>MARE I KATE jednostavno društvo s ograničenom odgovornošću za usluge i trgovinu zastupanog po punomoćniku Mirela Fištrović</item>
    </derivirana_varijabla>
  </DomainObject.Predmet.ProtuStrankaListFormated>
  <DomainObject.Predmet.ProtuStrankaListFormatedOIB>
    <izvorni_sadrzaj>
      <item>MARE I KATE jednostavno društvo s ograničenom odgovornošću za usluge i trgovinu, OIB 10768679214 zastupanog po punomoćniku Mirela Fištrović</item>
    </izvorni_sadrzaj>
    <derivirana_varijabla naziv="DomainObject.Predmet.ProtuStrankaListFormatedOIB_1">
      <item>MARE I KATE jednostavno društvo s ograničenom odgovornošću za usluge i trgovinu, OIB 10768679214 zastupanog po punomoćniku Mirela Fištrović</item>
    </derivirana_varijabla>
  </DomainObject.Predmet.ProtuStrankaListFormatedOIB>
  <DomainObject.Predmet.ProtuStrankaListFormatedWithAdress>
    <izvorni_sadrzaj>
      <item>MARE I KATE jednostavno društvo s ograničenom odgovornošću za usluge i trgovinu, Berek 45, 43232 Berek zastupanog po punomoćniku Mirela Fištrović</item>
    </izvorni_sadrzaj>
    <derivirana_varijabla naziv="DomainObject.Predmet.ProtuStrankaListFormatedWithAdress_1">
      <item>MARE I KATE jednostavno društvo s ograničenom odgovornošću za usluge i trgovinu, Berek 45, 43232 Berek zastupanog po punomoćniku Mirela Fištrović</item>
    </derivirana_varijabla>
  </DomainObject.Predmet.ProtuStrankaListFormatedWithAdress>
  <DomainObject.Predmet.ProtuStrankaListFormatedWithAdressOIB>
    <izvorni_sadrzaj>
      <item>MARE I KATE jednostavno društvo s ograničenom odgovornošću za usluge i trgovinu, OIB 10768679214, Berek 45, 43232 Berek zastupanog po punomoćniku Mirela Fištrović</item>
    </izvorni_sadrzaj>
    <derivirana_varijabla naziv="DomainObject.Predmet.ProtuStrankaListFormatedWithAdressOIB_1">
      <item>MARE I KATE jednostavno društvo s ograničenom odgovornošću za usluge i trgovinu, OIB 10768679214, Berek 45, 43232 Berek zastupanog po punomoćniku Mirela Fištrović</item>
    </derivirana_varijabla>
  </DomainObject.Predmet.ProtuStrankaListFormatedWithAdressOIB>
  <DomainObject.Predmet.ProtuStrankaListNazivFormated>
    <izvorni_sadrzaj>
      <item>MARE I KATE jednostavno društvo s ograničenom odgovornošću za usluge i trgovinu</item>
    </izvorni_sadrzaj>
    <derivirana_varijabla naziv="DomainObject.Predmet.ProtuStrankaListNazivFormated_1">
      <item>MARE I KATE jednostavno društvo s ograničenom odgovornošću za usluge i trgovinu</item>
    </derivirana_varijabla>
  </DomainObject.Predmet.ProtuStrankaListNazivFormated>
  <DomainObject.Predmet.ProtuStrankaListNazivFormatedOIB>
    <izvorni_sadrzaj>
      <item>MARE I KATE jednostavno društvo s ograničenom odgovornošću za usluge i trgovinu, OIB 10768679214</item>
    </izvorni_sadrzaj>
    <derivirana_varijabla naziv="DomainObject.Predmet.ProtuStrankaListNazivFormatedOIB_1">
      <item>MARE I KATE jednostavno društvo s ograničenom odgovornošću za usluge i trgovinu, OIB 10768679214</item>
    </derivirana_varijabla>
  </DomainObject.Predmet.ProtuStrankaListNazivFormatedOIB>
  <DomainObject.Predmet.OstaliListFormated>
    <izvorni_sadrzaj>
      <item>Mirela Fištrović punomoćnik sudionika u postupku MARE I KATE jednostavno društvo s ograničenom odgovornošću za usluge i trgovinu</item>
    </izvorni_sadrzaj>
    <derivirana_varijabla naziv="DomainObject.Predmet.OstaliListFormated_1">
      <item>Mirela Fištrović punomoćnik sudionika u postupku MARE I KATE jednostavno društvo s ograničenom odgovornošću za usluge i trgovinu</item>
    </derivirana_varijabla>
  </DomainObject.Predmet.OstaliListFormated>
  <DomainObject.Predmet.OstaliListFormatedOIB>
    <izvorni_sadrzaj>
      <item>Mirela Fištrović, OIB 33966163705 punomoćnik sudionika u postupku MARE I KATE jednostavno društvo s ograničenom odgovornošću za usluge i trgovinu</item>
    </izvorni_sadrzaj>
    <derivirana_varijabla naziv="DomainObject.Predmet.OstaliListFormatedOIB_1">
      <item>Mirela Fištrović, OIB 33966163705 punomoćnik sudionika u postupku MARE I KATE jednostavno društvo s ograničenom odgovornošću za usluge i trgovinu</item>
    </derivirana_varijabla>
  </DomainObject.Predmet.OstaliListFormatedOIB>
  <DomainObject.Predmet.OstaliListFormatedWithAdress>
    <izvorni_sadrzaj>
      <item>Mirela Fištrović, Berek 41, 43232 Berek punomoćnik sudionika u postupku MARE I KATE jednostavno društvo s ograničenom odgovornošću za usluge i trgovinu</item>
    </izvorni_sadrzaj>
    <derivirana_varijabla naziv="DomainObject.Predmet.OstaliListFormatedWithAdress_1">
      <item>Mirela Fištrović, Berek 41, 43232 Berek punomoćnik sudionika u postupku MARE I KATE jednostavno društvo s ograničenom odgovornošću za usluge i trgovinu</item>
    </derivirana_varijabla>
  </DomainObject.Predmet.OstaliListFormatedWithAdress>
  <DomainObject.Predmet.OstaliListFormatedWithAdressOIB>
    <izvorni_sadrzaj>
      <item>Mirela Fištrović, OIB 33966163705, Berek 41, 43232 Berek punomoćnik sudionika u postupku MARE I KATE jednostavno društvo s ograničenom odgovornošću za usluge i trgovinu</item>
    </izvorni_sadrzaj>
    <derivirana_varijabla naziv="DomainObject.Predmet.OstaliListFormatedWithAdressOIB_1">
      <item>Mirela Fištrović, OIB 33966163705, Berek 41, 43232 Berek punomoćnik sudionika u postupku MARE I KATE jednostavno društvo s ograničenom odgovornošću za usluge i trgovinu</item>
    </derivirana_varijabla>
  </DomainObject.Predmet.OstaliListFormatedWithAdressOIB>
  <DomainObject.Predmet.OstaliListNazivFormated>
    <izvorni_sadrzaj>
      <item>Mirela Fištrović</item>
    </izvorni_sadrzaj>
    <derivirana_varijabla naziv="DomainObject.Predmet.OstaliListNazivFormated_1">
      <item>Mirela Fištrović</item>
    </derivirana_varijabla>
  </DomainObject.Predmet.OstaliListNazivFormated>
  <DomainObject.Predmet.OstaliListNazivFormatedOIB>
    <izvorni_sadrzaj>
      <item>Mirela Fištrović, OIB 33966163705</item>
    </izvorni_sadrzaj>
    <derivirana_varijabla naziv="DomainObject.Predmet.OstaliListNazivFormatedOIB_1">
      <item>Mirela Fištrović, OIB 33966163705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St-752/2018-10</izvorni_sadrzaj>
    <derivirana_varijabla naziv="DomainObject.PoslovniBrojDokumenta_1">St-752/2018-10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MARE I KATE jednostavno društvo s ograničenom odgovornošću za usluge i trgovinu</izvorni_sadrzaj>
    <derivirana_varijabla naziv="DomainObject.Predmet.ProtustrankaIDrugi_1">MARE I KATE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MARE I KATE jednostavno društvo s ograničenom odgovornošću za usluge i trgovinu, OIB 10768679214, Berek 45, 43232 Berek</izvorni_sadrzaj>
    <derivirana_varijabla naziv="DomainObject.Predmet.ProtustrankaIDrugiAdressOIB_1">MARE I KATE jednostavno društvo s ograničenom odgovornošću za usluge i trgovinu, OIB 10768679214, Berek 45,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2019.</izvorni_sadrzaj>
    <derivirana_varijabla naziv="DomainObject.Predmet.OdlukaRjesenje.DatumDonosenjaOdluke_1">24.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St-752/2018-8</izvorni_sadrzaj>
    <derivirana_varijabla naziv="DomainObject.Predmet.OdlukaRjesenje.Oznaka_1">St-752/2018-8</derivirana_varijabla>
  </DomainObject.Predmet.OdlukaRjesenje.Oznaka>
  <DomainObject.Predmet.SudioniciListNaziv>
    <izvorni_sadrzaj>
      <item>FINA, RC ZAGREB, Podružnica BJELOVAR</item>
      <item>MARE I KATE jednostavno društvo s ograničenom odgovornošću za usluge i trgovinu</item>
      <item>Mirela Fištrović</item>
    </izvorni_sadrzaj>
    <derivirana_varijabla naziv="DomainObject.Predmet.SudioniciListNaziv_1">
      <item>FINA, RC ZAGREB, Podružnica BJELOVAR</item>
      <item>MARE I KATE jednostavno društvo s ograničenom odgovornošću za usluge i trgovinu</item>
      <item>Mirela Fištrović</item>
    </derivirana_varijabla>
  </DomainObject.Predmet.SudioniciListNaziv>
  <DomainObject.Predmet.SudioniciListAdressOIB>
    <izvorni_sadrzaj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izvorni_sadrzaj>
    <derivirana_varijabla naziv="DomainObject.Predmet.SudioniciListAdressOIB_1"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B60C8-0B1A-4283-94D2-6014FFAEF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