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9c18" w14:paraId="bbe9c1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3105AA">
        <w:rPr>
          <w:sz w:val="24"/>
        </w:rPr>
        <w:t>76161</w:t>
      </w:r>
      <w:r w:rsidR="008063A2">
        <w:rPr>
          <w:sz w:val="24"/>
        </w:rPr>
        <w:t>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3105AA">
        <w:rPr>
          <w:sz w:val="24"/>
          <w:szCs w:val="24"/>
        </w:rPr>
        <w:t>UDRUGA SOLIDARNOSTI ZA STRAIJE I NEMOĆNE OSOBE, OIB:19768424088, Zagreb, Kornatska 3</w:t>
      </w:r>
      <w:r w:rsidR="00EF70F7">
        <w:rPr>
          <w:sz w:val="24"/>
          <w:szCs w:val="24"/>
        </w:rPr>
        <w:t xml:space="preserve"> </w:t>
      </w:r>
      <w:r w:rsidR="00283576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dana 10</w:t>
      </w:r>
      <w:r w:rsidR="00FF67EF">
        <w:rPr>
          <w:sz w:val="24"/>
          <w:szCs w:val="24"/>
        </w:rPr>
        <w:t>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150DB7" w:rsidR="00F40B91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F70F7">
        <w:rPr>
          <w:sz w:val="24"/>
          <w:szCs w:val="24"/>
        </w:rPr>
        <w:t xml:space="preserve"> </w:t>
      </w:r>
      <w:r w:rsidR="003105AA">
        <w:rPr>
          <w:sz w:val="24"/>
          <w:szCs w:val="24"/>
        </w:rPr>
        <w:t xml:space="preserve">UDRUGA SOLIDARNOSTI ZA STRAIJE I NEMOĆNE OSOBE, OIB:19768424088, Zagreb, Kornatska 3 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B06E0E" w:rsidR="00B06E0E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8063A2">
        <w:rPr>
          <w:sz w:val="24"/>
          <w:szCs w:val="24"/>
        </w:rPr>
        <w:t xml:space="preserve"> </w:t>
      </w:r>
      <w:r w:rsidR="003105AA">
        <w:rPr>
          <w:sz w:val="24"/>
          <w:szCs w:val="24"/>
        </w:rPr>
        <w:t>UDRUGA SOLIDARNOSTI ZA STRAIJE I NEMOĆNE OSOBE, OIB:19768424088, Zagreb, Kornatska 3 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6B31B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10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6B31BD" w:rsidR="00E5541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6B31BD">
        <w:rPr>
          <w:sz w:val="24"/>
          <w:szCs w:val="24"/>
        </w:rPr>
        <w:t xml:space="preserve">  </w:t>
      </w:r>
      <w:r w:rsidR="00E55419">
        <w:rPr>
          <w:sz w:val="24"/>
          <w:szCs w:val="24"/>
        </w:rPr>
        <w:t>Marija Jurdana</w:t>
      </w:r>
    </w:p>
    <w:p w:rsidRDefault="00E55419" w:rsidP="006B31BD" w:rsidR="006B31B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</w:p>
    <w:p w:rsidRDefault="003105AA" w:rsidP="003105AA" w:rsidR="003105AA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3105AA" w:rsidP="003105AA" w:rsidR="003105AA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0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0DB7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576"/>
    <w:rsid w:val="002873E3"/>
    <w:rsid w:val="00290426"/>
    <w:rsid w:val="00290D09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05AA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63B2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634"/>
    <w:rsid w:val="00633466"/>
    <w:rsid w:val="00633F2D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1BD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063A2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E1218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06E0E"/>
    <w:rsid w:val="00B13B69"/>
    <w:rsid w:val="00B27D48"/>
    <w:rsid w:val="00B32C4F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0097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5419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EF70F7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4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6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4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6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6161</izvorni_sadrzaj>
    <derivirana_varijabla naziv="DomainObject.Predmet.Broj_1">6161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St-6161/2015</izvorni_sadrzaj>
    <derivirana_varijabla naziv="DomainObject.Predmet.OznakaBroj_1">St-6161/2015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SOLIDARNOST ZA STARIJE I NEMOĆNE OSOBE</izvorni_sadrzaj>
    <derivirana_varijabla naziv="DomainObject.Predmet.ProtustrankaFormated_1">  UDRUGA SOLIDARNOST ZA STARIJE I NEMOĆNE OSOBE</derivirana_varijabla>
  </DomainObject.Predmet.ProtustrankaFormated>
  <DomainObject.Predmet.ProtustrankaFormatedOIB>
    <izvorni_sadrzaj>  UDRUGA SOLIDARNOST ZA STARIJE I NEMOĆNE OSOBE, OIB 19768424088</izvorni_sadrzaj>
    <derivirana_varijabla naziv="DomainObject.Predmet.ProtustrankaFormatedOIB_1">  UDRUGA SOLIDARNOST ZA STARIJE I NEMOĆNE OSOBE, OIB 19768424088</derivirana_varijabla>
  </DomainObject.Predmet.ProtustrankaFormatedOIB>
  <DomainObject.Predmet.ProtustrankaFormatedWithAdress>
    <izvorni_sadrzaj> UDRUGA SOLIDARNOST ZA STARIJE I NEMOĆNE OSOBE, Kornatska 3, 10000 Zagreb</izvorni_sadrzaj>
    <derivirana_varijabla naziv="DomainObject.Predmet.ProtustrankaFormatedWithAdress_1"> UDRUGA SOLIDARNOST ZA STARIJE I NEMOĆNE OSOBE, Kornatska 3, 10000 Zagreb</derivirana_varijabla>
  </DomainObject.Predmet.ProtustrankaFormatedWithAdress>
  <DomainObject.Predmet.ProtustrankaFormatedWithAdressOIB>
    <izvorni_sadrzaj> UDRUGA SOLIDARNOST ZA STARIJE I NEMOĆNE OSOBE, OIB 19768424088, Kornatska 3, 10000 Zagreb</izvorni_sadrzaj>
    <derivirana_varijabla naziv="DomainObject.Predmet.ProtustrankaFormatedWithAdressOIB_1"> UDRUGA SOLIDARNOST ZA STARIJE I NEMOĆNE OSOBE, OIB 19768424088, Kornatska 3, 10000 Zagreb</derivirana_varijabla>
  </DomainObject.Predmet.ProtustrankaFormatedWithAdressOIB>
  <DomainObject.Predmet.ProtustrankaWithAdress>
    <izvorni_sadrzaj>UDRUGA SOLIDARNOST ZA STARIJE I NEMOĆNE OSOBE Kornatska 3, 10000 Zagreb</izvorni_sadrzaj>
    <derivirana_varijabla naziv="DomainObject.Predmet.ProtustrankaWithAdress_1">UDRUGA SOLIDARNOST ZA STARIJE I NEMOĆNE OSOBE Kornatska 3, 10000 Zagreb</derivirana_varijabla>
  </DomainObject.Predmet.ProtustrankaWithAdress>
  <DomainObject.Predmet.ProtustrankaWithAdressOIB>
    <izvorni_sadrzaj>UDRUGA SOLIDARNOST ZA STARIJE I NEMOĆNE OSOBE, OIB 19768424088, Kornatska 3, 10000 Zagreb</izvorni_sadrzaj>
    <derivirana_varijabla naziv="DomainObject.Predmet.ProtustrankaWithAdressOIB_1">UDRUGA SOLIDARNOST ZA STARIJE I NEMOĆNE OSOBE, OIB 19768424088, Kornatska 3, 10000 Zagreb</derivirana_varijabla>
  </DomainObject.Predmet.ProtustrankaWithAdressOIB>
  <DomainObject.Predmet.ProtustrankaNazivFormated>
    <izvorni_sadrzaj>UDRUGA SOLIDARNOST ZA STARIJE I NEMOĆNE OSOBE</izvorni_sadrzaj>
    <derivirana_varijabla naziv="DomainObject.Predmet.ProtustrankaNazivFormated_1">UDRUGA SOLIDARNOST ZA STARIJE I NEMOĆNE OSOBE</derivirana_varijabla>
  </DomainObject.Predmet.ProtustrankaNazivFormated>
  <DomainObject.Predmet.ProtustrankaNazivFormatedOIB>
    <izvorni_sadrzaj>UDRUGA SOLIDARNOST ZA STARIJE I NEMOĆNE OSOBE, OIB 19768424088</izvorni_sadrzaj>
    <derivirana_varijabla naziv="DomainObject.Predmet.ProtustrankaNazivFormatedOIB_1">UDRUGA SOLIDARNOST ZA STARIJE I NEMOĆNE OSOBE, OIB 19768424088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SOLIDARNOST ZA STARIJE I NEMOĆNE OSOBE</item>
    </izvorni_sadrzaj>
    <derivirana_varijabla naziv="DomainObject.Predmet.ProtuStrankaListFormated_1">
      <item>UDRUGA SOLIDARNOST ZA STARIJE I NEMOĆNE OSOBE</item>
    </derivirana_varijabla>
  </DomainObject.Predmet.ProtuStrankaListFormated>
  <DomainObject.Predmet.ProtuStrankaListFormatedOIB>
    <izvorni_sadrzaj>
      <item>UDRUGA SOLIDARNOST ZA STARIJE I NEMOĆNE OSOBE, OIB 19768424088</item>
    </izvorni_sadrzaj>
    <derivirana_varijabla naziv="DomainObject.Predmet.ProtuStrankaListFormatedOIB_1">
      <item>UDRUGA SOLIDARNOST ZA STARIJE I NEMOĆNE OSOBE, OIB 19768424088</item>
    </derivirana_varijabla>
  </DomainObject.Predmet.ProtuStrankaListFormatedOIB>
  <DomainObject.Predmet.ProtuStrankaListFormatedWithAdress>
    <izvorni_sadrzaj>
      <item>UDRUGA SOLIDARNOST ZA STARIJE I NEMOĆNE OSOBE, Kornatska 3, 10000 Zagreb</item>
    </izvorni_sadrzaj>
    <derivirana_varijabla naziv="DomainObject.Predmet.ProtuStrankaListFormatedWithAdress_1">
      <item>UDRUGA SOLIDARNOST ZA STARIJE I NEMOĆNE OSOBE, Kornatska 3, 10000 Zagreb</item>
    </derivirana_varijabla>
  </DomainObject.Predmet.ProtuStrankaListFormatedWithAdress>
  <DomainObject.Predmet.ProtuStrankaListFormatedWithAdressOIB>
    <izvorni_sadrzaj>
      <item>UDRUGA SOLIDARNOST ZA STARIJE I NEMOĆNE OSOBE, OIB 19768424088, Kornatska 3, 10000 Zagreb</item>
    </izvorni_sadrzaj>
    <derivirana_varijabla naziv="DomainObject.Predmet.ProtuStrankaListFormatedWithAdressOIB_1">
      <item>UDRUGA SOLIDARNOST ZA STARIJE I NEMOĆNE OSOBE, OIB 19768424088, Kornatska 3, 10000 Zagreb</item>
    </derivirana_varijabla>
  </DomainObject.Predmet.ProtuStrankaListFormatedWithAdressOIB>
  <DomainObject.Predmet.ProtuStrankaListNazivFormated>
    <izvorni_sadrzaj>
      <item>UDRUGA SOLIDARNOST ZA STARIJE I NEMOĆNE OSOBE</item>
    </izvorni_sadrzaj>
    <derivirana_varijabla naziv="DomainObject.Predmet.ProtuStrankaListNazivFormated_1">
      <item>UDRUGA SOLIDARNOST ZA STARIJE I NEMOĆNE OSOBE</item>
    </derivirana_varijabla>
  </DomainObject.Predmet.ProtuStrankaListNazivFormated>
  <DomainObject.Predmet.ProtuStrankaListNazivFormatedOIB>
    <izvorni_sadrzaj>
      <item>UDRUGA SOLIDARNOST ZA STARIJE I NEMOĆNE OSOBE, OIB 19768424088</item>
    </izvorni_sadrzaj>
    <derivirana_varijabla naziv="DomainObject.Predmet.ProtuStrankaListNazivFormatedOIB_1">
      <item>UDRUGA SOLIDARNOST ZA STARIJE I NEMOĆNE OSOBE, OIB 19768424088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SOLIDARNOST ZA STARIJE I NEMOĆNE OSOBE</izvorni_sadrzaj>
    <derivirana_varijabla naziv="DomainObject.Predmet.ProtustrankaIDrugi_1">UDRUGA SOLIDARNOST ZA STARIJE I NEMOĆNE OSOBE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SOLIDARNOST ZA STARIJE I NEMOĆNE OSOBE, OIB 19768424088, Kornatska 3, 10000 Zagreb</izvorni_sadrzaj>
    <derivirana_varijabla naziv="DomainObject.Predmet.ProtustrankaIDrugiAdressOIB_1">UDRUGA SOLIDARNOST ZA STARIJE I NEMOĆNE OSOBE, OIB 19768424088, Kornatska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SOLIDARNOST ZA STARIJE I NEMOĆNE OSOBE</item>
      <item>FINA Regionalni centar Zagreb</item>
    </izvorni_sadrzaj>
    <derivirana_varijabla naziv="DomainObject.Predmet.SudioniciListNaziv_1">
      <item>UDRUGA SOLIDARNOST ZA STARIJE I NEMOĆNE OSOBE</item>
      <item>FINA Regionalni centar Zagreb</item>
    </derivirana_varijabla>
  </DomainObject.Predmet.SudioniciListNaziv>
  <DomainObject.Predmet.SudioniciListAdressOIB>
    <izvorni_sadrzaj>
      <item>UDRUGA SOLIDARNOST ZA STARIJE I NEMOĆNE OSOBE, OIB 19768424088, Kornatska 3,10000 Zagreb</item>
      <item>FINA Regionalni centar Zagreb, OIB 85821130368, Trg svibanjskih žrtava 1995. 1,10000 Zagreb</item>
    </izvorni_sadrzaj>
    <derivirana_varijabla naziv="DomainObject.Predmet.SudioniciListAdressOIB_1">
      <item>UDRUGA SOLIDARNOST ZA STARIJE I NEMOĆNE OSOBE, OIB 19768424088, Kornatska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19768424088</item>
      <item>, OIB 85821130368</item>
    </izvorni_sadrzaj>
    <derivirana_varijabla naziv="DomainObject.Predmet.SudioniciListNazivOIB_1">
      <item>, OIB 19768424088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1818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2015-12-10T10:27:00Z</dcterms:created>
  <dc:creator>Korisnik</dc:creator>
  <cp:lastModifiedBy>Nikolina Krunić</cp:lastModifiedBy>
  <cp:lastPrinted>2015-12-10T10:26:00Z</cp:lastPrinted>
  <dcterms:modified xmlns:xsi="http://www.w3.org/2001/XMLSchema-instance" xsi:type="dcterms:W3CDTF">2015-12-10T13:23:00Z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