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4ff07" w14:paraId="044ff07" w:rsidRDefault="00E33418" w:rsidP="00915E1E" w:rsidR="00E33418">
      <w:pPr>
        <w:pStyle w:val="Zaglavlje"/>
        <w:jc w:val="right"/>
        <w15:collapsed w:val="false"/>
      </w:pPr>
      <w:bookmarkStart w:name="_GoBack" w:id="0"/>
      <w:bookmarkEnd w:id="0"/>
      <w:r>
        <w:tab/>
      </w:r>
    </w:p>
    <w:p w:rsidRDefault="00D43EFC" w:rsidP="000938B8" w:rsidR="00E33418">
      <w:r>
        <w:rPr>
          <w:b/>
          <w:noProof/>
        </w:rPr>
        <w:drawing>
          <wp:inline distR="0" distL="0" distB="0" distT="0">
            <wp:extent cy="800100" cx="66675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</w:r>
      <w:r w:rsidR="00E33418">
        <w:tab/>
        <w:t>19 St-</w:t>
      </w:r>
      <w:r w:rsidR="00D44CBD">
        <w:t>1645</w:t>
      </w:r>
      <w:r w:rsidR="00E33418">
        <w:t>/17-3</w:t>
      </w:r>
    </w:p>
    <w:p w:rsidRDefault="00E33418" w:rsidP="000938B8" w:rsidR="00E33418" w:rsidRPr="00D21A2C"/>
    <w:p w:rsidRDefault="00E33418" w:rsidP="000938B8" w:rsidR="00E3341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E33418" w:rsidP="000938B8" w:rsidR="00E3341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TRGOVAČKI SUD U OSIJEKU</w:t>
      </w:r>
    </w:p>
    <w:p w:rsidRDefault="00E33418" w:rsidP="00F2165F" w:rsidR="00E33418" w:rsidRPr="00F2165F">
      <w:pPr>
        <w:ind w:hanging="720" w:left="360"/>
        <w:rPr>
          <w:sz w:val="22"/>
          <w:szCs w:val="22"/>
        </w:rPr>
      </w:pPr>
    </w:p>
    <w:p w:rsidRDefault="00E33418" w:rsidP="00224AFF" w:rsidR="00E33418">
      <w:pPr>
        <w:ind w:firstLine="708"/>
        <w:jc w:val="both"/>
      </w:pPr>
      <w:r>
        <w:t xml:space="preserve">Trgovački sud u Osijeku, po sudskoj savjetnici Marini Ljubičić Knežević u stečajnom predmetu povodom zahtjeva </w:t>
      </w:r>
      <w:r w:rsidR="00D528F8">
        <w:t xml:space="preserve">Financijske agencije OIB: 85821130368 RC OSIJEK, Podružnica </w:t>
      </w:r>
      <w:r w:rsidR="00E97177">
        <w:t>Osijek</w:t>
      </w:r>
      <w:r w:rsidR="00D528F8">
        <w:t xml:space="preserve">, </w:t>
      </w:r>
      <w:proofErr w:type="spellStart"/>
      <w:r w:rsidR="00D528F8">
        <w:t>L.Jagera</w:t>
      </w:r>
      <w:proofErr w:type="spellEnd"/>
      <w:r w:rsidR="00D528F8">
        <w:t xml:space="preserve"> 3</w:t>
      </w:r>
      <w:r>
        <w:t xml:space="preserve">, za pokretanje skraćenog stečajnog postupka  nad dužnikom </w:t>
      </w:r>
      <w:r w:rsidR="00D44CBD">
        <w:t xml:space="preserve">HRASTAJ j.d.o.o. za proizvodnju, usluge i trgovinu, </w:t>
      </w:r>
      <w:proofErr w:type="spellStart"/>
      <w:r w:rsidR="00D44CBD">
        <w:t>Rajevo</w:t>
      </w:r>
      <w:proofErr w:type="spellEnd"/>
      <w:r w:rsidR="00D44CBD">
        <w:t xml:space="preserve"> Selo, </w:t>
      </w:r>
      <w:proofErr w:type="spellStart"/>
      <w:r w:rsidR="00D44CBD">
        <w:t>Gunjanska</w:t>
      </w:r>
      <w:proofErr w:type="spellEnd"/>
      <w:r w:rsidR="00D44CBD">
        <w:t xml:space="preserve"> 6/a, MBS: 030155714, OIB: 97795349508</w:t>
      </w:r>
      <w:r>
        <w:t>, temeljem članka 430. Stečajnog zakona</w:t>
      </w:r>
      <w:r w:rsidR="00620970">
        <w:t xml:space="preserve">  </w:t>
      </w:r>
      <w:r>
        <w:t xml:space="preserve">( „Narodne novine“ 71/15), dana </w:t>
      </w:r>
      <w:r w:rsidR="00E25FA7">
        <w:t>30</w:t>
      </w:r>
      <w:r w:rsidR="00E97177">
        <w:t>. studenog</w:t>
      </w:r>
      <w:r>
        <w:t xml:space="preserve"> 2017. godine, objavljuje sljedeći</w:t>
      </w:r>
    </w:p>
    <w:p w:rsidRDefault="00E33418" w:rsidP="00532E0A" w:rsidR="00E33418">
      <w:pPr>
        <w:jc w:val="both"/>
      </w:pPr>
    </w:p>
    <w:p w:rsidRDefault="00E33418" w:rsidP="00224AFF" w:rsidR="00E33418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33418" w:rsidP="00047A8F" w:rsidR="00E33418">
      <w:pPr>
        <w:jc w:val="both"/>
        <w:rPr>
          <w:bCs/>
        </w:rPr>
      </w:pPr>
    </w:p>
    <w:p w:rsidRDefault="00E33418" w:rsidP="00F2165F" w:rsidR="00E33418">
      <w:pPr>
        <w:ind w:left="708"/>
        <w:jc w:val="both"/>
      </w:pPr>
      <w:r>
        <w:rPr>
          <w:bCs/>
        </w:rPr>
        <w:t xml:space="preserve">I Utvrđuje se da ukupni iznos evidentiranog duga dužnika </w:t>
      </w:r>
      <w:r w:rsidR="00D44CBD">
        <w:t xml:space="preserve">HRASTAJ j.d.o.o. za proizvodnju, usluge i trgovinu, </w:t>
      </w:r>
      <w:proofErr w:type="spellStart"/>
      <w:r w:rsidR="00D44CBD">
        <w:t>Rajevo</w:t>
      </w:r>
      <w:proofErr w:type="spellEnd"/>
      <w:r w:rsidR="00D44CBD">
        <w:t xml:space="preserve"> Selo, </w:t>
      </w:r>
      <w:proofErr w:type="spellStart"/>
      <w:r w:rsidR="00D44CBD">
        <w:t>Gunjanska</w:t>
      </w:r>
      <w:proofErr w:type="spellEnd"/>
      <w:r w:rsidR="00D44CBD">
        <w:t xml:space="preserve"> 6/a, MBS: 030155714, OIB: 97795349508</w:t>
      </w:r>
      <w:r w:rsidR="00D43EFC">
        <w:t xml:space="preserve">, </w:t>
      </w:r>
      <w:r>
        <w:t xml:space="preserve">iznosi </w:t>
      </w:r>
      <w:r w:rsidR="00D44CBD">
        <w:t>222.100,35</w:t>
      </w:r>
      <w:r>
        <w:t xml:space="preserve"> kn.</w:t>
      </w:r>
    </w:p>
    <w:p w:rsidRDefault="00E33418" w:rsidP="00F2165F" w:rsidR="00E33418">
      <w:pPr>
        <w:ind w:left="708"/>
        <w:jc w:val="both"/>
      </w:pPr>
      <w:r>
        <w:t xml:space="preserve">II Poziva se osoba ovlaštena za zastupanje dužnika </w:t>
      </w:r>
      <w:r w:rsidR="00D44CBD">
        <w:t xml:space="preserve">Aleksandar Nikolić, OIB: 65281585110, Zagreb, </w:t>
      </w:r>
      <w:proofErr w:type="spellStart"/>
      <w:r w:rsidR="00D44CBD">
        <w:t>Jovinovačka</w:t>
      </w:r>
      <w:proofErr w:type="spellEnd"/>
      <w:r w:rsidR="00D44CBD">
        <w:t xml:space="preserve"> 24</w:t>
      </w:r>
      <w:r w:rsidR="00D528F8">
        <w:t>,</w:t>
      </w:r>
      <w:r>
        <w:t xml:space="preserve"> 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33418" w:rsidP="00F2165F" w:rsidR="00E33418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IBAN : HR31 2390 0011 3000 0020 0 s pozivom na broj HR05 </w:t>
      </w:r>
      <w:r w:rsidR="00D43EFC">
        <w:t>272-</w:t>
      </w:r>
      <w:r w:rsidR="00D44CBD">
        <w:t>1645</w:t>
      </w:r>
      <w:r>
        <w:t>-17 (članak 430 Stečajnog zakona u vezi s člankom 132. Stečajnog zakona Narodne novine broj 71/15).</w:t>
      </w:r>
    </w:p>
    <w:p w:rsidRDefault="00E33418" w:rsidP="00224AFF" w:rsidR="00E33418">
      <w:pPr>
        <w:ind w:left="708"/>
        <w:jc w:val="both"/>
      </w:pPr>
      <w:r>
        <w:t xml:space="preserve">IV Ako osobe iz točke II, ovlaštene za zastupanje dužnika po zakonu,  u roku od 15 dana od dana objave ovog oglasa na e-oglasnoj ploči suda ne podnesu </w:t>
      </w:r>
      <w:proofErr w:type="spellStart"/>
      <w:r>
        <w:t>prokazni</w:t>
      </w:r>
      <w:proofErr w:type="spellEnd"/>
      <w:r w:rsidR="00D43EFC">
        <w:t xml:space="preserve"> </w:t>
      </w:r>
      <w:r>
        <w:t>popis imovine i obveza dužnika ili ako iz tog popisa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33418" w:rsidP="00224AFF" w:rsidR="00E33418">
      <w:pPr>
        <w:ind w:left="708"/>
        <w:jc w:val="both"/>
      </w:pPr>
    </w:p>
    <w:p w:rsidRDefault="00E33418" w:rsidP="00F2165F" w:rsidR="00E33418">
      <w:pPr>
        <w:ind w:left="708"/>
        <w:jc w:val="center"/>
      </w:pPr>
      <w:r>
        <w:t xml:space="preserve">U Osijeku </w:t>
      </w:r>
      <w:r w:rsidR="00D44CBD">
        <w:t>30</w:t>
      </w:r>
      <w:r w:rsidR="00E97177">
        <w:t>. studenog</w:t>
      </w:r>
      <w:r>
        <w:t xml:space="preserve"> 2017.</w:t>
      </w:r>
    </w:p>
    <w:p w:rsidRDefault="00E33418" w:rsidP="00F2165F" w:rsidR="00E33418" w:rsidRPr="00F2165F">
      <w:pPr>
        <w:ind w:left="708"/>
        <w:jc w:val="center"/>
      </w:pPr>
    </w:p>
    <w:p w:rsidRDefault="00E33418" w:rsidP="00A75730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</w:p>
    <w:p w:rsidRDefault="00E33418" w:rsidP="00454056" w:rsidR="00E33418">
      <w:pPr>
        <w:ind w:left="6372"/>
        <w:jc w:val="both"/>
        <w:rPr>
          <w:bCs/>
        </w:rPr>
      </w:pPr>
      <w:r>
        <w:rPr>
          <w:bCs/>
        </w:rPr>
        <w:t xml:space="preserve">      Sudska savjetnica </w:t>
      </w:r>
    </w:p>
    <w:p w:rsidRDefault="00E33418" w:rsidP="00454056" w:rsidR="00E33418" w:rsidRPr="00F2165F">
      <w:pPr>
        <w:ind w:left="6372"/>
        <w:jc w:val="both"/>
        <w:rPr>
          <w:bCs/>
        </w:rPr>
      </w:pPr>
      <w:smartTag w:element="PersonName" w:uri="urn:schemas-microsoft-com:office:smarttags">
        <w:r>
          <w:t>Marina Ljubičić</w:t>
        </w:r>
      </w:smartTag>
      <w:r>
        <w:t xml:space="preserve"> Knežević</w:t>
      </w:r>
    </w:p>
    <w:p w:rsidRDefault="00E33418" w:rsidP="00047A8F" w:rsidR="00E33418">
      <w:r>
        <w:t>DNA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e-oglasna ploča</w:t>
      </w:r>
    </w:p>
    <w:p w:rsidRDefault="00E33418" w:rsidP="00F2165F" w:rsidR="00E33418">
      <w:pPr>
        <w:numPr>
          <w:ilvl w:val="0"/>
          <w:numId w:val="1"/>
        </w:numPr>
        <w:jc w:val="both"/>
      </w:pPr>
      <w:r>
        <w:t>oglasna ploča - zahtjev</w:t>
      </w:r>
    </w:p>
    <w:p w:rsidRDefault="00E33418" w:rsidR="00E33418">
      <w:pPr>
        <w:numPr>
          <w:ilvl w:val="0"/>
          <w:numId w:val="1"/>
        </w:numPr>
      </w:pPr>
      <w:r>
        <w:t xml:space="preserve">kal. </w:t>
      </w:r>
      <w:r w:rsidR="00D44CBD">
        <w:t>22</w:t>
      </w:r>
      <w:r w:rsidR="00E25FA7">
        <w:t>/1</w:t>
      </w:r>
    </w:p>
    <w:sectPr w:rsidSect="00F2165F" w:rsidR="00E33418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333F" w:rsidR="00B0333F">
      <w:r>
        <w:separator/>
      </w:r>
    </w:p>
  </w:endnote>
  <w:endnote w:id="0" w:type="continuationSeparator">
    <w:p w:rsidRDefault="00B0333F" w:rsidR="00B033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333F" w:rsidR="00B0333F">
      <w:r>
        <w:separator/>
      </w:r>
    </w:p>
  </w:footnote>
  <w:footnote w:id="0" w:type="continuationSeparator">
    <w:p w:rsidRDefault="00B0333F" w:rsidR="00B033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33418" w:rsidR="00E3341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33418" w:rsidP="001B70D9" w:rsidR="00E33418">
    <w:pPr>
      <w:pStyle w:val="Zaglavlje"/>
      <w:framePr w:y="1" w:xAlign="center" w:vAnchor="text" w:hAnchor="margin" w:wrap="around"/>
      <w:rPr>
        <w:rStyle w:val="Brojstranice"/>
      </w:rPr>
    </w:pPr>
  </w:p>
  <w:p w:rsidRDefault="00E33418" w:rsidP="00C43CDA" w:rsidR="00E3341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3C5E"/>
    <w:rsid w:val="00014887"/>
    <w:rsid w:val="00016B25"/>
    <w:rsid w:val="000229FE"/>
    <w:rsid w:val="00032173"/>
    <w:rsid w:val="00035864"/>
    <w:rsid w:val="00036441"/>
    <w:rsid w:val="000373F8"/>
    <w:rsid w:val="000477CD"/>
    <w:rsid w:val="00047A8F"/>
    <w:rsid w:val="00050860"/>
    <w:rsid w:val="000526A3"/>
    <w:rsid w:val="000535EA"/>
    <w:rsid w:val="00077C9D"/>
    <w:rsid w:val="00091B4B"/>
    <w:rsid w:val="000938B8"/>
    <w:rsid w:val="00095305"/>
    <w:rsid w:val="000A23B3"/>
    <w:rsid w:val="000B0EBD"/>
    <w:rsid w:val="000B568E"/>
    <w:rsid w:val="000C26C6"/>
    <w:rsid w:val="000D038C"/>
    <w:rsid w:val="000D0569"/>
    <w:rsid w:val="000D1CD0"/>
    <w:rsid w:val="000D1F31"/>
    <w:rsid w:val="000E762A"/>
    <w:rsid w:val="000F61EA"/>
    <w:rsid w:val="00102060"/>
    <w:rsid w:val="0010235A"/>
    <w:rsid w:val="00102D32"/>
    <w:rsid w:val="0010672D"/>
    <w:rsid w:val="001437B2"/>
    <w:rsid w:val="00173F18"/>
    <w:rsid w:val="00177EC7"/>
    <w:rsid w:val="001B49A2"/>
    <w:rsid w:val="001B5F20"/>
    <w:rsid w:val="001B70D9"/>
    <w:rsid w:val="001C1653"/>
    <w:rsid w:val="001C73F4"/>
    <w:rsid w:val="001C7F1E"/>
    <w:rsid w:val="001E10E5"/>
    <w:rsid w:val="001E2000"/>
    <w:rsid w:val="001E375C"/>
    <w:rsid w:val="001F03CB"/>
    <w:rsid w:val="00204C74"/>
    <w:rsid w:val="002063E3"/>
    <w:rsid w:val="00224AFF"/>
    <w:rsid w:val="002358E7"/>
    <w:rsid w:val="00244807"/>
    <w:rsid w:val="0024631E"/>
    <w:rsid w:val="0025000D"/>
    <w:rsid w:val="00257776"/>
    <w:rsid w:val="00267D26"/>
    <w:rsid w:val="0028507D"/>
    <w:rsid w:val="002A1B0C"/>
    <w:rsid w:val="002A2AF5"/>
    <w:rsid w:val="002A36D6"/>
    <w:rsid w:val="002A3BEF"/>
    <w:rsid w:val="002B4236"/>
    <w:rsid w:val="002C3D49"/>
    <w:rsid w:val="002D2610"/>
    <w:rsid w:val="002D6A0F"/>
    <w:rsid w:val="002D7681"/>
    <w:rsid w:val="002D79EC"/>
    <w:rsid w:val="002F4AAF"/>
    <w:rsid w:val="002F66FE"/>
    <w:rsid w:val="00316816"/>
    <w:rsid w:val="00317905"/>
    <w:rsid w:val="00320C64"/>
    <w:rsid w:val="003276D7"/>
    <w:rsid w:val="00331D2D"/>
    <w:rsid w:val="003337A6"/>
    <w:rsid w:val="00336EC1"/>
    <w:rsid w:val="00342079"/>
    <w:rsid w:val="003445D8"/>
    <w:rsid w:val="00356E94"/>
    <w:rsid w:val="003612A7"/>
    <w:rsid w:val="0036590F"/>
    <w:rsid w:val="00373C29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D02B1"/>
    <w:rsid w:val="003D3CA4"/>
    <w:rsid w:val="003E3ECE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44834"/>
    <w:rsid w:val="004459E1"/>
    <w:rsid w:val="00445C05"/>
    <w:rsid w:val="00446CA9"/>
    <w:rsid w:val="00454056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C3969"/>
    <w:rsid w:val="004D5A26"/>
    <w:rsid w:val="004D5E1B"/>
    <w:rsid w:val="004E1973"/>
    <w:rsid w:val="004E466C"/>
    <w:rsid w:val="004F5FE8"/>
    <w:rsid w:val="00510774"/>
    <w:rsid w:val="00511D37"/>
    <w:rsid w:val="005126B5"/>
    <w:rsid w:val="005159C5"/>
    <w:rsid w:val="00530001"/>
    <w:rsid w:val="00532E0A"/>
    <w:rsid w:val="00534964"/>
    <w:rsid w:val="0053545A"/>
    <w:rsid w:val="005419F2"/>
    <w:rsid w:val="0054259D"/>
    <w:rsid w:val="005437AE"/>
    <w:rsid w:val="00550133"/>
    <w:rsid w:val="00554CD6"/>
    <w:rsid w:val="00555462"/>
    <w:rsid w:val="00556098"/>
    <w:rsid w:val="00557B82"/>
    <w:rsid w:val="005601D2"/>
    <w:rsid w:val="00566401"/>
    <w:rsid w:val="00567F63"/>
    <w:rsid w:val="00572FE8"/>
    <w:rsid w:val="0058122A"/>
    <w:rsid w:val="005868D0"/>
    <w:rsid w:val="005913ED"/>
    <w:rsid w:val="005931E7"/>
    <w:rsid w:val="005A2530"/>
    <w:rsid w:val="005B1166"/>
    <w:rsid w:val="005B59B6"/>
    <w:rsid w:val="005C01B9"/>
    <w:rsid w:val="005D2A79"/>
    <w:rsid w:val="005D7EC1"/>
    <w:rsid w:val="005E0CFB"/>
    <w:rsid w:val="005E55B1"/>
    <w:rsid w:val="005E59AC"/>
    <w:rsid w:val="005F6A22"/>
    <w:rsid w:val="006038B4"/>
    <w:rsid w:val="006103C0"/>
    <w:rsid w:val="00613D0A"/>
    <w:rsid w:val="006207DD"/>
    <w:rsid w:val="00620970"/>
    <w:rsid w:val="00632865"/>
    <w:rsid w:val="00633654"/>
    <w:rsid w:val="00634B26"/>
    <w:rsid w:val="006372FF"/>
    <w:rsid w:val="00644281"/>
    <w:rsid w:val="0064676D"/>
    <w:rsid w:val="00652724"/>
    <w:rsid w:val="00666402"/>
    <w:rsid w:val="0069656A"/>
    <w:rsid w:val="006972ED"/>
    <w:rsid w:val="006A11E9"/>
    <w:rsid w:val="006A6EBE"/>
    <w:rsid w:val="006B29B9"/>
    <w:rsid w:val="006B5168"/>
    <w:rsid w:val="006B600F"/>
    <w:rsid w:val="006C36CE"/>
    <w:rsid w:val="006C4FDF"/>
    <w:rsid w:val="006D5880"/>
    <w:rsid w:val="006D7D68"/>
    <w:rsid w:val="006F475E"/>
    <w:rsid w:val="00711561"/>
    <w:rsid w:val="007178D5"/>
    <w:rsid w:val="00720276"/>
    <w:rsid w:val="007261C8"/>
    <w:rsid w:val="0073010A"/>
    <w:rsid w:val="007322FC"/>
    <w:rsid w:val="00734726"/>
    <w:rsid w:val="00762DE3"/>
    <w:rsid w:val="007657AA"/>
    <w:rsid w:val="00765EBC"/>
    <w:rsid w:val="00766D29"/>
    <w:rsid w:val="0077329E"/>
    <w:rsid w:val="007766DE"/>
    <w:rsid w:val="0078009A"/>
    <w:rsid w:val="00796AED"/>
    <w:rsid w:val="007A09A6"/>
    <w:rsid w:val="007A4540"/>
    <w:rsid w:val="007A5699"/>
    <w:rsid w:val="007C1A8B"/>
    <w:rsid w:val="007C1A99"/>
    <w:rsid w:val="007E0EEA"/>
    <w:rsid w:val="007E5F84"/>
    <w:rsid w:val="007E7376"/>
    <w:rsid w:val="007F1C41"/>
    <w:rsid w:val="008023F7"/>
    <w:rsid w:val="00802FE4"/>
    <w:rsid w:val="008036D9"/>
    <w:rsid w:val="00817C66"/>
    <w:rsid w:val="00836CE2"/>
    <w:rsid w:val="0084069A"/>
    <w:rsid w:val="00840C91"/>
    <w:rsid w:val="0085086B"/>
    <w:rsid w:val="00855A65"/>
    <w:rsid w:val="00860129"/>
    <w:rsid w:val="00864208"/>
    <w:rsid w:val="00875548"/>
    <w:rsid w:val="008A224F"/>
    <w:rsid w:val="008A6156"/>
    <w:rsid w:val="008A66B9"/>
    <w:rsid w:val="008A786C"/>
    <w:rsid w:val="008B0E56"/>
    <w:rsid w:val="008C3BE2"/>
    <w:rsid w:val="008C7029"/>
    <w:rsid w:val="008E63A1"/>
    <w:rsid w:val="00901EF5"/>
    <w:rsid w:val="00904A03"/>
    <w:rsid w:val="00905F6B"/>
    <w:rsid w:val="00912CF5"/>
    <w:rsid w:val="009137B1"/>
    <w:rsid w:val="009146BF"/>
    <w:rsid w:val="00915E1E"/>
    <w:rsid w:val="00921614"/>
    <w:rsid w:val="0092614F"/>
    <w:rsid w:val="00930B0A"/>
    <w:rsid w:val="00936874"/>
    <w:rsid w:val="00937840"/>
    <w:rsid w:val="009444CD"/>
    <w:rsid w:val="009525D4"/>
    <w:rsid w:val="00956214"/>
    <w:rsid w:val="009646DB"/>
    <w:rsid w:val="00980E4D"/>
    <w:rsid w:val="00987135"/>
    <w:rsid w:val="009A412B"/>
    <w:rsid w:val="009A675E"/>
    <w:rsid w:val="009B40D7"/>
    <w:rsid w:val="009B46D8"/>
    <w:rsid w:val="009C1900"/>
    <w:rsid w:val="009C670C"/>
    <w:rsid w:val="009D746C"/>
    <w:rsid w:val="009E5D6D"/>
    <w:rsid w:val="009E6566"/>
    <w:rsid w:val="00A0293C"/>
    <w:rsid w:val="00A07CA2"/>
    <w:rsid w:val="00A16283"/>
    <w:rsid w:val="00A214C9"/>
    <w:rsid w:val="00A37D78"/>
    <w:rsid w:val="00A405B5"/>
    <w:rsid w:val="00A46436"/>
    <w:rsid w:val="00A57AB7"/>
    <w:rsid w:val="00A57DB1"/>
    <w:rsid w:val="00A63F24"/>
    <w:rsid w:val="00A65679"/>
    <w:rsid w:val="00A66D5D"/>
    <w:rsid w:val="00A75730"/>
    <w:rsid w:val="00A8702F"/>
    <w:rsid w:val="00A930D6"/>
    <w:rsid w:val="00AA6B6E"/>
    <w:rsid w:val="00AB7B53"/>
    <w:rsid w:val="00AD4612"/>
    <w:rsid w:val="00B0333F"/>
    <w:rsid w:val="00B1795C"/>
    <w:rsid w:val="00B24B41"/>
    <w:rsid w:val="00B32948"/>
    <w:rsid w:val="00B53107"/>
    <w:rsid w:val="00B67389"/>
    <w:rsid w:val="00B82540"/>
    <w:rsid w:val="00B82754"/>
    <w:rsid w:val="00B86000"/>
    <w:rsid w:val="00B95B20"/>
    <w:rsid w:val="00BA13A3"/>
    <w:rsid w:val="00BA142B"/>
    <w:rsid w:val="00BE2822"/>
    <w:rsid w:val="00BE33FF"/>
    <w:rsid w:val="00BF32DE"/>
    <w:rsid w:val="00C1500E"/>
    <w:rsid w:val="00C16FE1"/>
    <w:rsid w:val="00C2016D"/>
    <w:rsid w:val="00C43CDA"/>
    <w:rsid w:val="00C56925"/>
    <w:rsid w:val="00C6322A"/>
    <w:rsid w:val="00C66216"/>
    <w:rsid w:val="00C8590C"/>
    <w:rsid w:val="00CA01EF"/>
    <w:rsid w:val="00CA584E"/>
    <w:rsid w:val="00CD0B5B"/>
    <w:rsid w:val="00CE0EE4"/>
    <w:rsid w:val="00CF2ADC"/>
    <w:rsid w:val="00CF63EE"/>
    <w:rsid w:val="00D20539"/>
    <w:rsid w:val="00D212DB"/>
    <w:rsid w:val="00D21A2C"/>
    <w:rsid w:val="00D23251"/>
    <w:rsid w:val="00D24D2F"/>
    <w:rsid w:val="00D335EB"/>
    <w:rsid w:val="00D43EFC"/>
    <w:rsid w:val="00D44CBD"/>
    <w:rsid w:val="00D505FE"/>
    <w:rsid w:val="00D528F8"/>
    <w:rsid w:val="00D54978"/>
    <w:rsid w:val="00D60F00"/>
    <w:rsid w:val="00D64021"/>
    <w:rsid w:val="00D745AC"/>
    <w:rsid w:val="00D77EA4"/>
    <w:rsid w:val="00D97782"/>
    <w:rsid w:val="00DA146A"/>
    <w:rsid w:val="00DA4636"/>
    <w:rsid w:val="00DD6682"/>
    <w:rsid w:val="00DE5F69"/>
    <w:rsid w:val="00DF5237"/>
    <w:rsid w:val="00DF6654"/>
    <w:rsid w:val="00DF69E7"/>
    <w:rsid w:val="00E004F5"/>
    <w:rsid w:val="00E03B31"/>
    <w:rsid w:val="00E23AF8"/>
    <w:rsid w:val="00E25FA7"/>
    <w:rsid w:val="00E33418"/>
    <w:rsid w:val="00E571F6"/>
    <w:rsid w:val="00E60C19"/>
    <w:rsid w:val="00E96356"/>
    <w:rsid w:val="00E97177"/>
    <w:rsid w:val="00EA028A"/>
    <w:rsid w:val="00EA3514"/>
    <w:rsid w:val="00EB1F3E"/>
    <w:rsid w:val="00EB4C13"/>
    <w:rsid w:val="00EC0019"/>
    <w:rsid w:val="00EC15DD"/>
    <w:rsid w:val="00ED4C16"/>
    <w:rsid w:val="00F02A50"/>
    <w:rsid w:val="00F040DB"/>
    <w:rsid w:val="00F2165F"/>
    <w:rsid w:val="00F22CA9"/>
    <w:rsid w:val="00F44EBA"/>
    <w:rsid w:val="00F46E60"/>
    <w:rsid w:val="00F5342F"/>
    <w:rsid w:val="00F6215D"/>
    <w:rsid w:val="00F734CA"/>
    <w:rsid w:val="00F73514"/>
    <w:rsid w:val="00F82537"/>
    <w:rsid w:val="00F83779"/>
    <w:rsid w:val="00F97180"/>
    <w:rsid w:val="00FB3771"/>
    <w:rsid w:val="00FD6040"/>
    <w:rsid w:val="00FD7786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Pr>
      <w:rFonts w:cs="Times New Roman" w:hAnsi="Cambria" w:asci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true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C16FE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6FE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6FE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6FE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6FE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9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Pr>
      <w:rFonts w:ascii="Cambria" w:cs="Times New Roman" w:hAnsi="Cambria"/>
      <w:b/>
      <w:bCs/>
      <w:kern w:val="32"/>
      <w:sz w:val="32"/>
      <w:szCs w:val="32"/>
    </w:rPr>
  </w:style>
  <w:style w:styleId="Tekstbalonia" w:type="paragraph">
    <w:name w:val="Balloon Text"/>
    <w:basedOn w:val="Normal"/>
    <w:link w:val="TekstbaloniaChar"/>
    <w:uiPriority w:val="99"/>
    <w:semiHidden/>
    <w:rsid w:val="00D6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Pr>
      <w:rFonts w:cs="Times New Roman"/>
      <w:sz w:val="2"/>
    </w:rPr>
  </w:style>
  <w:style w:styleId="Zaglavlje" w:type="paragraph">
    <w:name w:val="header"/>
    <w:basedOn w:val="Normal"/>
    <w:link w:val="ZaglavljeChar"/>
    <w:uiPriority w:val="99"/>
    <w:rsid w:val="00A214C9"/>
    <w:pPr>
      <w:tabs>
        <w:tab w:pos="4320" w:val="center"/>
        <w:tab w:pos="8640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A214C9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A214C9"/>
    <w:pPr>
      <w:tabs>
        <w:tab w:pos="4320" w:val="center"/>
        <w:tab w:pos="8640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Pr>
      <w:rFonts w:cs="Times New Roman"/>
      <w:sz w:val="24"/>
      <w:szCs w:val="24"/>
    </w:rPr>
  </w:style>
  <w:style w:styleId="Tijeloteksta" w:type="paragraph">
    <w:name w:val="Body Text"/>
    <w:basedOn w:val="Normal"/>
    <w:link w:val="TijelotekstaChar"/>
    <w:uiPriority w:val="99"/>
    <w:rsid w:val="00F02A50"/>
    <w:pPr>
      <w:jc w:val="both"/>
    </w:pPr>
  </w:style>
  <w:style w:customStyle="1" w:styleId="TijelotekstaChar" w:type="character">
    <w:name w:val="Tijelo teksta Char"/>
    <w:basedOn w:val="Zadanifontodlomka"/>
    <w:link w:val="Tijeloteksta"/>
    <w:uiPriority w:val="99"/>
    <w:semiHidden/>
    <w:locked/>
    <w:rPr>
      <w:rFonts w:cs="Times New Roman"/>
      <w:sz w:val="24"/>
      <w:szCs w:val="24"/>
    </w:rPr>
  </w:style>
  <w:style w:styleId="Naglaeno" w:type="character">
    <w:name w:val="Strong"/>
    <w:basedOn w:val="Zadanifontodlomka"/>
    <w:uiPriority w:val="99"/>
    <w:qFormat/>
    <w:rsid w:val="000938B8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C16FE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6FE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6FE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6FE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6FE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Marina</izvorni_sadrzaj>
    <derivirana_varijabla naziv="DomainObject.DonositeljOdluke.Ime_1">Marina</derivirana_varijabla>
  </DomainObject.DonositeljOdluke.Ime>
  <DomainObject.DonositeljOdluke.Prezime>
    <izvorni_sadrzaj>Ljubičić Knežević</izvorni_sadrzaj>
    <derivirana_varijabla naziv="DomainObject.DonositeljOdluke.Prezime_1">Ljubičić Knežević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1645</izvorni_sadrzaj>
    <derivirana_varijabla naziv="DomainObject.Predmet.Broj_1">1645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St-1645/2017</izvorni_sadrzaj>
    <derivirana_varijabla naziv="DomainObject.Predmet.OznakaBroj_1">St-1645/2017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HRASTRAJ j.d.o.o. za proizvodnju, usluge i trgovinu</izvorni_sadrzaj>
    <derivirana_varijabla naziv="DomainObject.Predmet.ProtustrankaFormated_1">  HRASTRAJ j.d.o.o. za proizvodnju, usluge i trgovinu</derivirana_varijabla>
  </DomainObject.Predmet.ProtustrankaFormated>
  <DomainObject.Predmet.ProtustrankaFormatedOIB>
    <izvorni_sadrzaj>  HRASTRAJ j.d.o.o. za proizvodnju, usluge i trgovinu, OIB 97795349508</izvorni_sadrzaj>
    <derivirana_varijabla naziv="DomainObject.Predmet.ProtustrankaFormatedOIB_1">  HRASTRAJ j.d.o.o. za proizvodnju, usluge i trgovinu, OIB 97795349508</derivirana_varijabla>
  </DomainObject.Predmet.ProtustrankaFormatedOIB>
  <DomainObject.Predmet.ProtustrankaFormatedWithAdress>
    <izvorni_sadrzaj> HRASTRAJ j.d.o.o. za proizvodnju, usluge i trgovinu, Gunjanska 6A, 32260 Rajevo Selo</izvorni_sadrzaj>
    <derivirana_varijabla naziv="DomainObject.Predmet.ProtustrankaFormatedWithAdress_1"> HRASTRAJ j.d.o.o. za proizvodnju, usluge i trgovinu, Gunjanska 6A, 32260 Rajevo Selo</derivirana_varijabla>
  </DomainObject.Predmet.ProtustrankaFormatedWithAdress>
  <DomainObject.Predmet.ProtustrankaFormatedWithAdressOIB>
    <izvorni_sadrzaj> HRASTRAJ j.d.o.o. za proizvodnju, usluge i trgovinu, OIB 97795349508, Gunjanska 6A, 32260 Rajevo Selo</izvorni_sadrzaj>
    <derivirana_varijabla naziv="DomainObject.Predmet.ProtustrankaFormatedWithAdressOIB_1"> HRASTRAJ j.d.o.o. za proizvodnju, usluge i trgovinu, OIB 97795349508, Gunjanska 6A, 32260 Rajevo Selo</derivirana_varijabla>
  </DomainObject.Predmet.ProtustrankaFormatedWithAdressOIB>
  <DomainObject.Predmet.ProtustrankaWithAdress>
    <izvorni_sadrzaj>HRASTRAJ j.d.o.o. za proizvodnju, usluge i trgovinu Gunjanska 6A, 32260 Rajevo Selo</izvorni_sadrzaj>
    <derivirana_varijabla naziv="DomainObject.Predmet.ProtustrankaWithAdress_1">HRASTRAJ j.d.o.o. za proizvodnju, usluge i trgovinu Gunjanska 6A, 32260 Rajevo Selo</derivirana_varijabla>
  </DomainObject.Predmet.ProtustrankaWithAdress>
  <DomainObject.Predmet.ProtustrankaWithAdressOIB>
    <izvorni_sadrzaj>HRASTRAJ j.d.o.o. za proizvodnju, usluge i trgovinu, OIB 97795349508, Gunjanska 6A, 32260 Rajevo Selo</izvorni_sadrzaj>
    <derivirana_varijabla naziv="DomainObject.Predmet.ProtustrankaWithAdressOIB_1">HRASTRAJ j.d.o.o. za proizvodnju, usluge i trgovinu, OIB 97795349508, Gunjanska 6A, 32260 Rajevo Selo</derivirana_varijabla>
  </DomainObject.Predmet.ProtustrankaWithAdressOIB>
  <DomainObject.Predmet.ProtustrankaNazivFormated>
    <izvorni_sadrzaj>HRASTRAJ j.d.o.o. za proizvodnju, usluge i trgovinu</izvorni_sadrzaj>
    <derivirana_varijabla naziv="DomainObject.Predmet.ProtustrankaNazivFormated_1">HRASTRAJ j.d.o.o. za proizvodnju, usluge i trgovinu</derivirana_varijabla>
  </DomainObject.Predmet.ProtustrankaNazivFormated>
  <DomainObject.Predmet.ProtustrankaNazivFormatedOIB>
    <izvorni_sadrzaj>HRASTRAJ j.d.o.o. za proizvodnju, usluge i trgovinu, OIB 97795349508</izvorni_sadrzaj>
    <derivirana_varijabla naziv="DomainObject.Predmet.ProtustrankaNazivFormatedOIB_1">HRASTRAJ j.d.o.o. za proizvodnju, usluge i trgovinu, OIB 97795349508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19. Referada</izvorni_sadrzaj>
    <derivirana_varijabla naziv="DomainObject.Predmet.Referada.Naziv_1">19. Referada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Marina Ljubičić Knežević</izvorni_sadrzaj>
    <derivirana_varijabla naziv="DomainObject.Predmet.Referada.Sudac_1">Marina Ljubičić Knežević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19. Referada</izvorni_sadrzaj>
    <derivirana_varijabla naziv="DomainObject.Predmet.TrenutnaLokacijaSpisa.Naziv_1">19.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Videnović</izvorni_sadrzaj>
    <derivirana_varijabla naziv="DomainObject.Predmet.Zapisnicar_1">Maja Videnović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HRASTRAJ j.d.o.o. za proizvodnju, usluge i trgovinu</item>
    </izvorni_sadrzaj>
    <derivirana_varijabla naziv="DomainObject.Predmet.ProtuStrankaListFormated_1">
      <item>HRASTRAJ j.d.o.o. za proizvodnju, usluge i trgovinu</item>
    </derivirana_varijabla>
  </DomainObject.Predmet.ProtuStrankaListFormated>
  <DomainObject.Predmet.ProtuStrankaListFormatedOIB>
    <izvorni_sadrzaj>
      <item>HRASTRAJ j.d.o.o. za proizvodnju, usluge i trgovinu, OIB 97795349508</item>
    </izvorni_sadrzaj>
    <derivirana_varijabla naziv="DomainObject.Predmet.ProtuStrankaListFormatedOIB_1">
      <item>HRASTRAJ j.d.o.o. za proizvodnju, usluge i trgovinu, OIB 97795349508</item>
    </derivirana_varijabla>
  </DomainObject.Predmet.ProtuStrankaListFormatedOIB>
  <DomainObject.Predmet.ProtuStrankaListFormatedWithAdress>
    <izvorni_sadrzaj>
      <item>HRASTRAJ j.d.o.o. za proizvodnju, usluge i trgovinu, Gunjanska 6A, 32260 Rajevo Selo</item>
    </izvorni_sadrzaj>
    <derivirana_varijabla naziv="DomainObject.Predmet.ProtuStrankaListFormatedWithAdress_1">
      <item>HRASTRAJ j.d.o.o. za proizvodnju, usluge i trgovinu, Gunjanska 6A, 32260 Rajevo Selo</item>
    </derivirana_varijabla>
  </DomainObject.Predmet.ProtuStrankaListFormatedWithAdress>
  <DomainObject.Predmet.ProtuStrankaListFormatedWithAdressOIB>
    <izvorni_sadrzaj>
      <item>HRASTRAJ j.d.o.o. za proizvodnju, usluge i trgovinu, OIB 97795349508, Gunjanska 6A, 32260 Rajevo Selo</item>
    </izvorni_sadrzaj>
    <derivirana_varijabla naziv="DomainObject.Predmet.ProtuStrankaListFormatedWithAdressOIB_1">
      <item>HRASTRAJ j.d.o.o. za proizvodnju, usluge i trgovinu, OIB 97795349508, Gunjanska 6A, 32260 Rajevo Selo</item>
    </derivirana_varijabla>
  </DomainObject.Predmet.ProtuStrankaListFormatedWithAdressOIB>
  <DomainObject.Predmet.ProtuStrankaListNazivFormated>
    <izvorni_sadrzaj>
      <item>HRASTRAJ j.d.o.o. za proizvodnju, usluge i trgovinu</item>
    </izvorni_sadrzaj>
    <derivirana_varijabla naziv="DomainObject.Predmet.ProtuStrankaListNazivFormated_1">
      <item>HRASTRAJ j.d.o.o. za proizvodnju, usluge i trgovinu</item>
    </derivirana_varijabla>
  </DomainObject.Predmet.ProtuStrankaListNazivFormated>
  <DomainObject.Predmet.ProtuStrankaListNazivFormatedOIB>
    <izvorni_sadrzaj>
      <item>HRASTRAJ j.d.o.o. za proizvodnju, usluge i trgovinu, OIB 97795349508</item>
    </izvorni_sadrzaj>
    <derivirana_varijabla naziv="DomainObject.Predmet.ProtuStrankaListNazivFormatedOIB_1">
      <item>HRASTRAJ j.d.o.o. za proizvodnju, usluge i trgovinu, OIB 97795349508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HRASTRAJ j.d.o.o. za proizvodnju, usluge i trgovinu</izvorni_sadrzaj>
    <derivirana_varijabla naziv="DomainObject.Predmet.ProtustrankaIDrugi_1">HRASTRAJ j.d.o.o. za proizvodnju,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HRASTRAJ j.d.o.o. za proizvodnju, usluge i trgovinu, OIB 97795349508, Gunjanska 6A, 32260 Rajevo Selo</izvorni_sadrzaj>
    <derivirana_varijabla naziv="DomainObject.Predmet.ProtustrankaIDrugiAdressOIB_1">HRASTRAJ j.d.o.o. za proizvodnju, usluge i trgovinu, OIB 97795349508, Gunjanska 6A, 32260 Rajevo Selo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HRASTRAJ j.d.o.o. za proizvodnju, usluge i trgovinu</item>
    </izvorni_sadrzaj>
    <derivirana_varijabla naziv="DomainObject.Predmet.SudioniciListNaziv_1">
      <item>FINA RC OSIJEK</item>
      <item>HRASTRAJ j.d.o.o. za proizvodnju, usluge i trgovinu</item>
    </derivirana_varijabla>
  </DomainObject.Predmet.SudioniciListNaziv>
  <DomainObject.Predmet.SudioniciListAdressOIB>
    <izvorni_sadrzaj>
      <item>FINA RC OSIJEK, OIB 85821130368</item>
      <item>HRASTRAJ j.d.o.o. za proizvodnju, usluge i trgovinu, OIB 97795349508, Gunjanska 6A,32260 Rajevo Selo</item>
    </izvorni_sadrzaj>
    <derivirana_varijabla naziv="DomainObject.Predmet.SudioniciListAdressOIB_1">
      <item>FINA RC OSIJEK, OIB 85821130368</item>
      <item>HRASTRAJ j.d.o.o. za proizvodnju, usluge i trgovinu, OIB 97795349508, Gunjanska 6A,32260 Rajevo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97795349508</item>
    </izvorni_sadrzaj>
    <derivirana_varijabla naziv="DomainObject.Predmet.SudioniciListNazivOIB_1">
      <item>, OIB 85821130368</item>
      <item>, OIB 97795349508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366</properties:Words>
  <properties:Characters>1994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2017-11-30T10:36:00Z</dcterms:created>
  <dc:creator>Korisnik</dc:creator>
  <cp:lastModifiedBy>Žana Bem</cp:lastModifiedBy>
  <cp:lastPrinted>2017-11-30T07:26:00Z</cp:lastPrinted>
  <dcterms:modified xmlns:xsi="http://www.w3.org/2001/XMLSchema-instance" xsi:type="dcterms:W3CDTF">2017-11-30T10:37:00Z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