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7590" w14:paraId="4aa7590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F4704A">
        <w:t>4693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01C3A">
        <w:rPr>
          <w:lang w:val="pt-BR"/>
        </w:rPr>
        <w:t>ANDA MARIĆ j.d.o.o., Sesvete, Mikuša Stjepana 8B, OIB:</w:t>
      </w:r>
      <w:r w:rsidR="00101C3A">
        <w:rPr>
          <w:rFonts w:cs="Arial" w:hAnsi="Arial" w:ascii="Arial"/>
        </w:rPr>
        <w:t xml:space="preserve"> </w:t>
      </w:r>
      <w:r w:rsidR="00101C3A">
        <w:t>56695354071</w:t>
      </w:r>
      <w:r w:rsidR="003C198B" w:rsidRPr="00F5405D">
        <w:rPr>
          <w:lang w:val="pt-BR"/>
        </w:rPr>
        <w:t xml:space="preserve">, </w:t>
      </w:r>
      <w:r w:rsidR="008F064F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F064F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101C3A">
        <w:t>Ankice Marić</w:t>
      </w:r>
      <w:r w:rsidR="00E02836">
        <w:t xml:space="preserve">, Sesvete, </w:t>
      </w:r>
      <w:r w:rsidR="00101C3A">
        <w:t>Ulica Mikuš Stjepana</w:t>
      </w:r>
      <w:r w:rsidR="00E02836">
        <w:t xml:space="preserve">, OIB: </w:t>
      </w:r>
      <w:r w:rsidR="00101C3A">
        <w:t>68597963010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01C3A">
        <w:t>4693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01C3A">
        <w:t>28.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F064F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01C3A">
        <w:t>Ankica Marić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101C3A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101C3A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F064F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2D1BD3">
        <w:t>4693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2D1BD3">
        <w:t>4693</w:t>
      </w:r>
      <w:r w:rsidR="00666BA3">
        <w:t xml:space="preserve">/16 od </w:t>
      </w:r>
      <w:r w:rsidR="002D1BD3">
        <w:t>28</w:t>
      </w:r>
      <w:r w:rsidR="00055916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2D1BD3">
        <w:t>4693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8F064F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8F064F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675D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675D8" w:rsidP="00E675D8" w:rsidR="00E675D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675D8" w:rsidP="00E675D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75D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F4704A">
      <w:t>4693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01C3A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64157"/>
    <w:rsid w:val="00264933"/>
    <w:rsid w:val="00271D13"/>
    <w:rsid w:val="0027741C"/>
    <w:rsid w:val="002B6952"/>
    <w:rsid w:val="002D1BD3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F064F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675D8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4704A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7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5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5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5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5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7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5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5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5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5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St-4693/2016-36</izvorni_sadrzaj>
    <derivirana_varijabla naziv="DomainObject.Predmet.OdlukaRjesenje.Oznaka_1">St-4693/2016-36</derivirana_varijabla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St-4693/2016-33</izvorni_sadrzaj>
    <derivirana_varijabla naziv="DomainObject.PredzadnjaOdlukaIzPredmeta.Oznaka_1">St-4693/2016-33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2083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2018-07-18T06:07:00Z</dcterms:created>
  <dc:creator>nmarkovic</dc:creator>
  <cp:lastModifiedBy>Katarina Drndelić</cp:lastModifiedBy>
  <cp:lastPrinted>2018-10-19T11:24:00Z</cp:lastPrinted>
  <dcterms:modified xmlns:xsi="http://www.w3.org/2001/XMLSchema-instance" xsi:type="dcterms:W3CDTF">2018-10-19T11:24:00Z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(4693-16.docx)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