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d698" w14:paraId="6b9d698" w:rsidRDefault="005667E5" w:rsidP="006655DC" w:rsidR="006655DC" w:rsidRPr="00E71FBB">
      <w:pPr>
        <w:jc w:val="right"/>
        <w15:collapsed w:val="false"/>
        <w:rPr>
          <w:lang w:val="hr-HR"/>
        </w:rPr>
      </w:pPr>
      <w:bookmarkStart w:name="_GoBack" w:id="0"/>
      <w:bookmarkEnd w:id="0"/>
      <w:r w:rsidRPr="00E71FBB">
        <w:rPr>
          <w:lang w:val="hr-HR"/>
        </w:rPr>
        <w:t>Poslovni broj</w:t>
      </w:r>
      <w:r w:rsidR="006655DC" w:rsidRPr="00E71FBB">
        <w:rPr>
          <w:lang w:val="hr-HR"/>
        </w:rPr>
        <w:t xml:space="preserve"> 1 St</w:t>
      </w:r>
      <w:r w:rsidR="00462E04" w:rsidRPr="00E71FBB">
        <w:rPr>
          <w:lang w:val="hr-HR"/>
        </w:rPr>
        <w:t>-</w:t>
      </w:r>
      <w:r w:rsidR="00BA168B">
        <w:rPr>
          <w:lang w:val="hr-HR"/>
        </w:rPr>
        <w:t>441</w:t>
      </w:r>
      <w:r w:rsidR="00462E04" w:rsidRPr="00E71FBB">
        <w:rPr>
          <w:lang w:val="hr-HR"/>
        </w:rPr>
        <w:t>/</w:t>
      </w:r>
      <w:r w:rsidR="00BA168B">
        <w:rPr>
          <w:lang w:val="hr-HR"/>
        </w:rPr>
        <w:t>2016</w:t>
      </w:r>
      <w:r w:rsidR="00462E04" w:rsidRPr="00E71FBB">
        <w:rPr>
          <w:lang w:val="hr-HR"/>
        </w:rPr>
        <w:t>-</w:t>
      </w:r>
      <w:r w:rsidR="00BA168B">
        <w:rPr>
          <w:lang w:val="hr-HR"/>
        </w:rPr>
        <w:t>75</w:t>
      </w:r>
    </w:p>
    <w:p w:rsidRDefault="006655DC" w:rsidP="006655DC" w:rsidR="006655DC" w:rsidRPr="00E71FBB">
      <w:pPr>
        <w:jc w:val="right"/>
        <w:rPr>
          <w:lang w:val="hr-HR"/>
        </w:rPr>
      </w:pPr>
    </w:p>
    <w:p w:rsidRDefault="006655DC" w:rsidP="006655DC" w:rsidR="006655DC" w:rsidRPr="00E71FBB">
      <w:pPr>
        <w:rPr>
          <w:lang w:val="hr-HR"/>
        </w:rPr>
      </w:pPr>
    </w:p>
    <w:p w:rsidRDefault="006655DC" w:rsidP="006655DC" w:rsidR="006655DC" w:rsidRPr="00E71FBB">
      <w:pPr>
        <w:jc w:val="both"/>
        <w:rPr>
          <w:b/>
          <w:bCs/>
          <w:lang w:val="hr-HR"/>
        </w:rPr>
      </w:pP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Republika Hrvatska</w:t>
      </w: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Trgovački sud u Zadru</w:t>
      </w: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Dr. Franje Tuđmana 35</w:t>
      </w: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23 000 Zadar</w:t>
      </w:r>
    </w:p>
    <w:p w:rsidRDefault="006655DC" w:rsidP="006655DC" w:rsidR="006655DC" w:rsidRPr="00E71FBB">
      <w:pPr>
        <w:jc w:val="both"/>
        <w:rPr>
          <w:lang w:val="hr-HR"/>
        </w:rPr>
      </w:pPr>
    </w:p>
    <w:p w:rsidRDefault="00AE5073" w:rsidP="006655DC" w:rsidR="00AE5073" w:rsidRPr="00E71FBB">
      <w:pPr>
        <w:jc w:val="both"/>
        <w:rPr>
          <w:lang w:val="hr-HR"/>
        </w:rPr>
      </w:pPr>
    </w:p>
    <w:p w:rsidRDefault="00AE5073" w:rsidP="006655DC" w:rsidR="00AE5073" w:rsidRPr="00E71FBB">
      <w:pPr>
        <w:jc w:val="both"/>
        <w:rPr>
          <w:lang w:val="hr-HR"/>
        </w:rPr>
      </w:pPr>
    </w:p>
    <w:p w:rsidRDefault="006655DC" w:rsidP="003B1266" w:rsidR="003B1266" w:rsidRPr="00E71FBB">
      <w:pPr>
        <w:ind w:firstLine="708"/>
        <w:jc w:val="both"/>
        <w:rPr>
          <w:lang w:val="hr-HR"/>
        </w:rPr>
      </w:pPr>
      <w:r w:rsidRPr="00E71FBB">
        <w:rPr>
          <w:lang w:val="hr-HR"/>
        </w:rPr>
        <w:t>Trgovački sud u Zadru</w:t>
      </w:r>
      <w:r w:rsidR="006649A8" w:rsidRPr="00E71FBB">
        <w:rPr>
          <w:lang w:val="hr-HR"/>
        </w:rPr>
        <w:t xml:space="preserve"> </w:t>
      </w:r>
      <w:r w:rsidRPr="00E71FBB">
        <w:rPr>
          <w:lang w:val="hr-HR"/>
        </w:rPr>
        <w:t xml:space="preserve">po </w:t>
      </w:r>
      <w:r w:rsidR="006A5EF4" w:rsidRPr="00E71FBB">
        <w:rPr>
          <w:lang w:val="hr-HR"/>
        </w:rPr>
        <w:t xml:space="preserve">sutkinji </w:t>
      </w:r>
      <w:r w:rsidRPr="00E71FBB">
        <w:rPr>
          <w:lang w:val="hr-HR"/>
        </w:rPr>
        <w:t xml:space="preserve">Ardeni Bajlo u stečajnom postupku </w:t>
      </w:r>
      <w:r w:rsidR="003B1266" w:rsidRPr="00E71FBB">
        <w:rPr>
          <w:lang w:val="hr-HR"/>
        </w:rPr>
        <w:t xml:space="preserve">nad </w:t>
      </w:r>
      <w:r w:rsidR="00523121">
        <w:rPr>
          <w:lang w:val="hr-HR"/>
        </w:rPr>
        <w:t>stečajnom masom stečajnog dužnika</w:t>
      </w:r>
      <w:r w:rsidR="003B1266" w:rsidRPr="00E71FBB">
        <w:rPr>
          <w:lang w:val="hr-HR"/>
        </w:rPr>
        <w:t xml:space="preserve"> </w:t>
      </w:r>
      <w:r w:rsidR="00BA168B" w:rsidRPr="00F51ABE">
        <w:t xml:space="preserve">OLIVARIS </w:t>
      </w:r>
      <w:proofErr w:type="spellStart"/>
      <w:r w:rsidR="00BA168B" w:rsidRPr="00F51ABE">
        <w:t>d.o.o</w:t>
      </w:r>
      <w:proofErr w:type="spellEnd"/>
      <w:r w:rsidR="00BA168B" w:rsidRPr="00F51ABE">
        <w:t xml:space="preserve">., </w:t>
      </w:r>
      <w:proofErr w:type="spellStart"/>
      <w:r w:rsidR="00BA168B" w:rsidRPr="00F51ABE">
        <w:t>Šibenik</w:t>
      </w:r>
      <w:proofErr w:type="spellEnd"/>
      <w:r w:rsidR="00BA168B" w:rsidRPr="00F51ABE">
        <w:t xml:space="preserve">, </w:t>
      </w:r>
      <w:proofErr w:type="spellStart"/>
      <w:r w:rsidR="00BA168B" w:rsidRPr="00F51ABE">
        <w:t>Žaborić</w:t>
      </w:r>
      <w:proofErr w:type="spellEnd"/>
      <w:r w:rsidR="00BA168B" w:rsidRPr="00F51ABE">
        <w:t xml:space="preserve">, </w:t>
      </w:r>
      <w:proofErr w:type="spellStart"/>
      <w:r w:rsidR="00BA168B" w:rsidRPr="00F51ABE">
        <w:t>Krapanjska</w:t>
      </w:r>
      <w:proofErr w:type="spellEnd"/>
      <w:r w:rsidR="00BA168B" w:rsidRPr="00F51ABE">
        <w:t xml:space="preserve"> 16, OIB: 37276716137</w:t>
      </w:r>
      <w:r w:rsidR="003B1266" w:rsidRPr="00E71FBB">
        <w:rPr>
          <w:lang w:val="hr-HR"/>
        </w:rPr>
        <w:t xml:space="preserve">, zastupanom po stečajnom upravitelju </w:t>
      </w:r>
      <w:r w:rsidR="00BA168B">
        <w:rPr>
          <w:lang w:val="hr-HR"/>
        </w:rPr>
        <w:t xml:space="preserve">Branku </w:t>
      </w:r>
      <w:proofErr w:type="spellStart"/>
      <w:r w:rsidR="00BA168B">
        <w:rPr>
          <w:lang w:val="hr-HR"/>
        </w:rPr>
        <w:t>Moriću</w:t>
      </w:r>
      <w:proofErr w:type="spellEnd"/>
      <w:r w:rsidR="003B1266" w:rsidRPr="00E71FBB">
        <w:rPr>
          <w:lang w:val="hr-HR"/>
        </w:rPr>
        <w:t xml:space="preserve">, </w:t>
      </w:r>
      <w:r w:rsidR="004F52D2">
        <w:rPr>
          <w:lang w:val="hr-HR"/>
        </w:rPr>
        <w:t>11</w:t>
      </w:r>
      <w:r w:rsidR="003B1266" w:rsidRPr="00E71FBB">
        <w:rPr>
          <w:lang w:val="hr-HR"/>
        </w:rPr>
        <w:t xml:space="preserve">. </w:t>
      </w:r>
      <w:r w:rsidR="00BA168B">
        <w:rPr>
          <w:lang w:val="hr-HR"/>
        </w:rPr>
        <w:t>srpnja</w:t>
      </w:r>
      <w:r w:rsidR="003B1266" w:rsidRPr="00E71FBB">
        <w:rPr>
          <w:lang w:val="hr-HR"/>
        </w:rPr>
        <w:t xml:space="preserve"> 2018., donio je </w:t>
      </w:r>
    </w:p>
    <w:p w:rsidRDefault="003B1266" w:rsidP="003B1266" w:rsidR="003B1266" w:rsidRPr="00E71FBB">
      <w:pPr>
        <w:jc w:val="both"/>
        <w:rPr>
          <w:b/>
          <w:bCs/>
          <w:lang w:val="hr-HR"/>
        </w:rPr>
      </w:pPr>
    </w:p>
    <w:p w:rsidRDefault="003B1266" w:rsidP="003B1266" w:rsidR="003B1266" w:rsidRPr="00E71FBB">
      <w:pPr>
        <w:jc w:val="both"/>
        <w:rPr>
          <w:b/>
          <w:bCs/>
          <w:lang w:val="hr-HR"/>
        </w:rPr>
      </w:pPr>
    </w:p>
    <w:p w:rsidRDefault="003B1266" w:rsidP="003B1266" w:rsidR="003B1266" w:rsidRPr="00E71FBB">
      <w:pPr>
        <w:jc w:val="center"/>
        <w:rPr>
          <w:bCs/>
          <w:lang w:val="hr-HR"/>
        </w:rPr>
      </w:pPr>
      <w:r w:rsidRPr="00E71FBB">
        <w:rPr>
          <w:bCs/>
          <w:lang w:val="hr-HR"/>
        </w:rPr>
        <w:t xml:space="preserve">Z A K L J U Č A K </w:t>
      </w:r>
    </w:p>
    <w:p w:rsidRDefault="003B1266" w:rsidP="003B1266" w:rsidR="003B1266" w:rsidRPr="00E71FBB">
      <w:pPr>
        <w:jc w:val="center"/>
        <w:rPr>
          <w:bCs/>
          <w:lang w:val="hr-HR"/>
        </w:rPr>
      </w:pPr>
    </w:p>
    <w:p w:rsidRDefault="003B1266" w:rsidP="003B1266" w:rsidR="003B1266" w:rsidRPr="00BA168B">
      <w:pPr>
        <w:jc w:val="both"/>
        <w:rPr>
          <w:lang w:val="hr-HR"/>
        </w:rPr>
      </w:pPr>
      <w:r w:rsidRPr="00BA168B">
        <w:rPr>
          <w:lang w:val="hr-HR"/>
        </w:rPr>
        <w:t>I.</w:t>
      </w:r>
      <w:r w:rsidRPr="00BA168B">
        <w:rPr>
          <w:b/>
          <w:lang w:val="hr-HR"/>
        </w:rPr>
        <w:t xml:space="preserve"> </w:t>
      </w:r>
      <w:r w:rsidR="00BA168B">
        <w:rPr>
          <w:lang w:val="hr-HR"/>
        </w:rPr>
        <w:t xml:space="preserve"> Nekretnine</w:t>
      </w:r>
      <w:r w:rsidRPr="00BA168B">
        <w:rPr>
          <w:lang w:val="hr-HR"/>
        </w:rPr>
        <w:t xml:space="preserve"> stečajnog dužnika i to:</w:t>
      </w:r>
    </w:p>
    <w:p w:rsidRDefault="003B1266" w:rsidP="003B1266" w:rsidR="003B1266" w:rsidRPr="00BA168B">
      <w:pPr>
        <w:jc w:val="both"/>
        <w:rPr>
          <w:lang w:val="hr-HR"/>
        </w:rPr>
      </w:pP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proofErr w:type="spellStart"/>
      <w:r w:rsidRPr="00BA168B">
        <w:rPr>
          <w:lang w:val="hr-HR"/>
        </w:rPr>
        <w:t>zk</w:t>
      </w:r>
      <w:proofErr w:type="spellEnd"/>
      <w:r w:rsidRPr="00BA168B">
        <w:rPr>
          <w:lang w:val="hr-HR"/>
        </w:rPr>
        <w:t>. ul. 3808 k.o. Zaton: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>- k.č.4576, površine 3865 m2, kultura zemljišta pašnjak, u naravi maslinik,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>- k.č.4577, površine 3602 m2, kultura zemljišta pašnjak, u naravi maslinik,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>- k.č.4578, površine 3924 m2, kultura zemljišta pašnjak, u naravi maslinik,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>- k.č.4579/1, površine 2967 m2, kultura zemljišta pašnjak, u naravi maslinik,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>- k.č.4579/2, površine 1061 m2, kultura zemljišta pašnjak, u naravi maslinik,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 xml:space="preserve">i </w:t>
      </w:r>
      <w:proofErr w:type="spellStart"/>
      <w:r w:rsidRPr="00BA168B">
        <w:rPr>
          <w:lang w:val="hr-HR"/>
        </w:rPr>
        <w:t>zk</w:t>
      </w:r>
      <w:proofErr w:type="spellEnd"/>
      <w:r w:rsidRPr="00BA168B">
        <w:rPr>
          <w:lang w:val="hr-HR"/>
        </w:rPr>
        <w:t>. ul. 2881 k.o. Zaton: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>- k.č.4560, površine 6160 m2, kultura zemljišta pašnjak, u naravi maslinik,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>- k.č.4589, površine 4630 m2, kultura zemljišta pašnjak, u naravi maslinik,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>- k.č.4590, površine 4639 m2, kultura zemljišta pašnjak, u naravi maslinik</w:t>
      </w:r>
    </w:p>
    <w:p w:rsidRDefault="00BA168B" w:rsidP="00BA168B" w:rsidR="003B1266" w:rsidRPr="00BA168B">
      <w:pPr>
        <w:jc w:val="both"/>
        <w:rPr>
          <w:lang w:val="hr-HR"/>
        </w:rPr>
      </w:pPr>
      <w:r>
        <w:rPr>
          <w:lang w:val="hr-HR"/>
        </w:rPr>
        <w:t xml:space="preserve"> predaju</w:t>
      </w:r>
      <w:r w:rsidR="003B1266" w:rsidRPr="00BA168B">
        <w:rPr>
          <w:lang w:val="hr-HR"/>
        </w:rPr>
        <w:t xml:space="preserve"> se u posjed kupcu </w:t>
      </w:r>
      <w:r w:rsidRPr="00BA168B">
        <w:rPr>
          <w:lang w:val="hr-HR"/>
        </w:rPr>
        <w:t>ROST-ŠPORT d.o.o., 10000 Zagreb, II Poljanice 8, OIB: 63693671750</w:t>
      </w:r>
      <w:r w:rsidR="003B1266" w:rsidRPr="00BA168B">
        <w:rPr>
          <w:lang w:val="hr-HR"/>
        </w:rPr>
        <w:t>.</w:t>
      </w:r>
    </w:p>
    <w:p w:rsidRDefault="003B1266" w:rsidP="003B1266" w:rsidR="003B1266" w:rsidRPr="00BA168B">
      <w:pPr>
        <w:jc w:val="both"/>
        <w:rPr>
          <w:lang w:val="hr-HR"/>
        </w:rPr>
      </w:pPr>
    </w:p>
    <w:p w:rsidRDefault="003B1266" w:rsidP="003B1266" w:rsidR="003B1266" w:rsidRPr="00BA168B">
      <w:pPr>
        <w:jc w:val="both"/>
        <w:rPr>
          <w:lang w:val="hr-HR"/>
        </w:rPr>
      </w:pPr>
      <w:r w:rsidRPr="00BA168B">
        <w:rPr>
          <w:lang w:val="hr-HR"/>
        </w:rPr>
        <w:t xml:space="preserve">         II. Ovlašćuje se </w:t>
      </w:r>
      <w:r w:rsidR="00BA168B" w:rsidRPr="00BA168B">
        <w:rPr>
          <w:lang w:val="hr-HR"/>
        </w:rPr>
        <w:t>ROST-ŠPORT d.o.o., 10000 Zagreb, II Poljanice 8, OIB: 63693671750</w:t>
      </w:r>
      <w:r w:rsidRPr="00BA168B">
        <w:rPr>
          <w:lang w:val="hr-HR"/>
        </w:rPr>
        <w:t xml:space="preserve">, </w:t>
      </w:r>
      <w:r w:rsidR="00BA168B">
        <w:rPr>
          <w:lang w:val="hr-HR"/>
        </w:rPr>
        <w:t>da u zemljišnoj knjizi predmetne nekretnine</w:t>
      </w:r>
      <w:r w:rsidRPr="00BA168B">
        <w:rPr>
          <w:lang w:val="hr-HR"/>
        </w:rPr>
        <w:t xml:space="preserve">  upiše kao svoje vlasništvo.   </w:t>
      </w:r>
    </w:p>
    <w:p w:rsidRDefault="003B1266" w:rsidP="003B1266" w:rsidR="003B1266" w:rsidRPr="00BA168B">
      <w:pPr>
        <w:jc w:val="both"/>
        <w:rPr>
          <w:lang w:val="hr-HR"/>
        </w:rPr>
      </w:pPr>
    </w:p>
    <w:p w:rsidRDefault="003B1266" w:rsidP="003B1266" w:rsidR="003B1266" w:rsidRPr="00BA168B">
      <w:pPr>
        <w:ind w:firstLine="708"/>
        <w:jc w:val="both"/>
        <w:rPr>
          <w:lang w:val="hr-HR"/>
        </w:rPr>
      </w:pPr>
      <w:r w:rsidRPr="00BA168B">
        <w:rPr>
          <w:lang w:val="hr-HR"/>
        </w:rPr>
        <w:t xml:space="preserve">III. Određuje se brisanje svih </w:t>
      </w:r>
      <w:proofErr w:type="spellStart"/>
      <w:r w:rsidRPr="00BA168B">
        <w:rPr>
          <w:lang w:val="hr-HR"/>
        </w:rPr>
        <w:t>razlučnih</w:t>
      </w:r>
      <w:proofErr w:type="spellEnd"/>
      <w:r w:rsidRPr="00BA168B">
        <w:rPr>
          <w:lang w:val="hr-HR"/>
        </w:rPr>
        <w:t xml:space="preserve"> prav</w:t>
      </w:r>
      <w:r w:rsidR="00BA168B">
        <w:rPr>
          <w:lang w:val="hr-HR"/>
        </w:rPr>
        <w:t>a i ostalih tereta sa nekretnina</w:t>
      </w:r>
      <w:r w:rsidRPr="00BA168B">
        <w:rPr>
          <w:lang w:val="hr-HR"/>
        </w:rPr>
        <w:t>:</w:t>
      </w:r>
    </w:p>
    <w:p w:rsidRDefault="003B1266" w:rsidP="003B1266" w:rsidR="003B1266" w:rsidRPr="00BA168B">
      <w:pPr>
        <w:ind w:firstLine="708"/>
        <w:jc w:val="both"/>
        <w:rPr>
          <w:lang w:val="hr-HR"/>
        </w:rPr>
      </w:pP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proofErr w:type="spellStart"/>
      <w:r w:rsidRPr="00BA168B">
        <w:rPr>
          <w:lang w:val="hr-HR"/>
        </w:rPr>
        <w:t>zk</w:t>
      </w:r>
      <w:proofErr w:type="spellEnd"/>
      <w:r w:rsidRPr="00BA168B">
        <w:rPr>
          <w:lang w:val="hr-HR"/>
        </w:rPr>
        <w:t>. ul. 3808 k.o. Zaton: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>- k.č.4576, površine 3865 m2, kultura zemljišta pašnjak, u naravi maslinik,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>- k.č.4577, površine 3602 m2, kultura zemljišta pašnjak, u naravi maslinik,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>- k.č.4578, površine 3924 m2, kultura zemljišta pašnjak, u naravi maslinik,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>- k.č.4579/1, površine 2967 m2, kultura zemljišta pašnjak, u naravi maslinik,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>- k.č.4579/2, površine 1061 m2, kultura zemljišta pašnjak, u naravi maslinik,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 xml:space="preserve">i </w:t>
      </w:r>
      <w:proofErr w:type="spellStart"/>
      <w:r w:rsidRPr="00BA168B">
        <w:rPr>
          <w:lang w:val="hr-HR"/>
        </w:rPr>
        <w:t>zk</w:t>
      </w:r>
      <w:proofErr w:type="spellEnd"/>
      <w:r w:rsidRPr="00BA168B">
        <w:rPr>
          <w:lang w:val="hr-HR"/>
        </w:rPr>
        <w:t>. ul. 2881 k.o. Zaton: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>- k.č.4560, površine 6160 m2, kultura zemljišta pašnjak, u naravi maslinik,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>- k.č.4589, površine 4630 m2, kultura zemljišta pašnjak, u naravi maslinik,</w:t>
      </w:r>
    </w:p>
    <w:p w:rsidRDefault="00BA168B" w:rsidP="00BA168B" w:rsidR="00BA168B" w:rsidRPr="00BA168B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BA168B">
        <w:rPr>
          <w:lang w:val="hr-HR"/>
        </w:rPr>
        <w:t>- k.č.4590, površine 4639 m2, kultura zemljišta pašnjak, u naravi maslinik</w:t>
      </w:r>
    </w:p>
    <w:p w:rsidRDefault="0093548F" w:rsidP="003B1266" w:rsidR="00E71FBB" w:rsidRPr="00BA168B">
      <w:pPr>
        <w:jc w:val="both"/>
        <w:rPr>
          <w:lang w:val="hr-HR"/>
        </w:rPr>
      </w:pPr>
      <w:r w:rsidRPr="00BA168B">
        <w:rPr>
          <w:lang w:val="hr-HR"/>
        </w:rPr>
        <w:lastRenderedPageBreak/>
        <w:t xml:space="preserve"> </w:t>
      </w:r>
      <w:r w:rsidR="003B1266" w:rsidRPr="00BA168B">
        <w:rPr>
          <w:lang w:val="hr-HR"/>
        </w:rPr>
        <w:t xml:space="preserve">upisanih </w:t>
      </w:r>
      <w:r w:rsidR="00E73AD4" w:rsidRPr="00BA168B">
        <w:rPr>
          <w:lang w:val="hr-HR"/>
        </w:rPr>
        <w:t>pod brojem</w:t>
      </w:r>
      <w:r w:rsidR="00E71FBB" w:rsidRPr="00BA168B">
        <w:rPr>
          <w:lang w:val="hr-HR"/>
        </w:rPr>
        <w:t>:</w:t>
      </w:r>
    </w:p>
    <w:p w:rsidRDefault="00A05A76" w:rsidP="00A05A76" w:rsidR="00A05A76" w:rsidRPr="00BA168B">
      <w:pPr>
        <w:pStyle w:val="Odlomakpopisa"/>
        <w:numPr>
          <w:ilvl w:val="0"/>
          <w:numId w:val="5"/>
        </w:numPr>
        <w:jc w:val="both"/>
        <w:rPr>
          <w:lang w:val="hr-HR"/>
        </w:rPr>
      </w:pPr>
      <w:r w:rsidRPr="00BA168B">
        <w:rPr>
          <w:lang w:val="hr-HR"/>
        </w:rPr>
        <w:t>Z-</w:t>
      </w:r>
      <w:r w:rsidR="00BA168B">
        <w:rPr>
          <w:lang w:val="hr-HR"/>
        </w:rPr>
        <w:t>6195/06</w:t>
      </w:r>
      <w:r w:rsidRPr="00BA168B">
        <w:rPr>
          <w:lang w:val="hr-HR"/>
        </w:rPr>
        <w:t>,</w:t>
      </w:r>
      <w:r w:rsidR="004F52D2">
        <w:rPr>
          <w:lang w:val="hr-HR"/>
        </w:rPr>
        <w:t xml:space="preserve"> </w:t>
      </w:r>
      <w:r w:rsidRPr="00BA168B">
        <w:rPr>
          <w:lang w:val="hr-HR"/>
        </w:rPr>
        <w:t>Z-</w:t>
      </w:r>
      <w:r w:rsidR="00BA168B">
        <w:rPr>
          <w:lang w:val="hr-HR"/>
        </w:rPr>
        <w:t>6107</w:t>
      </w:r>
      <w:r w:rsidRPr="00BA168B">
        <w:rPr>
          <w:lang w:val="hr-HR"/>
        </w:rPr>
        <w:t>/</w:t>
      </w:r>
      <w:r w:rsidR="00BA168B">
        <w:rPr>
          <w:lang w:val="hr-HR"/>
        </w:rPr>
        <w:t>15</w:t>
      </w:r>
      <w:r w:rsidR="004F52D2">
        <w:rPr>
          <w:lang w:val="hr-HR"/>
        </w:rPr>
        <w:t>, Z-649/17, Z-3943/17</w:t>
      </w:r>
      <w:r w:rsidR="00BA168B">
        <w:rPr>
          <w:lang w:val="hr-HR"/>
        </w:rPr>
        <w:t>.</w:t>
      </w:r>
    </w:p>
    <w:p w:rsidRDefault="00A05A76" w:rsidP="003B1266" w:rsidR="00A05A76" w:rsidRPr="00BA168B">
      <w:pPr>
        <w:jc w:val="center"/>
        <w:rPr>
          <w:lang w:val="hr-HR"/>
        </w:rPr>
      </w:pPr>
    </w:p>
    <w:p w:rsidRDefault="003B1266" w:rsidP="003B1266" w:rsidR="003B1266" w:rsidRPr="00BA168B">
      <w:pPr>
        <w:jc w:val="center"/>
        <w:rPr>
          <w:lang w:val="hr-HR"/>
        </w:rPr>
      </w:pPr>
      <w:r w:rsidRPr="00BA168B">
        <w:rPr>
          <w:lang w:val="hr-HR"/>
        </w:rPr>
        <w:t>Obrazloženje</w:t>
      </w:r>
    </w:p>
    <w:p w:rsidRDefault="003B1266" w:rsidP="003B1266" w:rsidR="003B1266" w:rsidRPr="00BA168B">
      <w:pPr>
        <w:jc w:val="center"/>
        <w:rPr>
          <w:lang w:val="hr-HR"/>
        </w:rPr>
      </w:pPr>
    </w:p>
    <w:p w:rsidRDefault="003B1266" w:rsidP="00BA168B" w:rsidR="003B1266" w:rsidRPr="00E71FBB">
      <w:pPr>
        <w:jc w:val="both"/>
        <w:rPr>
          <w:lang w:val="hr-HR"/>
        </w:rPr>
      </w:pPr>
      <w:r w:rsidRPr="00BA168B">
        <w:rPr>
          <w:lang w:val="hr-HR"/>
        </w:rPr>
        <w:tab/>
      </w:r>
      <w:r w:rsidR="00BA168B" w:rsidRPr="00E71FBB">
        <w:rPr>
          <w:lang w:val="hr-HR"/>
        </w:rPr>
        <w:t xml:space="preserve">Prema podnesku Financijske agencije od </w:t>
      </w:r>
      <w:r w:rsidR="00BA168B">
        <w:rPr>
          <w:lang w:val="hr-HR"/>
        </w:rPr>
        <w:t>3</w:t>
      </w:r>
      <w:r w:rsidR="00BA168B" w:rsidRPr="00E71FBB">
        <w:rPr>
          <w:lang w:val="hr-HR"/>
        </w:rPr>
        <w:t xml:space="preserve">. </w:t>
      </w:r>
      <w:r w:rsidR="00BA168B">
        <w:rPr>
          <w:lang w:val="hr-HR"/>
        </w:rPr>
        <w:t>srpnja 2018</w:t>
      </w:r>
      <w:r w:rsidR="00BA168B" w:rsidRPr="00E71FBB">
        <w:rPr>
          <w:lang w:val="hr-HR"/>
        </w:rPr>
        <w:t xml:space="preserve">. proizlazi da je kupac </w:t>
      </w:r>
      <w:r w:rsidR="00BA168B" w:rsidRPr="00BA168B">
        <w:rPr>
          <w:lang w:val="hr-HR"/>
        </w:rPr>
        <w:t>ROST-ŠPORT d.o.o., 10000 Zagreb, II Poljanice 8</w:t>
      </w:r>
      <w:r w:rsidR="00BA168B" w:rsidRPr="00E71FBB">
        <w:rPr>
          <w:lang w:val="hr-HR"/>
        </w:rPr>
        <w:t xml:space="preserve">, u cijelosti uplatio </w:t>
      </w:r>
      <w:proofErr w:type="spellStart"/>
      <w:r w:rsidR="00BA168B" w:rsidRPr="00E71FBB">
        <w:rPr>
          <w:lang w:val="hr-HR"/>
        </w:rPr>
        <w:t>kupovninu</w:t>
      </w:r>
      <w:proofErr w:type="spellEnd"/>
      <w:r w:rsidR="00BA168B" w:rsidRPr="00E71FBB">
        <w:rPr>
          <w:lang w:val="hr-HR"/>
        </w:rPr>
        <w:t xml:space="preserve">. Kako je rješenje o dosudi nekretnine postalo pravomoćno </w:t>
      </w:r>
      <w:r w:rsidR="00BA168B">
        <w:rPr>
          <w:lang w:val="hr-HR"/>
        </w:rPr>
        <w:t>28</w:t>
      </w:r>
      <w:r w:rsidR="00BA168B" w:rsidRPr="00E71FBB">
        <w:rPr>
          <w:lang w:val="hr-HR"/>
        </w:rPr>
        <w:t xml:space="preserve">. </w:t>
      </w:r>
      <w:r w:rsidR="00BA168B">
        <w:rPr>
          <w:lang w:val="hr-HR"/>
        </w:rPr>
        <w:t>svibnja</w:t>
      </w:r>
      <w:r w:rsidR="00BA168B" w:rsidRPr="00E71FBB">
        <w:rPr>
          <w:lang w:val="hr-HR"/>
        </w:rPr>
        <w:t xml:space="preserve"> </w:t>
      </w:r>
      <w:r w:rsidR="00BA168B">
        <w:rPr>
          <w:lang w:val="hr-HR"/>
        </w:rPr>
        <w:t>2018</w:t>
      </w:r>
      <w:r w:rsidR="00BA168B" w:rsidRPr="00E71FBB">
        <w:rPr>
          <w:lang w:val="hr-HR"/>
        </w:rPr>
        <w:t xml:space="preserve">., to je, u skladu sa odredbama čl. 108. Ovršnog zakona </w:t>
      </w:r>
      <w:r w:rsidR="00BA168B" w:rsidRPr="00E71FBB">
        <w:rPr>
          <w:lang w:eastAsia="hr-HR" w:val="hr-HR"/>
        </w:rPr>
        <w:t>(Narodne novine 112/12, 25/13, 93/14 i 73/17)</w:t>
      </w:r>
      <w:r w:rsidR="00BA168B" w:rsidRPr="00E71FBB">
        <w:rPr>
          <w:lang w:val="hr-HR"/>
        </w:rPr>
        <w:t xml:space="preserve"> valjalo odlučiti kao u izreci ovog zaključka.</w:t>
      </w:r>
    </w:p>
    <w:p w:rsidRDefault="003B1266" w:rsidP="003B1266" w:rsidR="003B1266" w:rsidRPr="00E71FBB">
      <w:pPr>
        <w:jc w:val="center"/>
        <w:rPr>
          <w:lang w:val="hr-HR"/>
        </w:rPr>
      </w:pPr>
      <w:r w:rsidRPr="00E71FBB">
        <w:rPr>
          <w:lang w:val="hr-HR"/>
        </w:rPr>
        <w:t xml:space="preserve">U Zadru </w:t>
      </w:r>
      <w:r w:rsidR="004F52D2">
        <w:rPr>
          <w:lang w:val="hr-HR"/>
        </w:rPr>
        <w:t>11</w:t>
      </w:r>
      <w:r w:rsidRPr="00E71FBB">
        <w:rPr>
          <w:lang w:val="hr-HR"/>
        </w:rPr>
        <w:t xml:space="preserve">. </w:t>
      </w:r>
      <w:r w:rsidR="00BA168B">
        <w:rPr>
          <w:lang w:val="hr-HR"/>
        </w:rPr>
        <w:t>srpnja</w:t>
      </w:r>
      <w:r w:rsidRPr="00E71FBB">
        <w:rPr>
          <w:lang w:val="hr-HR"/>
        </w:rPr>
        <w:t xml:space="preserve"> 2018.</w:t>
      </w:r>
    </w:p>
    <w:p w:rsidRDefault="003B1266" w:rsidP="003B1266" w:rsidR="003B1266" w:rsidRPr="00E71FBB">
      <w:pPr>
        <w:jc w:val="center"/>
        <w:rPr>
          <w:lang w:val="hr-HR"/>
        </w:rPr>
      </w:pPr>
    </w:p>
    <w:p w:rsidRDefault="001F72CA" w:rsidP="003B1266" w:rsidR="003B1266" w:rsidRPr="00E71FBB">
      <w:pPr>
        <w:jc w:val="both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 w:rsidR="00BA168B">
        <w:rPr>
          <w:lang w:val="hr-HR"/>
        </w:rPr>
        <w:tab/>
      </w:r>
      <w:r w:rsidR="00BA168B">
        <w:rPr>
          <w:lang w:val="hr-HR"/>
        </w:rPr>
        <w:tab/>
      </w:r>
      <w:r w:rsidR="00BA168B">
        <w:rPr>
          <w:lang w:val="hr-HR"/>
        </w:rPr>
        <w:tab/>
      </w:r>
      <w:r w:rsidR="00BA168B">
        <w:rPr>
          <w:lang w:val="hr-HR"/>
        </w:rPr>
        <w:tab/>
      </w:r>
      <w:r w:rsidR="00BA168B">
        <w:rPr>
          <w:lang w:val="hr-HR"/>
        </w:rPr>
        <w:tab/>
      </w:r>
      <w:r w:rsidR="003B1266" w:rsidRPr="00E71FBB">
        <w:rPr>
          <w:lang w:val="hr-HR"/>
        </w:rPr>
        <w:t xml:space="preserve">Sutkinja                                                                                            </w:t>
      </w:r>
    </w:p>
    <w:p w:rsidRDefault="001F72CA" w:rsidP="003B1266" w:rsidR="003B1266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  <w:t xml:space="preserve">        </w:t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1D0D7D" w:rsidRPr="00E71FBB">
        <w:rPr>
          <w:lang w:val="hr-HR"/>
        </w:rPr>
        <w:tab/>
      </w:r>
      <w:r w:rsidR="00BA168B">
        <w:rPr>
          <w:lang w:val="hr-HR"/>
        </w:rPr>
        <w:tab/>
      </w:r>
      <w:r w:rsidR="003B1266" w:rsidRPr="00E71FBB">
        <w:rPr>
          <w:lang w:val="hr-HR"/>
        </w:rPr>
        <w:t xml:space="preserve">Ardena </w:t>
      </w:r>
      <w:proofErr w:type="spellStart"/>
      <w:r w:rsidR="003B1266" w:rsidRPr="00E71FBB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EC0148" w:rsidP="003B1266" w:rsidR="00EC0148" w:rsidRPr="00E71FBB">
      <w:pPr>
        <w:jc w:val="both"/>
        <w:rPr>
          <w:lang w:val="hr-HR"/>
        </w:rPr>
      </w:pP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Pouka o pravnom lijeku: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Protiv ovog zaključka nije dopuštena žalba.</w:t>
      </w:r>
    </w:p>
    <w:p w:rsidRDefault="00EB1FDC" w:rsidP="003B1266" w:rsidR="00EB1FDC">
      <w:pPr>
        <w:jc w:val="both"/>
        <w:rPr>
          <w:lang w:val="hr-HR"/>
        </w:rPr>
      </w:pPr>
    </w:p>
    <w:p w:rsidRDefault="002A60BA" w:rsidP="003B1266" w:rsidR="002A60BA">
      <w:pPr>
        <w:jc w:val="both"/>
        <w:rPr>
          <w:lang w:val="hr-HR"/>
        </w:rPr>
      </w:pPr>
    </w:p>
    <w:p w:rsidRDefault="002A60BA" w:rsidP="003B1266" w:rsidR="002A60BA">
      <w:pPr>
        <w:jc w:val="both"/>
        <w:rPr>
          <w:lang w:val="hr-HR"/>
        </w:rPr>
      </w:pP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DNA: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- stečajnom dužniku po </w:t>
      </w:r>
      <w:proofErr w:type="spellStart"/>
      <w:r w:rsidRPr="00E71FBB">
        <w:rPr>
          <w:lang w:val="hr-HR"/>
        </w:rPr>
        <w:t>steč</w:t>
      </w:r>
      <w:proofErr w:type="spellEnd"/>
      <w:r w:rsidRPr="00E71FBB">
        <w:rPr>
          <w:lang w:val="hr-HR"/>
        </w:rPr>
        <w:t>. upravitelju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- Na e-oglasnu ploču suda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- kupcu </w:t>
      </w:r>
      <w:r w:rsidR="001D0D7D" w:rsidRPr="00E71FBB">
        <w:rPr>
          <w:lang w:val="hr-HR"/>
        </w:rPr>
        <w:t xml:space="preserve">se </w:t>
      </w:r>
      <w:r w:rsidR="00BA168B" w:rsidRPr="00BA168B">
        <w:rPr>
          <w:lang w:val="hr-HR"/>
        </w:rPr>
        <w:t>ROST-ŠPORT d.o.o., 10000 Zagreb, II Poljanice 8</w:t>
      </w:r>
      <w:r w:rsidRPr="00E71FBB">
        <w:rPr>
          <w:lang w:val="hr-HR"/>
        </w:rPr>
        <w:t>,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- Općinskom sudu u </w:t>
      </w:r>
      <w:r w:rsidR="0093548F" w:rsidRPr="00E71FBB">
        <w:rPr>
          <w:lang w:val="hr-HR"/>
        </w:rPr>
        <w:t>Zadru</w:t>
      </w:r>
      <w:r w:rsidRPr="00E71FBB">
        <w:rPr>
          <w:lang w:val="hr-HR"/>
        </w:rPr>
        <w:t xml:space="preserve"> – zemljišno knjižni odjel uz presliku pravomoćnog rješenja o dosudi (ls </w:t>
      </w:r>
      <w:r w:rsidR="00BA168B">
        <w:rPr>
          <w:lang w:val="hr-HR"/>
        </w:rPr>
        <w:t>174-176)</w:t>
      </w:r>
    </w:p>
    <w:p w:rsidRDefault="003B1266" w:rsidP="003B1266" w:rsidR="003B1266" w:rsidRPr="00E71FBB">
      <w:pPr>
        <w:jc w:val="both"/>
        <w:rPr>
          <w:lang w:val="hr-HR"/>
        </w:rPr>
      </w:pPr>
    </w:p>
    <w:p w:rsidRDefault="00277101" w:rsidP="003B1266" w:rsidR="00277101" w:rsidRPr="00E71FBB">
      <w:pPr>
        <w:ind w:firstLine="708"/>
        <w:jc w:val="both"/>
        <w:rPr>
          <w:lang w:val="hr-HR"/>
        </w:rPr>
      </w:pPr>
    </w:p>
    <w:sectPr w:rsidSect="00AE5073" w:rsidR="00277101" w:rsidRPr="00E71FBB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43931FF8"/>
    <w:multiLevelType w:val="hybridMultilevel"/>
    <w:tmpl w:val="0EF2DB4E"/>
    <w:lvl w:tplc="C85E64C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A6C09"/>
    <w:rsid w:val="000E51E3"/>
    <w:rsid w:val="00107587"/>
    <w:rsid w:val="00144209"/>
    <w:rsid w:val="00150472"/>
    <w:rsid w:val="001528DF"/>
    <w:rsid w:val="0018108E"/>
    <w:rsid w:val="00196CA3"/>
    <w:rsid w:val="001C708C"/>
    <w:rsid w:val="001D0D7D"/>
    <w:rsid w:val="001D584A"/>
    <w:rsid w:val="001F72CA"/>
    <w:rsid w:val="00224AFE"/>
    <w:rsid w:val="0023721E"/>
    <w:rsid w:val="00247E6A"/>
    <w:rsid w:val="00277101"/>
    <w:rsid w:val="00280656"/>
    <w:rsid w:val="002A2920"/>
    <w:rsid w:val="002A60BA"/>
    <w:rsid w:val="002B3308"/>
    <w:rsid w:val="002D665C"/>
    <w:rsid w:val="00310033"/>
    <w:rsid w:val="003123B3"/>
    <w:rsid w:val="00333C54"/>
    <w:rsid w:val="00347200"/>
    <w:rsid w:val="00370520"/>
    <w:rsid w:val="00384CBD"/>
    <w:rsid w:val="00391ADF"/>
    <w:rsid w:val="003B1266"/>
    <w:rsid w:val="0042749D"/>
    <w:rsid w:val="004335BB"/>
    <w:rsid w:val="00462E04"/>
    <w:rsid w:val="0048155B"/>
    <w:rsid w:val="00481B09"/>
    <w:rsid w:val="00482A41"/>
    <w:rsid w:val="0048639C"/>
    <w:rsid w:val="004F0002"/>
    <w:rsid w:val="004F52D2"/>
    <w:rsid w:val="00523121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47F7B"/>
    <w:rsid w:val="006649A8"/>
    <w:rsid w:val="006655DC"/>
    <w:rsid w:val="00690F20"/>
    <w:rsid w:val="006A5EF4"/>
    <w:rsid w:val="006B3ABA"/>
    <w:rsid w:val="006C3AF1"/>
    <w:rsid w:val="00701CB9"/>
    <w:rsid w:val="00734A02"/>
    <w:rsid w:val="00734BE2"/>
    <w:rsid w:val="0075070E"/>
    <w:rsid w:val="00751B6C"/>
    <w:rsid w:val="00773738"/>
    <w:rsid w:val="007839E0"/>
    <w:rsid w:val="00784224"/>
    <w:rsid w:val="007A0FF4"/>
    <w:rsid w:val="007C42A9"/>
    <w:rsid w:val="007C5024"/>
    <w:rsid w:val="007D25CD"/>
    <w:rsid w:val="007E3BB3"/>
    <w:rsid w:val="00827F21"/>
    <w:rsid w:val="008A457B"/>
    <w:rsid w:val="00916E45"/>
    <w:rsid w:val="00924D2B"/>
    <w:rsid w:val="0093548F"/>
    <w:rsid w:val="00941C8A"/>
    <w:rsid w:val="00963E73"/>
    <w:rsid w:val="009973EC"/>
    <w:rsid w:val="009B7D9B"/>
    <w:rsid w:val="009C6AEE"/>
    <w:rsid w:val="009D1EF0"/>
    <w:rsid w:val="00A05A76"/>
    <w:rsid w:val="00A3399D"/>
    <w:rsid w:val="00AE5073"/>
    <w:rsid w:val="00B01BC3"/>
    <w:rsid w:val="00B74379"/>
    <w:rsid w:val="00B80370"/>
    <w:rsid w:val="00BA168B"/>
    <w:rsid w:val="00C04F75"/>
    <w:rsid w:val="00C877DF"/>
    <w:rsid w:val="00CB6089"/>
    <w:rsid w:val="00CC5249"/>
    <w:rsid w:val="00CD43A5"/>
    <w:rsid w:val="00D07974"/>
    <w:rsid w:val="00D846FD"/>
    <w:rsid w:val="00E71FBB"/>
    <w:rsid w:val="00E73AD4"/>
    <w:rsid w:val="00E833AA"/>
    <w:rsid w:val="00E915FE"/>
    <w:rsid w:val="00EB1FDC"/>
    <w:rsid w:val="00EB32EB"/>
    <w:rsid w:val="00EC0148"/>
    <w:rsid w:val="00ED2AAF"/>
    <w:rsid w:val="00F6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2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2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2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2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2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2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2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2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poslan u referadu 7.6.18.</izvorni_sadrzaj>
    <derivirana_varijabla naziv="DomainObject.Predmet.Opis_1">spis poslan u referadu 7.6.18.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OS Šibenik Ovr-1952/15
Žalba poslana na VTS 22.05.2018.</izvorni_sadrzaj>
    <derivirana_varijabla naziv="DomainObject.Predmet.PrimjedbaSuca_1">Spis OS Šibenik Ovr-1952/15
Žalba poslana na VTS 22.05.2018.</derivirana_varijabla>
  </DomainObject.Predmet.PrimjedbaSuc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Josip Pavlović zastupanog po punomoćniku ZOU Marko Peris i Lana Propadalo Duka</izvorni_sadrzaj>
    <derivirana_varijabla naziv="DomainObject.Predmet.StrankaFormated_1">  FINA - Podružnica Šibenik; Josip Pavlović zastupanog po punomoćniku ZOU Marko Peris i Lana Propadalo Duka</derivirana_varijabla>
  </DomainObject.Predmet.StrankaFormated>
  <DomainObject.Predmet.StrankaFormatedOIB>
    <izvorni_sadrzaj>  FINA - Podružnica Šibenik, OIB 85821130368; Josip Pavlović, OIB 99056146540 zastupanog po punomoćniku ZOU Marko Peris i Lana Propadalo Duka</izvorni_sadrzaj>
    <derivirana_varijabla naziv="DomainObject.Predmet.StrankaFormatedOIB_1">  FINA - Podružnica Šibenik, OIB 85821130368; Josip Pavlović, OIB 99056146540 zastupanog po punomoćniku ZOU Marko Peris i Lana Propadalo Duka</derivirana_varijabla>
  </DomainObject.Predmet.StrankaFormatedOIB>
  <DomainObject.Predmet.StrankaFormatedWithAdress>
    <izvorni_sadrzaj> FINA - Podružnica Šibenik, Perivoj L. Marune 1, 22000 Šibenik; Josip Pavlović, Preradovićeva 29, 10000 Zagreb zastupanog po punomoćniku ZOU Marko Peris i Lana Propadalo Duka</izvorni_sadrzaj>
    <derivirana_varijabla naziv="DomainObject.Predmet.StrankaFormatedWithAdress_1"> FINA - Podružnica Šibenik, Perivoj L. Marune 1, 22000 Šibenik; Josip Pavlović, Preradovićeva 29, 10000 Zagreb zastupanog po punomoćniku ZOU Marko Peris i Lana Propadalo Duka</derivirana_varijabla>
  </DomainObject.Predmet.StrankaFormatedWithAdress>
  <DomainObject.Predmet.StrankaFormatedWithAdressOIB>
    <izvorni_sadrzaj> FINA - Podružnica Šibenik, OIB 85821130368, Perivoj L. Marune 1, 22000 Šibenik; Josip Pavlović, OIB 99056146540, Preradovićeva 29, 10000 Zagreb zastupanog po punomoćniku ZOU Marko Peris i Lana Propadalo Duka</izvorni_sadrzaj>
    <derivirana_varijabla naziv="DomainObject.Predmet.StrankaFormatedWithAdressOIB_1"> FINA - Podružnica Šibenik, OIB 85821130368, Perivoj L. Marune 1, 22000 Šibenik; Josip Pavlović, OIB 99056146540, Preradovićeva 29, 10000 Zagreb zastupanog po punomoćniku ZOU Marko Peris i Lana Propadalo Duka</derivirana_varijabla>
  </DomainObject.Predmet.StrankaFormatedWithAdressOIB>
  <DomainObject.Predmet.StrankaWithAdress>
    <izvorni_sadrzaj>FINA - Podružnica Šibenik Perivoj L. Marune 1,22000 Šibenik,Josip Pavlović Preradovićeva 29,10000 Zagreb</izvorni_sadrzaj>
    <derivirana_varijabla naziv="DomainObject.Predmet.StrankaWithAdress_1">FINA - Podružnica Šibenik Perivoj L. Marune 1,22000 Šibenik,Josip Pavlović Preradovićeva 29,10000 Zagreb</derivirana_varijabla>
  </DomainObject.Predmet.StrankaWithAdress>
  <DomainObject.Predmet.StrankaWithAdressOIB>
    <izvorni_sadrzaj>FINA - Podružnica Šibenik, OIB 85821130368, Perivoj L. Marune 1,22000 Šibenik,Josip Pavlović, OIB 99056146540, Preradovićeva 29,10000 Zagreb</izvorni_sadrzaj>
    <derivirana_varijabla naziv="DomainObject.Predmet.StrankaWithAdressOIB_1">FINA - Podružnica Šibenik, OIB 85821130368, Perivoj L. Marune 1,22000 Šibenik,Josip Pavlović, OIB 99056146540, Preradovićeva 29,10000 Zagreb</derivirana_varijabla>
  </DomainObject.Predmet.StrankaWithAdressOIB>
  <DomainObject.Predmet.StrankaNazivFormated>
    <izvorni_sadrzaj>FINA - Podružnica Šibenik,Josip Pavlović</izvorni_sadrzaj>
    <derivirana_varijabla naziv="DomainObject.Predmet.StrankaNazivFormated_1">FINA - Podružnica Šibenik,Josip Pavlović</derivirana_varijabla>
  </DomainObject.Predmet.StrankaNazivFormated>
  <DomainObject.Predmet.StrankaNazivFormatedOIB>
    <izvorni_sadrzaj>FINA - Podružnica Šibenik, OIB 85821130368,Josip Pavlović, OIB 99056146540</izvorni_sadrzaj>
    <derivirana_varijabla naziv="DomainObject.Predmet.StrankaNazivFormatedOIB_1">FINA - Podružnica Šibenik, OIB 85821130368,Josip Pavlović, OIB 99056146540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Josip Pavlović zastupanog po punomoćniku ZOU Marko Peris i Lana Propadalo Duka</item>
    </izvorni_sadrzaj>
    <derivirana_varijabla naziv="DomainObject.Predmet.StrankaListFormated_1">
      <item>FINA - Podružnica Šibenik</item>
      <item>Josip Pavlović zastupanog po punomoćniku ZOU Marko Peris i Lana Propadalo Duka</item>
    </derivirana_varijabla>
  </DomainObject.Predmet.StrankaListFormated>
  <DomainObject.Predmet.StrankaListFormatedOIB>
    <izvorni_sadrzaj>
      <item>FINA - Podružnica Šibenik, OIB 85821130368</item>
      <item>Josip Pavlović, OIB 99056146540 zastupanog po punomoćniku ZOU Marko Peris i Lana Propadalo Duka</item>
    </izvorni_sadrzaj>
    <derivirana_varijabla naziv="DomainObject.Predmet.StrankaListFormatedOIB_1">
      <item>FINA - Podružnica Šibenik, OIB 85821130368</item>
      <item>Josip Pavlović, OIB 99056146540 zastupanog po punomoćniku ZOU Marko Peris i Lana Propadalo Duka</item>
    </derivirana_varijabla>
  </DomainObject.Predmet.StrankaListFormatedOIB>
  <DomainObject.Predmet.StrankaListFormatedWithAdress>
    <izvorni_sadrzaj>
      <item>FINA - Podružnica Šibenik, Perivoj L. Marune 1, 22000 Šibenik</item>
      <item>Josip Pavlović, Preradovićeva 29, 10000 Zagreb zastupanog po punomoćniku ZOU Marko Peris i Lana Propadalo Duka</item>
    </izvorni_sadrzaj>
    <derivirana_varijabla naziv="DomainObject.Predmet.StrankaListFormatedWithAdress_1">
      <item>FINA - Podružnica Šibenik, Perivoj L. Marune 1, 22000 Šibenik</item>
      <item>Josip Pavlović, Preradovićeva 29, 10000 Zagreb zastupanog po punomoćniku ZOU Marko Peris i Lana Propadalo Duka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Josip Pavlović, OIB 99056146540, Preradovićeva 29, 10000 Zagreb zastupanog po punomoćniku ZOU Marko Peris i Lana Propadalo Duka</item>
    </izvorni_sadrzaj>
    <derivirana_varijabla naziv="DomainObject.Predmet.StrankaListFormatedWithAdressOIB_1">
      <item>FINA - Podružnica Šibenik, OIB 85821130368, Perivoj L. Marune 1, 22000 Šibenik</item>
      <item>Josip Pavlović, OIB 99056146540, Preradovićeva 29, 10000 Zagreb zastupanog po punomoćniku ZOU Marko Peris i Lana Propadalo Duka</item>
    </derivirana_varijabla>
  </DomainObject.Predmet.StrankaListFormatedWithAdressOIB>
  <DomainObject.Predmet.StrankaListNazivFormated>
    <izvorni_sadrzaj>
      <item>FINA - Podružnica Šibenik</item>
      <item>Josip Pavlović</item>
    </izvorni_sadrzaj>
    <derivirana_varijabla naziv="DomainObject.Predmet.StrankaListNazivFormated_1">
      <item>FINA - Podružnica Šibenik</item>
      <item>Josip Pavlović</item>
    </derivirana_varijabla>
  </DomainObject.Predmet.StrankaListNazivFormated>
  <DomainObject.Predmet.StrankaListNazivFormatedOIB>
    <izvorni_sadrzaj>
      <item>FINA - Podružnica Šibenik, OIB 85821130368</item>
      <item>Josip Pavlović, OIB 99056146540</item>
    </izvorni_sadrzaj>
    <derivirana_varijabla naziv="DomainObject.Predmet.StrankaListNazivFormatedOIB_1">
      <item>FINA - Podružnica Šibenik, OIB 85821130368</item>
      <item>Josip Pavlović, OIB 99056146540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>
      <item>Josip Pavlović</item>
      <item>Ante Pavlović</item>
      <item>ZOU Marko Peris i Lana Propadalo Duka punomoćnik sudionika u postupku Josip Pavlović</item>
    </izvorni_sadrzaj>
    <derivirana_varijabla naziv="DomainObject.Predmet.OstaliListFormated_1">
      <item>Josip Pavlović</item>
      <item>Ante Pavlović</item>
      <item>ZOU Marko Peris i Lana Propadalo Duka punomoćnik sudionika u postupku Josip Pavlović</item>
    </derivirana_varijabla>
  </DomainObject.Predmet.OstaliListFormated>
  <DomainObject.Predmet.OstaliListFormatedOIB>
    <izvorni_sadrzaj>
      <item>Josip Pavlović</item>
      <item>Ante Pavlović</item>
      <item>ZOU Marko Peris i Lana Propadalo Duka, OIB 23462048214 punomoćnik sudionika u postupku Josip Pavlović</item>
    </izvorni_sadrzaj>
    <derivirana_varijabla naziv="DomainObject.Predmet.OstaliListFormatedOIB_1">
      <item>Josip Pavlović</item>
      <item>Ante Pavlović</item>
      <item>ZOU Marko Peris i Lana Propadalo Duka, OIB 23462048214 punomoćnik sudionika u postupku Josip Pavlović</item>
    </derivirana_varijabla>
  </DomainObject.Predmet.OstaliListFormatedOIB>
  <DomainObject.Predmet.OstaliListFormatedWithAdress>
    <izvorni_sadrzaj>
      <item>Josip Pavlović, Preradovićeva 29, 10000 Zagreb</item>
      <item>Ante Pavlović, Preradovićeva 29, 10000 Zagreb</item>
      <item>ZOU Marko Peris i Lana Propadalo Duka, Petrinjska 1, 10000 Zagreb punomoćnik sudionika u postupku Josip Pavlović</item>
    </izvorni_sadrzaj>
    <derivirana_varijabla naziv="DomainObject.Predmet.OstaliListFormatedWithAdress_1">
      <item>Josip Pavlović, Preradovićeva 29, 10000 Zagreb</item>
      <item>Ante Pavlović, Preradovićeva 29, 10000 Zagreb</item>
      <item>ZOU Marko Peris i Lana Propadalo Duka, Petrinjska 1, 10000 Zagreb punomoćnik sudionika u postupku Josip Pavlović</item>
    </derivirana_varijabla>
  </DomainObject.Predmet.OstaliListFormatedWithAdress>
  <DomainObject.Predmet.OstaliListFormatedWithAdressOIB>
    <izvorni_sadrzaj>
      <item>Josip Pavlović, Preradovićeva 29, 10000 Zagreb</item>
      <item>Ante Pavlović, Preradovićeva 29, 10000 Zagreb</item>
      <item>ZOU Marko Peris i Lana Propadalo Duka, OIB 23462048214, Petrinjska 1, 10000 Zagreb punomoćnik sudionika u postupku Josip Pavlović</item>
    </izvorni_sadrzaj>
    <derivirana_varijabla naziv="DomainObject.Predmet.OstaliListFormatedWithAdressOIB_1">
      <item>Josip Pavlović, Preradovićeva 29, 10000 Zagreb</item>
      <item>Ante Pavlović, Preradovićeva 29, 10000 Zagreb</item>
      <item>ZOU Marko Peris i Lana Propadalo Duka, OIB 23462048214, Petrinjska 1, 10000 Zagreb punomoćnik sudionika u postupku Josip Pavlović</item>
    </derivirana_varijabla>
  </DomainObject.Predmet.OstaliListFormatedWithAdressOIB>
  <DomainObject.Predmet.OstaliListNazivFormated>
    <izvorni_sadrzaj>
      <item>Josip Pavlović</item>
      <item>Ante Pavlović</item>
      <item>ZOU Marko Peris i Lana Propadalo Duka</item>
    </izvorni_sadrzaj>
    <derivirana_varijabla naziv="DomainObject.Predmet.OstaliListNazivFormated_1">
      <item>Josip Pavlović</item>
      <item>Ante Pavlović</item>
      <item>ZOU Marko Peris i Lana Propadalo Duka</item>
    </derivirana_varijabla>
  </DomainObject.Predmet.OstaliListNazivFormated>
  <DomainObject.Predmet.OstaliListNazivFormatedOIB>
    <izvorni_sadrzaj>
      <item>Josip Pavlović</item>
      <item>Ante Pavlović</item>
      <item>ZOU Marko Peris i Lana Propadalo Duka, OIB 23462048214</item>
    </izvorni_sadrzaj>
    <derivirana_varijabla naziv="DomainObject.Predmet.OstaliListNazivFormatedOIB_1">
      <item>Josip Pavlović</item>
      <item>Ante Pavlović</item>
      <item>ZOU Marko Peris i Lana Propadalo Duka, OIB 23462048214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  <item>Josip Pavlović</item>
      <item>Ante Pavlović</item>
      <item>Josip Pavlović</item>
      <item>ZOU Marko Peris i Lana Propadalo Duka</item>
    </izvorni_sadrzaj>
    <derivirana_varijabla naziv="DomainObject.Predmet.SudioniciListNaziv_1">
      <item>FINA - Podružnica Šibenik</item>
      <item>OLIVARIS d.o.o. za uzgoj, preradu i prodaju maslina</item>
      <item>Josip Pavlović</item>
      <item>Ante Pavlović</item>
      <item>Josip Pavlović</item>
      <item>ZOU Marko Peris i Lana Propadalo Duka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  <item>Josip Pavlović, OIB 99056146540, Preradovićeva 29,10000 Zagreb</item>
      <item>ZOU Marko Peris i Lana Propadalo Duka, OIB 23462048214, Petrinjska 1,10000 Zagreb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  <item>Josip Pavlović, OIB 99056146540, Preradovićeva 29,10000 Zagreb</item>
      <item>ZOU Marko Peris i Lana Propadalo Duka, OIB 23462048214, Petrinjska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  <item>, OIB null</item>
      <item>, OIB null</item>
      <item>, OIB 99056146540</item>
      <item>, OIB 23462048214</item>
    </izvorni_sadrzaj>
    <derivirana_varijabla naziv="DomainObject.Predmet.SudioniciListNazivOIB_1">
      <item>, OIB 85821130368</item>
      <item>, OIB 37276716137</item>
      <item>, OIB null</item>
      <item>, OIB null</item>
      <item>, OIB 99056146540</item>
      <item>, OIB 23462048214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2514</properties:Characters>
  <properties:Lines>78</properties:Lines>
  <properties:Paragraphs>47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2018-07-10T06:49:00Z</dcterms:created>
  <dc:creator>Ardena Bajlo</dc:creator>
  <cp:lastModifiedBy>Ante Rubelj</cp:lastModifiedBy>
  <cp:lastPrinted>2018-07-13T06:41:00Z</cp:lastPrinted>
  <dcterms:modified xmlns:xsi="http://www.w3.org/2001/XMLSchema-instance" xsi:type="dcterms:W3CDTF">2018-07-13T06:41:00Z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(1St-441-16-75 zaključak o predaji i brisanju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