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5c23" w14:paraId="bf85c23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6B6B89">
        <w:t>-2586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FB3B3E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6B6B89">
        <w:t>MEDO MD</w:t>
      </w:r>
      <w:r w:rsidR="004020C0">
        <w:t xml:space="preserve"> d.</w:t>
      </w:r>
      <w:r w:rsidR="007205B0">
        <w:t>o.o.,</w:t>
      </w:r>
      <w:r w:rsidR="006B6B89">
        <w:t xml:space="preserve"> Split, Dinka Šimunovića 13, OIB: 56122302463</w:t>
      </w:r>
      <w:r w:rsidR="00523D28">
        <w:t xml:space="preserve">, </w:t>
      </w:r>
      <w:r>
        <w:t xml:space="preserve">dana </w:t>
      </w:r>
      <w:r w:rsidR="006F275C">
        <w:t>24. ožujka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F275C" w:rsidP="00706888" w:rsidR="006F275C">
      <w:pPr>
        <w:jc w:val="both"/>
      </w:pPr>
      <w:r>
        <w:t>P</w:t>
      </w:r>
      <w:r w:rsidR="006B6B89">
        <w:t>redlagatelj je 4</w:t>
      </w:r>
      <w:r w:rsidR="002B15A7">
        <w:t>. prosinca</w:t>
      </w:r>
      <w:r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</w:t>
      </w:r>
      <w:r w:rsidR="003A012D" w:rsidRPr="003A012D">
        <w:t xml:space="preserve"> </w:t>
      </w:r>
      <w:r w:rsidR="006B6B89" w:rsidRPr="006B6B89">
        <w:t>MEDO MD d.o.o., Split, Dinka Šimunovića 13, OIB: 56122302463</w:t>
      </w:r>
      <w:r w:rsidR="006B6B89">
        <w:t xml:space="preserve">. </w:t>
      </w:r>
    </w:p>
    <w:p w:rsidRDefault="003A012D" w:rsidP="00706888" w:rsidR="003A012D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6B6B89" w:rsidRPr="006B6B89">
        <w:t>St/Tt-</w:t>
      </w:r>
      <w:r w:rsidR="006B6B89">
        <w:t xml:space="preserve">15/9523-1 od 17.02.2016. godine, </w:t>
      </w:r>
      <w:r w:rsidRPr="004020C0">
        <w:t>nad uvodno naznačenim dužnikom pokrenut postupak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</w:t>
      </w:r>
      <w:r w:rsidR="006F275C">
        <w:t xml:space="preserve"> jer je u međuvremenu već pokre</w:t>
      </w:r>
      <w:r w:rsidRPr="004020C0">
        <w:t>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F275C">
        <w:t xml:space="preserve"> 24. ožujka </w:t>
      </w:r>
      <w:r w:rsidR="004020C0">
        <w:t>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4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6F275C">
      <w:t>2</w:t>
    </w:r>
    <w:r w:rsidR="001E2126">
      <w:t>5</w:t>
    </w:r>
    <w:r w:rsidR="006B6B89">
      <w:t>86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6B6B89"/>
    <w:rsid w:val="006F275C"/>
    <w:rsid w:val="006F4CEE"/>
    <w:rsid w:val="00706888"/>
    <w:rsid w:val="007205B0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86D08"/>
    <w:rsid w:val="00BB288C"/>
    <w:rsid w:val="00BD5441"/>
    <w:rsid w:val="00C04ADA"/>
    <w:rsid w:val="00C60F12"/>
    <w:rsid w:val="00C71571"/>
    <w:rsid w:val="00C71DD2"/>
    <w:rsid w:val="00D006D7"/>
    <w:rsid w:val="00D52634"/>
    <w:rsid w:val="00E65544"/>
    <w:rsid w:val="00F63B57"/>
    <w:rsid w:val="00FB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5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4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4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4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4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5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4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4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4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4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St-2586/2015</izvorni_sadrzaj>
    <derivirana_varijabla naziv="DomainObject.Predmet.OznakaBroj_1">St-2586/2015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MEDO MD, društvo s ograničenom odgovornošću, za uvoz-izvoz, trgovinu i usluge u prometu robe</izvorni_sadrzaj>
    <derivirana_varijabla naziv="DomainObject.Predmet.ProtustrankaFormated_1">  MEDO MD, društvo s ograničenom odgovornošću, za uvoz-izvoz, trgovinu i usluge u prometu robe</derivirana_varijabla>
  </DomainObject.Predmet.ProtustrankaFormated>
  <DomainObject.Predmet.ProtustrankaFormatedOIB>
    <izvorni_sadrzaj>  MEDO MD, društvo s ograničenom odgovornošću, za uvoz-izvoz, trgovinu i usluge u prometu robe, OIB 56122302463</izvorni_sadrzaj>
    <derivirana_varijabla naziv="DomainObject.Predmet.ProtustrankaFormatedOIB_1">  MEDO MD, društvo s ograničenom odgovornošću, za uvoz-izvoz, trgovinu i usluge u prometu robe, OIB 56122302463</derivirana_varijabla>
  </DomainObject.Predmet.ProtustrankaFormatedOIB>
  <DomainObject.Predmet.ProtustrankaFormatedWithAdress>
    <izvorni_sadrzaj> MEDO MD, društvo s ograničenom odgovornošću, za uvoz-izvoz, trgovinu i usluge u prometu robe, Dinka Šimunovića 13, 21000 Split</izvorni_sadrzaj>
    <derivirana_varijabla naziv="DomainObject.Predmet.ProtustrankaFormatedWithAdress_1"> MEDO MD, društvo s ograničenom odgovornošću, za uvoz-izvoz, trgovinu i usluge u prometu robe, Dinka Šimunovića 13, 21000 Split</derivirana_varijabla>
  </DomainObject.Predmet.ProtustrankaFormatedWithAdress>
  <DomainObject.Predmet.ProtustrankaFormatedWithAdressOIB>
    <izvorni_sadrzaj> MEDO MD, društvo s ograničenom odgovornošću, za uvoz-izvoz, trgovinu i usluge u prometu robe, OIB 56122302463, Dinka Šimunovića 13, 21000 Split</izvorni_sadrzaj>
    <derivirana_varijabla naziv="DomainObject.Predmet.ProtustrankaFormatedWithAdressOIB_1"> MEDO MD, društvo s ograničenom odgovornošću, za uvoz-izvoz, trgovinu i usluge u prometu robe, OIB 56122302463, Dinka Šimunovića 13, 21000 Split</derivirana_varijabla>
  </DomainObject.Predmet.ProtustrankaFormatedWithAdressOIB>
  <DomainObject.Predmet.ProtustrankaWithAdress>
    <izvorni_sadrzaj>MEDO MD, društvo s ograničenom odgovornošću, za uvoz-izvoz, trgovinu i usluge u prometu robe Dinka Šimunovića 13, 21000 Split</izvorni_sadrzaj>
    <derivirana_varijabla naziv="DomainObject.Predmet.ProtustrankaWithAdress_1">MEDO MD, društvo s ograničenom odgovornošću, za uvoz-izvoz, trgovinu i usluge u prometu robe Dinka Šimunovića 13, 21000 Split</derivirana_varijabla>
  </DomainObject.Predmet.ProtustrankaWithAdress>
  <DomainObject.Predmet.ProtustrankaWithAdressOIB>
    <izvorni_sadrzaj>MEDO MD, društvo s ograničenom odgovornošću, za uvoz-izvoz, trgovinu i usluge u prometu robe, OIB 56122302463, Dinka Šimunovića 13, 21000 Split</izvorni_sadrzaj>
    <derivirana_varijabla naziv="DomainObject.Predmet.ProtustrankaWithAdressOIB_1">MEDO MD, društvo s ograničenom odgovornošću, za uvoz-izvoz, trgovinu i usluge u prometu robe, OIB 56122302463, Dinka Šimunovića 13, 21000 Split</derivirana_varijabla>
  </DomainObject.Predmet.ProtustrankaWithAdressOIB>
  <DomainObject.Predmet.ProtustrankaNazivFormated>
    <izvorni_sadrzaj>MEDO MD, društvo s ograničenom odgovornošću, za uvoz-izvoz, trgovinu i usluge u prometu robe</izvorni_sadrzaj>
    <derivirana_varijabla naziv="DomainObject.Predmet.ProtustrankaNazivFormated_1">MEDO MD, društvo s ograničenom odgovornošću, za uvoz-izvoz, trgovinu i usluge u prometu robe</derivirana_varijabla>
  </DomainObject.Predmet.ProtustrankaNazivFormated>
  <DomainObject.Predmet.ProtustrankaNazivFormatedOIB>
    <izvorni_sadrzaj>MEDO MD, društvo s ograničenom odgovornošću, za uvoz-izvoz, trgovinu i usluge u prometu robe, OIB 56122302463</izvorni_sadrzaj>
    <derivirana_varijabla naziv="DomainObject.Predmet.ProtustrankaNazivFormatedOIB_1">MEDO MD, društvo s ograničenom odgovornošću, za uvoz-izvoz, trgovinu i usluge u prometu robe, OIB 56122302463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2548.57</izvorni_sadrzaj>
    <derivirana_varijabla naziv="DomainObject.Predmet.TrenutnaVrijednost_1">2548.57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MEDO MD, društvo s ograničenom odgovornošću, za uvoz-izvoz, trgovinu i usluge u prometu robe</item>
    </izvorni_sadrzaj>
    <derivirana_varijabla naziv="DomainObject.Predmet.ProtuStrankaListFormated_1">
      <item>MEDO MD, društvo s ograničenom odgovornošću, za uvoz-izvoz, trgovinu i usluge u prometu robe</item>
    </derivirana_varijabla>
  </DomainObject.Predmet.ProtuStrankaListFormated>
  <DomainObject.Predmet.ProtuStrankaListFormatedOIB>
    <izvorni_sadrzaj>
      <item>MEDO MD, društvo s ograničenom odgovornošću, za uvoz-izvoz, trgovinu i usluge u prometu robe, OIB 56122302463</item>
    </izvorni_sadrzaj>
    <derivirana_varijabla naziv="DomainObject.Predmet.ProtuStrankaListFormatedOIB_1">
      <item>MEDO MD, društvo s ograničenom odgovornošću, za uvoz-izvoz, trgovinu i usluge u prometu robe, OIB 56122302463</item>
    </derivirana_varijabla>
  </DomainObject.Predmet.ProtuStrankaListFormatedOIB>
  <DomainObject.Predmet.ProtuStrankaListFormatedWithAdress>
    <izvorni_sadrzaj>
      <item>MEDO MD, društvo s ograničenom odgovornošću, za uvoz-izvoz, trgovinu i usluge u prometu robe, Dinka Šimunovića 13, 21000 Split</item>
    </izvorni_sadrzaj>
    <derivirana_varijabla naziv="DomainObject.Predmet.ProtuStrankaListFormatedWithAdress_1">
      <item>MEDO MD, društvo s ograničenom odgovornošću, za uvoz-izvoz, trgovinu i usluge u prometu robe, Dinka Šimunovića 13, 21000 Split</item>
    </derivirana_varijabla>
  </DomainObject.Predmet.ProtuStrankaListFormatedWithAdress>
  <DomainObject.Predmet.ProtuStrankaListFormatedWithAdressOIB>
    <izvorni_sadrzaj>
      <item>MEDO MD, društvo s ograničenom odgovornošću, za uvoz-izvoz, trgovinu i usluge u prometu robe, OIB 56122302463, Dinka Šimunovića 13, 21000 Split</item>
    </izvorni_sadrzaj>
    <derivirana_varijabla naziv="DomainObject.Predmet.ProtuStrankaListFormatedWithAdressOIB_1">
      <item>MEDO MD, društvo s ograničenom odgovornošću, za uvoz-izvoz, trgovinu i usluge u prometu robe, OIB 56122302463, Dinka Šimunovića 13, 21000 Split</item>
    </derivirana_varijabla>
  </DomainObject.Predmet.ProtuStrankaListFormatedWithAdressOIB>
  <DomainObject.Predmet.ProtuStrankaListNazivFormated>
    <izvorni_sadrzaj>
      <item>MEDO MD, društvo s ograničenom odgovornošću, za uvoz-izvoz, trgovinu i usluge u prometu robe</item>
    </izvorni_sadrzaj>
    <derivirana_varijabla naziv="DomainObject.Predmet.ProtuStrankaListNazivFormated_1">
      <item>MEDO MD, društvo s ograničenom odgovornošću, za uvoz-izvoz, trgovinu i usluge u prometu robe</item>
    </derivirana_varijabla>
  </DomainObject.Predmet.ProtuStrankaListNazivFormated>
  <DomainObject.Predmet.ProtuStrankaListNazivFormatedOIB>
    <izvorni_sadrzaj>
      <item>MEDO MD, društvo s ograničenom odgovornošću, za uvoz-izvoz, trgovinu i usluge u prometu robe, OIB 56122302463</item>
    </izvorni_sadrzaj>
    <derivirana_varijabla naziv="DomainObject.Predmet.ProtuStrankaListNazivFormatedOIB_1">
      <item>MEDO MD, društvo s ograničenom odgovornošću, za uvoz-izvoz, trgovinu i usluge u prometu robe, OIB 56122302463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MEDO MD, društvo s ograničenom odgovornošću, za uvoz-izvoz, trgovinu i usluge u prometu robe</izvorni_sadrzaj>
    <derivirana_varijabla naziv="DomainObject.Predmet.ProtustrankaIDrugi_1">MEDO MD, društvo s ograničenom odgovornošću, za uvoz-izvoz, trgovinu i usluge u prometu robe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MEDO MD, društvo s ograničenom odgovornošću, za uvoz-izvoz, trgovinu i usluge u prometu robe, OIB 56122302463, Dinka Šimunovića 13, 21000 Split</izvorni_sadrzaj>
    <derivirana_varijabla naziv="DomainObject.Predmet.ProtustrankaIDrugiAdressOIB_1">MEDO MD, društvo s ograničenom odgovornošću, za uvoz-izvoz, trgovinu i usluge u prometu robe, OIB 56122302463, Dinka Šimunovića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 MD, društvo s ograničenom odgovornošću, za uvoz-izvoz, trgovinu i usluge u prometu robe</item>
      <item>FINANCIJSKA AGENCIJA, RC SPLIT</item>
    </izvorni_sadrzaj>
    <derivirana_varijabla naziv="DomainObject.Predmet.SudioniciListNaziv_1">
      <item>MEDO MD, društvo s ograničenom odgovornošću, za uvoz-izvoz, trgovinu i usluge u prometu robe</item>
      <item>FINANCIJSKA AGENCIJA, RC SPLIT</item>
    </derivirana_varijabla>
  </DomainObject.Predmet.SudioniciListNaziv>
  <DomainObject.Predmet.SudioniciListAdressOIB>
    <izvorni_sadrzaj>
      <item>MEDO MD, društvo s ograničenom odgovornošću, za uvoz-izvoz, trgovinu i usluge u prometu robe, OIB 56122302463, Dinka Šimunovića 13,21000 Split</item>
      <item>FINANCIJSKA AGENCIJA, RC SPLIT, OIB 85821130368, Mažuranićevo šetalište 24 b,21000 Split</item>
    </izvorni_sadrzaj>
    <derivirana_varijabla naziv="DomainObject.Predmet.SudioniciListAdressOIB_1">
      <item>MEDO MD, društvo s ograničenom odgovornošću, za uvoz-izvoz, trgovinu i usluge u prometu robe, OIB 56122302463, Dinka Šimunovića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56122302463</item>
      <item>, OIB 85821130368</item>
    </izvorni_sadrzaj>
    <derivirana_varijabla naziv="DomainObject.Predmet.SudioniciListNazivOIB_1">
      <item>, OIB 56122302463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382</properties:Words>
  <properties:Characters>1995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2016-03-24T08:56:00Z</dcterms:created>
  <dc:creator>Lari Glavaš</dc:creator>
  <cp:lastModifiedBy>Lari Glavaš</cp:lastModifiedBy>
  <cp:lastPrinted>2015-12-04T07:24:00Z</cp:lastPrinted>
  <dcterms:modified xmlns:xsi="http://www.w3.org/2001/XMLSchema-instance" xsi:type="dcterms:W3CDTF">2016-03-24T11:04:00Z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