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c51c" w14:paraId="19bc51c" w:rsidRDefault="0090689A" w:rsidP="0090689A" w:rsidR="0090689A">
      <w:pPr>
        <w15:collapsed w:val="false"/>
      </w:pPr>
      <w:bookmarkStart w:name="_GoBack" w:id="0"/>
      <w:bookmarkEnd w:id="0"/>
    </w:p>
    <w:p w:rsidRDefault="0090689A" w:rsidP="0090689A" w:rsidR="0090689A"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689A" w:rsidP="0090689A" w:rsidR="0090689A">
      <w:r>
        <w:t>REPUBLIKA HRVATSKA</w:t>
      </w:r>
    </w:p>
    <w:p w:rsidRDefault="0090689A" w:rsidP="0090689A" w:rsidR="0090689A">
      <w:r>
        <w:t>TRGOVAČKI SUD U OSIJEKU</w:t>
      </w:r>
    </w:p>
    <w:p w:rsidRDefault="0090689A" w:rsidP="0090689A" w:rsidR="0090689A">
      <w:r>
        <w:t>STALNA SLUŽBA TRGOVAČKOG SUDA U OSIJEKU</w:t>
      </w:r>
    </w:p>
    <w:p w:rsidRDefault="0090689A" w:rsidP="0090689A" w:rsidR="0090689A">
      <w:r>
        <w:t>Trg pobjede 13                                                                                           3 St-12/2011-678</w:t>
      </w:r>
    </w:p>
    <w:p w:rsidRDefault="0090689A" w:rsidP="0090689A" w:rsidR="0090689A">
      <w:r>
        <w:t>35000 SLAVONSKI BROD</w:t>
      </w:r>
    </w:p>
    <w:p w:rsidRDefault="0090689A" w:rsidP="0090689A" w:rsidR="0090689A"/>
    <w:p w:rsidRDefault="0090689A" w:rsidP="0090689A" w:rsidR="0090689A"/>
    <w:p w:rsidRDefault="0090689A" w:rsidP="0090689A" w:rsidR="0090689A">
      <w:pPr>
        <w:jc w:val="center"/>
      </w:pPr>
      <w:r>
        <w:t>Z A K L J U Č A K</w:t>
      </w:r>
    </w:p>
    <w:p w:rsidRDefault="0090689A" w:rsidP="0090689A" w:rsidR="0090689A">
      <w:r>
        <w:t> </w:t>
      </w:r>
    </w:p>
    <w:p w:rsidRDefault="0090689A" w:rsidP="0090689A" w:rsidR="0090689A">
      <w:r>
        <w:t>TRGOVAČKI SUD U OSIJEKU, STALNA SLUŽBA TRGOVAČKOG SUDA U OSIJEKU  po stečajnom sucu Danieli Martini Maoduš, u stečajnom postupku nad dužnikom DOMIN d.o.o, u stečaju Slavonski Brod, 1</w:t>
      </w:r>
      <w:r w:rsidR="00B56EEC">
        <w:t>2</w:t>
      </w:r>
      <w:r>
        <w:t xml:space="preserve">. </w:t>
      </w:r>
      <w:r w:rsidR="00B56EEC">
        <w:t>srpnja</w:t>
      </w:r>
      <w:r>
        <w:t xml:space="preserve"> 2016.</w:t>
      </w:r>
    </w:p>
    <w:p w:rsidRDefault="0090689A" w:rsidP="0090689A" w:rsidR="0090689A"/>
    <w:p w:rsidRDefault="0090689A" w:rsidP="0090689A" w:rsidR="0090689A">
      <w:pPr>
        <w:jc w:val="center"/>
      </w:pPr>
      <w:r>
        <w:t>Z a k l j u č i o      j e</w:t>
      </w:r>
    </w:p>
    <w:p w:rsidRDefault="0090689A" w:rsidP="0090689A" w:rsidR="0090689A"/>
    <w:p w:rsidRDefault="0090689A" w:rsidP="0090689A" w:rsidR="0090689A">
      <w:r>
        <w:t xml:space="preserve">Poziva se stečajni upravitelj Milan Nakić iz Pakraca u roku od 15 dana od dana zaprimanja ovog rješenja dostaviti novo izvješće o tijeku stečajnog postupka i stanju stečajne mase </w:t>
      </w:r>
    </w:p>
    <w:p w:rsidRDefault="0090689A" w:rsidP="0090689A" w:rsidR="0090689A">
      <w:r>
        <w:t>U Slavonskom Brodu 1</w:t>
      </w:r>
      <w:r w:rsidR="00152D12">
        <w:t>2</w:t>
      </w:r>
      <w:r>
        <w:t xml:space="preserve">. </w:t>
      </w:r>
      <w:r w:rsidR="00152D12">
        <w:t>srpnja</w:t>
      </w:r>
      <w:r>
        <w:t>  2016.</w:t>
      </w:r>
    </w:p>
    <w:p w:rsidRDefault="0090689A" w:rsidP="0090689A" w:rsidR="0090689A"/>
    <w:p w:rsidRDefault="0090689A" w:rsidP="0090689A" w:rsidR="0090689A">
      <w:pPr>
        <w:ind w:firstLine="708" w:left="3540"/>
      </w:pPr>
      <w:r>
        <w:t xml:space="preserve">                      Stečajna sutkinja:</w:t>
      </w:r>
    </w:p>
    <w:p w:rsidRDefault="0090689A" w:rsidP="0090689A" w:rsidR="0090689A">
      <w:pPr>
        <w:ind w:firstLine="708" w:left="4248"/>
      </w:pPr>
      <w:r>
        <w:t xml:space="preserve">      Daniela Martini Maoduš</w:t>
      </w:r>
    </w:p>
    <w:p w:rsidRDefault="0090689A" w:rsidP="0090689A" w:rsidR="0090689A">
      <w:r>
        <w:t>Naputak o pravnom lijeku:</w:t>
      </w:r>
    </w:p>
    <w:p w:rsidRDefault="0090689A" w:rsidP="0090689A" w:rsidR="0090689A">
      <w:r>
        <w:t>Ovo odluka se  se odnosi na upravljanje postupkom</w:t>
      </w:r>
    </w:p>
    <w:p w:rsidRDefault="0090689A" w:rsidP="0090689A" w:rsidR="0090689A">
      <w:r>
        <w:t>te protiv istog nije dopuštena žalba.</w:t>
      </w:r>
    </w:p>
    <w:p w:rsidRDefault="0090689A" w:rsidP="0090689A" w:rsidR="0090689A"/>
    <w:p w:rsidRDefault="0090689A" w:rsidP="0090689A" w:rsidR="0090689A"/>
    <w:p w:rsidRDefault="0090689A" w:rsidP="0090689A" w:rsidR="0090689A">
      <w:r>
        <w:t>Dostaviti:</w:t>
      </w:r>
    </w:p>
    <w:p w:rsidRDefault="0090689A" w:rsidP="0090689A" w:rsidR="0090689A">
      <w:r>
        <w:t>-</w:t>
      </w:r>
      <w:proofErr w:type="spellStart"/>
      <w:r>
        <w:t>steč.upravitelju</w:t>
      </w:r>
      <w:proofErr w:type="spellEnd"/>
      <w:r>
        <w:t xml:space="preserve"> Milanu Nakiću, putem e-oglasna ploča</w:t>
      </w:r>
    </w:p>
    <w:p w:rsidRDefault="0090689A" w:rsidP="0090689A" w:rsidR="0090689A">
      <w:r>
        <w:t>-kal.02.08.2016.</w:t>
      </w:r>
    </w:p>
    <w:p w:rsidRDefault="0090689A" w:rsidP="0090689A" w:rsidR="0090689A">
      <w:pPr>
        <w:rPr>
          <w:rFonts w:hAnsi="Calibri" w:ascii="Calibri"/>
          <w:sz w:val="22"/>
          <w:szCs w:val="22"/>
        </w:rPr>
      </w:pPr>
    </w:p>
    <w:p w:rsidRDefault="0090689A" w:rsidP="0090689A" w:rsidR="0090689A"/>
    <w:p w:rsidRDefault="00021812" w:rsidR="00021812"/>
    <w:sectPr w:rsidR="0002181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560CA2"/>
    <w:multiLevelType w:val="hybridMultilevel"/>
    <w:tmpl w:val="19BA36DE"/>
    <w:lvl w:tplc="2B7EF2C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689A"/>
    <w:rsid w:val="00021812"/>
    <w:rsid w:val="00152D12"/>
    <w:rsid w:val="007B1D38"/>
    <w:rsid w:val="0090689A"/>
    <w:rsid w:val="009E4B27"/>
    <w:rsid w:val="00B5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689A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0689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689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689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1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D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D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D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D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689A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0689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689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689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1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D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D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D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D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6868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17.02.2006</izvorni_sadrzaj>
    <derivirana_varijabla naziv="DomainObject.Predmet.Opis_1">ST. OTVOREN 17.02.2006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St-12/2011</izvorni_sadrzaj>
    <derivirana_varijabla naziv="DomainObject.Predmet.OznakaBroj_1">St-12/2011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DOMIN, d. o. o. za proizvodnju kalcitnih i kemijskih proizvoda ˝u stečaju˝</izvorni_sadrzaj>
    <derivirana_varijabla naziv="DomainObject.Predmet.ProtustrankaFormated_1">  DOMIN, d. o. o. za proizvodnju kalcitnih i kemijskih proizvoda ˝u stečaju˝</derivirana_varijabla>
  </DomainObject.Predmet.ProtustrankaFormated>
  <DomainObject.Predmet.ProtustrankaFormatedOIB>
    <izvorni_sadrzaj>  DOMIN, d. o. o. za proizvodnju kalcitnih i kemijskih proizvoda ˝u stečaju˝, OIB 33984672672</izvorni_sadrzaj>
    <derivirana_varijabla naziv="DomainObject.Predmet.ProtustrankaFormatedOIB_1">  DOMIN, d. o. o. za proizvodnju kalcitnih i kemijskih proizvoda ˝u stečaju˝, OIB 33984672672</derivirana_varijabla>
  </DomainObject.Predmet.ProtustrankaFormatedOIB>
  <DomainObject.Predmet.ProtustrankaFormatedWithAdress>
    <izvorni_sadrzaj> DOMIN, d. o. o. za proizvodnju kalcitnih i kemijskih proizvoda ˝u stečaju˝, A. Šenoe 6, 35000 Slavonski Brod</izvorni_sadrzaj>
    <derivirana_varijabla naziv="DomainObject.Predmet.ProtustrankaFormatedWithAdress_1"> DOMIN, d. o. o. za proizvodnju kalcitnih i kemijskih proizvoda ˝u stečaju˝, A. Šenoe 6, 35000 Slavonski Brod</derivirana_varijabla>
  </DomainObject.Predmet.ProtustrankaFormatedWithAdress>
  <DomainObject.Predmet.ProtustrankaFormatedWithAdressOIB>
    <izvorni_sadrzaj> DOMIN, d. o. o. za proizvodnju kalcitnih i kemijskih proizvoda ˝u stečaju˝, OIB 33984672672, A. Šenoe 6, 35000 Slavonski Brod</izvorni_sadrzaj>
    <derivirana_varijabla naziv="DomainObject.Predmet.ProtustrankaFormatedWithAdressOIB_1"> DOMIN, d. o. o. za proizvodnju kalcitnih i kemijskih proizvoda ˝u stečaju˝, OIB 33984672672, A. Šenoe 6, 35000 Slavonski Brod</derivirana_varijabla>
  </DomainObject.Predmet.ProtustrankaFormatedWithAdressOIB>
  <DomainObject.Predmet.ProtustrankaWithAdress>
    <izvorni_sadrzaj>DOMIN, d. o. o. za proizvodnju kalcitnih i kemijskih proizvoda ˝u stečaju˝ A. Šenoe 6, 35000 Slavonski Brod</izvorni_sadrzaj>
    <derivirana_varijabla naziv="DomainObject.Predmet.ProtustrankaWithAdress_1">DOMIN, d. o. o. za proizvodnju kalcitnih i kemijskih proizvoda ˝u stečaju˝ A. Šenoe 6, 35000 Slavonski Brod</derivirana_varijabla>
  </DomainObject.Predmet.ProtustrankaWithAdress>
  <DomainObject.Predmet.ProtustrankaWithAdressOIB>
    <izvorni_sadrzaj>DOMIN, d. o. o. za proizvodnju kalcitnih i kemijskih proizvoda ˝u stečaju˝, OIB 33984672672, A. Šenoe 6, 35000 Slavonski Brod</izvorni_sadrzaj>
    <derivirana_varijabla naziv="DomainObject.Predmet.ProtustrankaWithAdressOIB_1">DOMIN, d. o. o. za proizvodnju kalcitnih i kemijskih proizvoda ˝u stečaju˝, OIB 33984672672, A. Šenoe 6, 35000 Slavonski Brod</derivirana_varijabla>
  </DomainObject.Predmet.ProtustrankaWithAdressOIB>
  <DomainObject.Predmet.ProtustrankaNazivFormated>
    <izvorni_sadrzaj>DOMIN, d. o. o. za proizvodnju kalcitnih i kemijskih proizvoda ˝u stečaju˝</izvorni_sadrzaj>
    <derivirana_varijabla naziv="DomainObject.Predmet.ProtustrankaNazivFormated_1">DOMIN, d. o. o. za proizvodnju kalcitnih i kemijskih proizvoda ˝u stečaju˝</derivirana_varijabla>
  </DomainObject.Predmet.ProtustrankaNazivFormated>
  <DomainObject.Predmet.ProtustrankaNazivFormatedOIB>
    <izvorni_sadrzaj>DOMIN, d. o. o. za proizvodnju kalcitnih i kemijskih proizvoda ˝u stečaju˝, OIB 33984672672</izvorni_sadrzaj>
    <derivirana_varijabla naziv="DomainObject.Predmet.ProtustrankaNazivFormatedOIB_1">DOMIN, d. o. o. za proizvodnju kalcitnih i kemijskih proizvoda ˝u stečaju˝, OIB 33984672672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FINACIJA POREZNA UPRAVA PODRUČNI URED SLAVONSKI BROD</izvorni_sadrzaj>
    <derivirana_varijabla naziv="DomainObject.Predmet.StrankaFormated_1">  MINISTARSTVO FINACIJA POREZNA UPRAVA PODRUČNI URED SLAVONSKI BROD</derivirana_varijabla>
  </DomainObject.Predmet.StrankaFormated>
  <DomainObject.Predmet.StrankaFormatedOIB>
    <izvorni_sadrzaj>  MINISTARSTVO FINACIJA POREZNA UPRAVA PODRUČNI URED SLAVONSKI BROD, OIB 18683136487</izvorni_sadrzaj>
    <derivirana_varijabla naziv="DomainObject.Predmet.StrankaFormatedOIB_1">  MINISTARSTVO FINACIJA POREZNA UPRAVA PODRUČNI URED SLAVONSKI BROD, OIB 18683136487</derivirana_varijabla>
  </DomainObject.Predmet.StrankaFormatedOIB>
  <DomainObject.Predmet.StrankaFormatedWithAdress>
    <izvorni_sadrzaj> MINISTARSTVO FINACIJA POREZNA UPRAVA PODRUČNI URED SLAVONSKI BROD, Svačićeva bb, 35000 Slavonski Brod</izvorni_sadrzaj>
    <derivirana_varijabla naziv="DomainObject.Predmet.StrankaFormatedWithAdress_1"> MINISTARSTVO FINACIJA POREZNA UPRAVA PODRUČNI URED SLAVONSKI BROD, Svačićeva bb, 35000 Slavonski Brod</derivirana_varijabla>
  </DomainObject.Predmet.StrankaFormatedWithAdress>
  <DomainObject.Predmet.StrankaFormatedWithAdressOIB>
    <izvorni_sadrzaj> MINISTARSTVO FINACIJA POREZNA UPRAVA PODRUČNI URED SLAVONSKI BROD, OIB 18683136487, Svačićeva bb, 35000 Slavonski Brod</izvorni_sadrzaj>
    <derivirana_varijabla naziv="DomainObject.Predmet.StrankaFormatedWithAdressOIB_1"> MINISTARSTVO FINACIJA POREZNA UPRAVA PODRUČNI URED SLAVONSKI BROD, OIB 18683136487, Svačićeva bb, 35000 Slavonski Brod</derivirana_varijabla>
  </DomainObject.Predmet.StrankaFormatedWithAdressOIB>
  <DomainObject.Predmet.StrankaWithAdress>
    <izvorni_sadrzaj>MINISTARSTVO FINACIJA POREZNA UPRAVA PODRUČNI URED SLAVONSKI BROD Svačićeva bb,35000 Slavonski Brod</izvorni_sadrzaj>
    <derivirana_varijabla naziv="DomainObject.Predmet.StrankaWithAdress_1">MINISTARSTVO FINACIJA POREZNA UPRAVA PODRUČNI URED SLAVONSKI BROD Svačićeva bb,35000 Slavonski Brod</derivirana_varijabla>
  </DomainObject.Predmet.StrankaWithAdress>
  <DomainObject.Predmet.StrankaWithAdressOIB>
    <izvorni_sadrzaj>MINISTARSTVO FINACIJA POREZNA UPRAVA PODRUČNI URED SLAVONSKI BROD, OIB 18683136487, Svačićeva bb,35000 Slavonski Brod</izvorni_sadrzaj>
    <derivirana_varijabla naziv="DomainObject.Predmet.StrankaWithAdressOIB_1">MINISTARSTVO FINACIJA POREZNA UPRAVA PODRUČNI URED SLAVONSKI BROD, OIB 18683136487, Svačićeva bb,35000 Slavonski Brod</derivirana_varijabla>
  </DomainObject.Predmet.StrankaWithAdressOIB>
  <DomainObject.Predmet.StrankaNazivFormated>
    <izvorni_sadrzaj>MINISTARSTVO FINACIJA POREZNA UPRAVA PODRUČNI URED SLAVONSKI BROD</izvorni_sadrzaj>
    <derivirana_varijabla naziv="DomainObject.Predmet.StrankaNazivFormated_1">MINISTARSTVO FINACIJA POREZNA UPRAVA PODRUČNI URED SLAVONSKI BROD</derivirana_varijabla>
  </DomainObject.Predmet.StrankaNazivFormated>
  <DomainObject.Predmet.StrankaNazivFormatedOIB>
    <izvorni_sadrzaj>MINISTARSTVO FINACIJA POREZNA UPRAVA PODRUČNI URED SLAVONSKI BROD, OIB 18683136487</izvorni_sadrzaj>
    <derivirana_varijabla naziv="DomainObject.Predmet.StrankaNazivFormatedOIB_1">MINISTARSTVO FINACIJA POREZNA UPRAVA PODRUČNI URED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FINACIJA POREZNA UPRAVA PODRUČNI URED SLAVONSKI BROD</item>
    </izvorni_sadrzaj>
    <derivirana_varijabla naziv="DomainObject.Predmet.StrankaListFormated_1">
      <item>MINISTARSTVO FINACIJA POREZNA UPRAVA PODRUČNI URED SLAVONSKI BROD</item>
    </derivirana_varijabla>
  </DomainObject.Predmet.StrankaListFormated>
  <DomainObject.Predmet.StrankaListFormatedOIB>
    <izvorni_sadrzaj>
      <item>MINISTARSTVO FINACIJA POREZNA UPRAVA PODRUČNI URED SLAVONSKI BROD, OIB 18683136487</item>
    </izvorni_sadrzaj>
    <derivirana_varijabla naziv="DomainObject.Predmet.StrankaListFormatedOIB_1">
      <item>MINISTARSTVO FINACIJA POREZNA UPRAVA PODRUČNI URED SLAVONSKI BROD, OIB 18683136487</item>
    </derivirana_varijabla>
  </DomainObject.Predmet.StrankaListFormatedOIB>
  <DomainObject.Predmet.StrankaListFormatedWithAdress>
    <izvorni_sadrzaj>
      <item>MINISTARSTVO FINACIJA POREZNA UPRAVA PODRUČNI URED SLAVONSKI BROD, Svačićeva bb, 35000 Slavonski Brod</item>
    </izvorni_sadrzaj>
    <derivirana_varijabla naziv="DomainObject.Predmet.StrankaListFormatedWithAdress_1">
      <item>MINISTARSTVO FINACIJA POREZNA UPRAVA PODRUČNI URED SLAVONSKI BROD, Svačićeva bb, 35000 Slavonski Brod</item>
    </derivirana_varijabla>
  </DomainObject.Predmet.StrankaListFormatedWithAdress>
  <DomainObject.Predmet.StrankaListFormatedWithAdressOIB>
    <izvorni_sadrzaj>
      <item>MINISTARSTVO FINACIJA POREZNA UPRAVA PODRUČNI URED SLAVONSKI BROD, OIB 18683136487, Svačićeva bb, 35000 Slavonski Brod</item>
    </izvorni_sadrzaj>
    <derivirana_varijabla naziv="DomainObject.Predmet.StrankaListFormatedWithAdressOIB_1">
      <item>MINISTARSTVO FINACIJA POREZNA UPRAVA PODRUČNI URED SLAVONSKI BROD, OIB 18683136487, Svačićeva bb, 35000 Slavonski Brod</item>
    </derivirana_varijabla>
  </DomainObject.Predmet.StrankaListFormatedWithAdressOIB>
  <DomainObject.Predmet.StrankaListNazivFormated>
    <izvorni_sadrzaj>
      <item>MINISTARSTVO FINACIJA POREZNA UPRAVA PODRUČNI URED SLAVONSKI BROD</item>
    </izvorni_sadrzaj>
    <derivirana_varijabla naziv="DomainObject.Predmet.StrankaListNazivFormated_1">
      <item>MINISTARSTVO FINACIJA POREZNA UPRAVA PODRUČNI URED SLAVONSKI BROD</item>
    </derivirana_varijabla>
  </DomainObject.Predmet.StrankaListNazivFormated>
  <DomainObject.Predmet.StrankaListNazivFormatedOIB>
    <izvorni_sadrzaj>
      <item>MINISTARSTVO FINACIJA POREZNA UPRAVA PODRUČNI URED SLAVONSKI BROD, OIB 18683136487</item>
    </izvorni_sadrzaj>
    <derivirana_varijabla naziv="DomainObject.Predmet.StrankaListNazivFormatedOIB_1">
      <item>MINISTARSTVO FINACIJA POREZNA UPRAVA PODRUČNI URED SLAVONSKI BROD, OIB 18683136487</item>
    </derivirana_varijabla>
  </DomainObject.Predmet.StrankaListNazivFormatedOIB>
  <DomainObject.Predmet.ProtuStrankaListFormated>
    <izvorni_sadrzaj>
      <item>DOMIN, d. o. o. za proizvodnju kalcitnih i kemijskih proizvoda ˝u stečaju˝</item>
    </izvorni_sadrzaj>
    <derivirana_varijabla naziv="DomainObject.Predmet.ProtuStrankaListFormated_1">
      <item>DOMIN, d. o. o. za proizvodnju kalcitnih i kemijskih proizvoda ˝u stečaju˝</item>
    </derivirana_varijabla>
  </DomainObject.Predmet.ProtuStrankaListFormated>
  <DomainObject.Predmet.ProtuStrankaListFormatedOIB>
    <izvorni_sadrzaj>
      <item>DOMIN, d. o. o. za proizvodnju kalcitnih i kemijskih proizvoda ˝u stečaju˝, OIB 33984672672</item>
    </izvorni_sadrzaj>
    <derivirana_varijabla naziv="DomainObject.Predmet.ProtuStrankaListFormatedOIB_1">
      <item>DOMIN, d. o. o. za proizvodnju kalcitnih i kemijskih proizvoda ˝u stečaju˝, OIB 33984672672</item>
    </derivirana_varijabla>
  </DomainObject.Predmet.ProtuStrankaListFormatedOIB>
  <DomainObject.Predmet.ProtuStrankaListFormatedWithAdress>
    <izvorni_sadrzaj>
      <item>DOMIN, d. o. o. za proizvodnju kalcitnih i kemijskih proizvoda ˝u stečaju˝, A. Šenoe 6, 35000 Slavonski Brod</item>
    </izvorni_sadrzaj>
    <derivirana_varijabla naziv="DomainObject.Predmet.ProtuStrankaListFormatedWithAdress_1">
      <item>DOMIN, d. o. o. za proizvodnju kalcitnih i kemijskih proizvoda ˝u stečaju˝, A. Šenoe 6, 35000 Slavonski Brod</item>
    </derivirana_varijabla>
  </DomainObject.Predmet.ProtuStrankaListFormatedWithAdress>
  <DomainObject.Predmet.ProtuStrankaListFormatedWithAdressOIB>
    <izvorni_sadrzaj>
      <item>DOMIN, d. o. o. za proizvodnju kalcitnih i kemijskih proizvoda ˝u stečaju˝, OIB 33984672672, A. Šenoe 6, 35000 Slavonski Brod</item>
    </izvorni_sadrzaj>
    <derivirana_varijabla naziv="DomainObject.Predmet.ProtuStrankaListFormatedWithAdressOIB_1">
      <item>DOMIN, d. o. o. za proizvodnju kalcitnih i kemijskih proizvoda ˝u stečaju˝, OIB 33984672672, A. Šenoe 6, 35000 Slavonski Brod</item>
    </derivirana_varijabla>
  </DomainObject.Predmet.ProtuStrankaListFormatedWithAdressOIB>
  <DomainObject.Predmet.ProtuStrankaListNazivFormated>
    <izvorni_sadrzaj>
      <item>DOMIN, d. o. o. za proizvodnju kalcitnih i kemijskih proizvoda ˝u stečaju˝</item>
    </izvorni_sadrzaj>
    <derivirana_varijabla naziv="DomainObject.Predmet.ProtuStrankaListNazivFormated_1">
      <item>DOMIN, d. o. o. za proizvodnju kalcitnih i kemijskih proizvoda ˝u stečaju˝</item>
    </derivirana_varijabla>
  </DomainObject.Predmet.ProtuStrankaListNazivFormated>
  <DomainObject.Predmet.ProtuStrankaListNazivFormatedOIB>
    <izvorni_sadrzaj>
      <item>DOMIN, d. o. o. za proizvodnju kalcitnih i kemijskih proizvoda ˝u stečaju˝, OIB 33984672672</item>
    </izvorni_sadrzaj>
    <derivirana_varijabla naziv="DomainObject.Predmet.ProtuStrankaListNazivFormatedOIB_1">
      <item>DOMIN, d. o. o. za proizvodnju kalcitnih i kemijskih proizvoda ˝u stečaju˝, OIB 33984672672</item>
    </derivirana_varijabla>
  </DomainObject.Predmet.ProtuStrankaListNazivFormatedOIB>
  <DomainObject.Predmet.OstaliList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Formated>
  <DomainObject.Predmet.OstaliList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izvorni_sadrzaj>
    <derivirana_varijabla naziv="DomainObject.Predmet.OstaliList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derivirana_varijabla>
  </DomainObject.Predmet.OstaliListFormatedOIB>
  <DomainObject.Predmet.OstaliListFormatedWithAdress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</item>
      <item>VLADIMIR JERGIĆ</item>
    </izvorni_sadrzaj>
    <derivirana_varijabla naziv="DomainObject.Predmet.OstaliListFormatedWithAdress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</item>
      <item>VLADIMIR JERGIĆ</item>
    </derivirana_varijabla>
  </DomainObject.Predmet.OstaliListFormatedWithAdress>
  <DomainObject.Predmet.OstaliListFormatedWithAdressOIB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</item>
      <item>VLADIMIR JERGIĆ</item>
    </izvorni_sadrzaj>
    <derivirana_varijabla naziv="DomainObject.Predmet.OstaliListFormatedWithAdressOIB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</item>
      <item>VLADIMIR JERGIĆ</item>
    </derivirana_varijabla>
  </DomainObject.Predmet.OstaliListFormatedWithAdressOIB>
  <DomainObject.Predmet.OstaliListNaziv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Naziv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NazivFormated>
  <DomainObject.Predmet.OstaliListNaziv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izvorni_sadrzaj>
    <derivirana_varijabla naziv="DomainObject.Predmet.OstaliListNaziv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FINACIJA POREZNA UPRAVA PODRUČNI URED SLAVONSKI BROD</izvorni_sadrzaj>
    <derivirana_varijabla naziv="DomainObject.Predmet.StrankaIDrugi_1">MINISTARSTVO FINACIJA POREZNA UPRAVA PODRUČNI URED SLAVONSKI BROD</derivirana_varijabla>
  </DomainObject.Predmet.StrankaIDrugi>
  <DomainObject.Predmet.ProtustrankaIDrugi>
    <izvorni_sadrzaj>DOMIN, d. o. o. za proizvodnju kalcitnih i kemijskih proizvoda ˝u stečaju˝</izvorni_sadrzaj>
    <derivirana_varijabla naziv="DomainObject.Predmet.ProtustrankaIDrugi_1">DOMIN, d. o. o. za proizvodnju kalcitnih i kemijskih proizvoda ˝u stečaju˝</derivirana_varijabla>
  </DomainObject.Predmet.ProtustrankaIDrugi>
  <DomainObject.Predmet.StrankaIDrugiAdressOIB>
    <izvorni_sadrzaj>MINISTARSTVO FINACIJA POREZNA UPRAVA PODRUČNI URED SLAVONSKI BROD, OIB 18683136487, Svačićeva bb, 35000 Slavonski Brod</izvorni_sadrzaj>
    <derivirana_varijabla naziv="DomainObject.Predmet.StrankaIDrugiAdressOIB_1">MINISTARSTVO FINACIJA POREZNA UPRAVA PODRUČNI URED SLAVONSKI BROD, OIB 18683136487, Svačićeva bb, 35000 Slavonski Brod</derivirana_varijabla>
  </DomainObject.Predmet.StrankaIDrugiAdressOIB>
  <DomainObject.Predmet.ProtustrankaIDrugiAdressOIB>
    <izvorni_sadrzaj>DOMIN, d. o. o. za proizvodnju kalcitnih i kemijskih proizvoda ˝u stečaju˝, OIB 33984672672, A. Šenoe 6, 35000 Slavonski Brod</izvorni_sadrzaj>
    <derivirana_varijabla naziv="DomainObject.Predmet.ProtustrankaIDrugiAdressOIB_1">DOMIN, d. o. o. za proizvodnju kalcitnih i kemijskih proizvoda ˝u stečaju˝, OIB 33984672672, A. Šenoe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izvorni_sadrzaj>
    <derivirana_varijabla naziv="DomainObject.Predmet.SudioniciListNaziv_1"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derivirana_varijabla>
  </DomainObject.Predmet.SudioniciListNaziv>
  <DomainObject.Predmet.SudioniciListAdressOIB>
    <izvorni_sadrzaj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</item>
      <item>VLADIMIR JERGIĆ</item>
    </izvorni_sadrzaj>
    <derivirana_varijabla naziv="DomainObject.Predmet.SudioniciListAdressOIB_1"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</item>
      <item>VLADIMIR JERGIĆ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null</item>
      <item>, OIB null</item>
    </izvorni_sadrzaj>
    <derivirana_varijabla naziv="DomainObject.Predmet.SudioniciListNazivOIB_1"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136</properties:Words>
  <properties:Characters>690</properties:Characters>
  <properties:Lines>33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2016-07-12T10:03:00Z</dcterms:created>
  <dc:creator>wsadmin</dc:creator>
  <cp:lastModifiedBy>wsadmin</cp:lastModifiedBy>
  <cp:lastPrinted>2016-07-12T10:07:00Z</cp:lastPrinted>
  <dcterms:modified xmlns:xsi="http://www.w3.org/2001/XMLSchema-instance" xsi:type="dcterms:W3CDTF">2016-07-12T10:10:00Z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