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2001" w14:paraId="77a2001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76514C">
        <w:rPr>
          <w:rFonts w:hAnsi="Times New Roman" w:ascii="Times New Roman"/>
          <w:szCs w:val="24"/>
          <w:lang w:val="hr-HR"/>
        </w:rPr>
        <w:t>t-9384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C71494" w:rsidRPr="00C71494">
        <w:rPr>
          <w:rFonts w:hAnsi="Times New Roman" w:ascii="Times New Roman"/>
        </w:rPr>
        <w:t xml:space="preserve">JIE-DA d.o.o., Zagreb, Kanarinska 62/A, </w:t>
      </w:r>
      <w:r w:rsidR="00C71494" w:rsidRPr="00C71494">
        <w:rPr>
          <w:rFonts w:hAnsi="Times New Roman" w:ascii="Times New Roman"/>
          <w:szCs w:val="24"/>
        </w:rPr>
        <w:t>OIB: 97944403667</w:t>
      </w:r>
      <w:r w:rsidR="006517B1" w:rsidRPr="00C71494">
        <w:rPr>
          <w:rFonts w:hAnsi="Times New Roman" w:ascii="Times New Roman"/>
          <w:szCs w:val="24"/>
        </w:rPr>
        <w:t>,</w:t>
      </w:r>
      <w:r w:rsidR="00995D02" w:rsidRPr="008B1DDE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6103C7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C71494" w:rsidRPr="00C71494">
        <w:rPr>
          <w:rFonts w:hAnsi="Times New Roman" w:ascii="Times New Roman"/>
        </w:rPr>
        <w:t xml:space="preserve">JIE-DA d.o.o., Zagreb, Kanarinska 62/A, </w:t>
      </w:r>
      <w:r w:rsidR="00C71494" w:rsidRPr="00C71494">
        <w:rPr>
          <w:rFonts w:hAnsi="Times New Roman" w:ascii="Times New Roman"/>
          <w:szCs w:val="24"/>
        </w:rPr>
        <w:t>OIB: 97944403667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C71494" w:rsidRPr="00C71494">
        <w:rPr>
          <w:rFonts w:hAnsi="Times New Roman" w:ascii="Times New Roman"/>
        </w:rPr>
        <w:t xml:space="preserve">JIE-DA d.o.o., Zagreb, Kanarinska 62/A, </w:t>
      </w:r>
      <w:r w:rsidR="00C71494" w:rsidRPr="00C71494">
        <w:rPr>
          <w:rFonts w:hAnsi="Times New Roman" w:ascii="Times New Roman"/>
          <w:szCs w:val="24"/>
        </w:rPr>
        <w:t>OIB: 97944403667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304A59">
        <w:rPr>
          <w:rFonts w:hAnsi="Times New Roman" w:ascii="Times New Roman"/>
          <w:szCs w:val="24"/>
        </w:rPr>
        <w:t>01.09</w:t>
      </w:r>
      <w:r w:rsidR="00995D02">
        <w:rPr>
          <w:rFonts w:hAnsi="Times New Roman" w:ascii="Times New Roman"/>
          <w:szCs w:val="24"/>
        </w:rPr>
        <w:t xml:space="preserve">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C71494">
        <w:rPr>
          <w:rFonts w:hAnsi="Times New Roman" w:ascii="Times New Roman"/>
          <w:szCs w:val="24"/>
        </w:rPr>
        <w:t xml:space="preserve"> 716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C71494">
        <w:rPr>
          <w:rFonts w:hAnsi="Times New Roman" w:ascii="Times New Roman"/>
          <w:szCs w:val="24"/>
        </w:rPr>
        <w:t>9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6103C7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p w:rsidRDefault="006103C7" w:rsidR="006103C7" w:rsidRPr="00995D02">
      <w:pPr>
        <w:jc w:val="both"/>
        <w:rPr>
          <w:rFonts w:hAnsi="Times New Roman" w:ascii="Times New Roman"/>
          <w:szCs w:val="24"/>
        </w:rPr>
      </w:pPr>
    </w:p>
    <w:sectPr w:rsidSect="00995D02" w:rsidR="006103C7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5D638C" w:rsidRPr="005D638C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76514C">
      <w:rPr>
        <w:rFonts w:hAnsi="Times New Roman" w:ascii="Times New Roman"/>
        <w:szCs w:val="24"/>
      </w:rPr>
      <w:t>9384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393"/>
    <w:rsid w:val="000228D2"/>
    <w:rsid w:val="00025631"/>
    <w:rsid w:val="00041293"/>
    <w:rsid w:val="00073859"/>
    <w:rsid w:val="000A1F9A"/>
    <w:rsid w:val="000B5A32"/>
    <w:rsid w:val="000B609B"/>
    <w:rsid w:val="000F339C"/>
    <w:rsid w:val="000F7D98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64192"/>
    <w:rsid w:val="00284525"/>
    <w:rsid w:val="00295991"/>
    <w:rsid w:val="002A0BE2"/>
    <w:rsid w:val="002C0BAC"/>
    <w:rsid w:val="002C147D"/>
    <w:rsid w:val="002E02D4"/>
    <w:rsid w:val="00302FCB"/>
    <w:rsid w:val="00304A59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431FD5"/>
    <w:rsid w:val="00440E47"/>
    <w:rsid w:val="00457A52"/>
    <w:rsid w:val="004717F7"/>
    <w:rsid w:val="004A4385"/>
    <w:rsid w:val="004B15A9"/>
    <w:rsid w:val="004B4712"/>
    <w:rsid w:val="004B69CD"/>
    <w:rsid w:val="004C6726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60DA"/>
    <w:rsid w:val="0059701E"/>
    <w:rsid w:val="005A10AE"/>
    <w:rsid w:val="005A2A50"/>
    <w:rsid w:val="005A713C"/>
    <w:rsid w:val="005B1816"/>
    <w:rsid w:val="005D638C"/>
    <w:rsid w:val="005F2591"/>
    <w:rsid w:val="006030F0"/>
    <w:rsid w:val="006103C7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514C"/>
    <w:rsid w:val="00767FB1"/>
    <w:rsid w:val="00787649"/>
    <w:rsid w:val="007A29F9"/>
    <w:rsid w:val="007A3924"/>
    <w:rsid w:val="007B28F7"/>
    <w:rsid w:val="007B2BD0"/>
    <w:rsid w:val="007C6968"/>
    <w:rsid w:val="007E5E4C"/>
    <w:rsid w:val="008470E7"/>
    <w:rsid w:val="00862D18"/>
    <w:rsid w:val="0086692E"/>
    <w:rsid w:val="00871A45"/>
    <w:rsid w:val="0088276B"/>
    <w:rsid w:val="008B1DDE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2E20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C687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1494"/>
    <w:rsid w:val="00C724F5"/>
    <w:rsid w:val="00C8063B"/>
    <w:rsid w:val="00C84468"/>
    <w:rsid w:val="00C95866"/>
    <w:rsid w:val="00C9699C"/>
    <w:rsid w:val="00CA7301"/>
    <w:rsid w:val="00CB0653"/>
    <w:rsid w:val="00CC7B66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20760"/>
    <w:rsid w:val="00D56D4B"/>
    <w:rsid w:val="00D66081"/>
    <w:rsid w:val="00D714C9"/>
    <w:rsid w:val="00D768DD"/>
    <w:rsid w:val="00D85928"/>
    <w:rsid w:val="00DB5E99"/>
    <w:rsid w:val="00DE7483"/>
    <w:rsid w:val="00DF38E3"/>
    <w:rsid w:val="00E01B33"/>
    <w:rsid w:val="00E02E12"/>
    <w:rsid w:val="00E03F05"/>
    <w:rsid w:val="00E11E3F"/>
    <w:rsid w:val="00E15098"/>
    <w:rsid w:val="00E420D1"/>
    <w:rsid w:val="00E622A3"/>
    <w:rsid w:val="00E67442"/>
    <w:rsid w:val="00E7039F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6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3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6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3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9384</izvorni_sadrzaj>
    <derivirana_varijabla naziv="DomainObject.Predmet.Broj_1">9384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St-9384/2015</izvorni_sadrzaj>
    <derivirana_varijabla naziv="DomainObject.Predmet.OznakaBroj_1">St-9384/2015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JIE-DA d.o.o. zastupanog po punomoćniku CHEN JIE</izvorni_sadrzaj>
    <derivirana_varijabla naziv="DomainObject.Predmet.ProtustrankaFormated_1">  JIE-DA d.o.o. zastupanog po punomoćniku CHEN JIE</derivirana_varijabla>
  </DomainObject.Predmet.ProtustrankaFormated>
  <DomainObject.Predmet.ProtustrankaFormatedOIB>
    <izvorni_sadrzaj>  JIE-DA d.o.o., OIB 97944403667 zastupanog po punomoćniku CHEN JIE</izvorni_sadrzaj>
    <derivirana_varijabla naziv="DomainObject.Predmet.ProtustrankaFormatedOIB_1">  JIE-DA d.o.o., OIB 97944403667 zastupanog po punomoćniku CHEN JIE</derivirana_varijabla>
  </DomainObject.Predmet.ProtustrankaFormatedOIB>
  <DomainObject.Predmet.ProtustrankaFormatedWithAdress>
    <izvorni_sadrzaj> JIE-DA d.o.o., Kanarinska 62/A, 10000 Zagreb zastupanog po punomoćniku CHEN JIE</izvorni_sadrzaj>
    <derivirana_varijabla naziv="DomainObject.Predmet.ProtustrankaFormatedWithAdress_1"> JIE-DA d.o.o., Kanarinska 62/A, 10000 Zagreb zastupanog po punomoćniku CHEN JIE</derivirana_varijabla>
  </DomainObject.Predmet.ProtustrankaFormatedWithAdress>
  <DomainObject.Predmet.ProtustrankaFormatedWithAdressOIB>
    <izvorni_sadrzaj> JIE-DA d.o.o., OIB 97944403667, Kanarinska 62/A, 10000 Zagreb zastupanog po punomoćniku CHEN JIE</izvorni_sadrzaj>
    <derivirana_varijabla naziv="DomainObject.Predmet.ProtustrankaFormatedWithAdressOIB_1"> JIE-DA d.o.o., OIB 97944403667, Kanarinska 62/A, 10000 Zagreb zastupanog po punomoćniku CHEN JIE</derivirana_varijabla>
  </DomainObject.Predmet.ProtustrankaFormatedWithAdressOIB>
  <DomainObject.Predmet.ProtustrankaWithAdress>
    <izvorni_sadrzaj>JIE-DA d.o.o. Kanarinska 62/A, 10000 Zagreb</izvorni_sadrzaj>
    <derivirana_varijabla naziv="DomainObject.Predmet.ProtustrankaWithAdress_1">JIE-DA d.o.o. Kanarinska 62/A, 10000 Zagreb</derivirana_varijabla>
  </DomainObject.Predmet.ProtustrankaWithAdress>
  <DomainObject.Predmet.ProtustrankaWithAdressOIB>
    <izvorni_sadrzaj>JIE-DA d.o.o., OIB 97944403667, Kanarinska 62/A, 10000 Zagreb</izvorni_sadrzaj>
    <derivirana_varijabla naziv="DomainObject.Predmet.ProtustrankaWithAdressOIB_1">JIE-DA d.o.o., OIB 97944403667, Kanarinska 62/A, 10000 Zagreb</derivirana_varijabla>
  </DomainObject.Predmet.ProtustrankaWithAdressOIB>
  <DomainObject.Predmet.ProtustrankaNazivFormated>
    <izvorni_sadrzaj>JIE-DA d.o.o.</izvorni_sadrzaj>
    <derivirana_varijabla naziv="DomainObject.Predmet.ProtustrankaNazivFormated_1">JIE-DA d.o.o.</derivirana_varijabla>
  </DomainObject.Predmet.ProtustrankaNazivFormated>
  <DomainObject.Predmet.ProtustrankaNazivFormatedOIB>
    <izvorni_sadrzaj>JIE-DA d.o.o., OIB 97944403667</izvorni_sadrzaj>
    <derivirana_varijabla naziv="DomainObject.Predmet.ProtustrankaNazivFormatedOIB_1">JIE-DA d.o.o., OIB 97944403667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JIE-DA d.o.o. zastupanog po punomoćniku CHEN JIE</item>
    </izvorni_sadrzaj>
    <derivirana_varijabla naziv="DomainObject.Predmet.ProtuStrankaListFormated_1">
      <item>JIE-DA d.o.o. zastupanog po punomoćniku CHEN JIE</item>
    </derivirana_varijabla>
  </DomainObject.Predmet.ProtuStrankaListFormated>
  <DomainObject.Predmet.ProtuStrankaListFormatedOIB>
    <izvorni_sadrzaj>
      <item>JIE-DA d.o.o., OIB 97944403667 zastupanog po punomoćniku CHEN JIE</item>
    </izvorni_sadrzaj>
    <derivirana_varijabla naziv="DomainObject.Predmet.ProtuStrankaListFormatedOIB_1">
      <item>JIE-DA d.o.o., OIB 97944403667 zastupanog po punomoćniku CHEN JIE</item>
    </derivirana_varijabla>
  </DomainObject.Predmet.ProtuStrankaListFormatedOIB>
  <DomainObject.Predmet.ProtuStrankaListFormatedWithAdress>
    <izvorni_sadrzaj>
      <item>JIE-DA d.o.o., Kanarinska 62/A, 10000 Zagreb zastupanog po punomoćniku CHEN JIE</item>
    </izvorni_sadrzaj>
    <derivirana_varijabla naziv="DomainObject.Predmet.ProtuStrankaListFormatedWithAdress_1">
      <item>JIE-DA d.o.o., Kanarinska 62/A, 10000 Zagreb zastupanog po punomoćniku CHEN JIE</item>
    </derivirana_varijabla>
  </DomainObject.Predmet.ProtuStrankaListFormatedWithAdress>
  <DomainObject.Predmet.ProtuStrankaListFormatedWithAdressOIB>
    <izvorni_sadrzaj>
      <item>JIE-DA d.o.o., OIB 97944403667, Kanarinska 62/A, 10000 Zagreb zastupanog po punomoćniku CHEN JIE</item>
    </izvorni_sadrzaj>
    <derivirana_varijabla naziv="DomainObject.Predmet.ProtuStrankaListFormatedWithAdressOIB_1">
      <item>JIE-DA d.o.o., OIB 97944403667, Kanarinska 62/A, 10000 Zagreb zastupanog po punomoćniku CHEN JIE</item>
    </derivirana_varijabla>
  </DomainObject.Predmet.ProtuStrankaListFormatedWithAdressOIB>
  <DomainObject.Predmet.ProtuStrankaListNazivFormated>
    <izvorni_sadrzaj>
      <item>JIE-DA d.o.o.</item>
    </izvorni_sadrzaj>
    <derivirana_varijabla naziv="DomainObject.Predmet.ProtuStrankaListNazivFormated_1">
      <item>JIE-DA d.o.o.</item>
    </derivirana_varijabla>
  </DomainObject.Predmet.ProtuStrankaListNazivFormated>
  <DomainObject.Predmet.ProtuStrankaListNazivFormatedOIB>
    <izvorni_sadrzaj>
      <item>JIE-DA d.o.o., OIB 97944403667</item>
    </izvorni_sadrzaj>
    <derivirana_varijabla naziv="DomainObject.Predmet.ProtuStrankaListNazivFormatedOIB_1">
      <item>JIE-DA d.o.o., OIB 97944403667</item>
    </derivirana_varijabla>
  </DomainObject.Predmet.ProtuStrankaListNazivFormatedOIB>
  <DomainObject.Predmet.OstaliListFormated>
    <izvorni_sadrzaj>
      <item>CHEN JIE punomoćnik sudionika u postupku JIE-DA d.o.o.</item>
    </izvorni_sadrzaj>
    <derivirana_varijabla naziv="DomainObject.Predmet.OstaliListFormated_1">
      <item>CHEN JIE punomoćnik sudionika u postupku JIE-DA d.o.o.</item>
    </derivirana_varijabla>
  </DomainObject.Predmet.OstaliListFormated>
  <DomainObject.Predmet.OstaliListFormatedOIB>
    <izvorni_sadrzaj>
      <item>CHEN JIE punomoćnik sudionika u postupku JIE-DA d.o.o.</item>
    </izvorni_sadrzaj>
    <derivirana_varijabla naziv="DomainObject.Predmet.OstaliListFormatedOIB_1">
      <item>CHEN JIE punomoćnik sudionika u postupku JIE-DA d.o.o.</item>
    </derivirana_varijabla>
  </DomainObject.Predmet.OstaliListFormatedOIB>
  <DomainObject.Predmet.OstaliListFormatedWithAdress>
    <izvorni_sadrzaj>
      <item>CHEN JIE, Diaotancun, Zhejiang, Qingtian, Rengongxiang punomoćnik sudionika u postupku JIE-DA d.o.o.</item>
    </izvorni_sadrzaj>
    <derivirana_varijabla naziv="DomainObject.Predmet.OstaliListFormatedWithAdress_1">
      <item>CHEN JIE, Diaotancun, Zhejiang, Qingtian, Rengongxiang punomoćnik sudionika u postupku JIE-DA d.o.o.</item>
    </derivirana_varijabla>
  </DomainObject.Predmet.OstaliListFormatedWithAdress>
  <DomainObject.Predmet.OstaliListFormatedWithAdressOIB>
    <izvorni_sadrzaj>
      <item>CHEN JIE, Diaotancun, Zhejiang, Qingtian, Rengongxiang punomoćnik sudionika u postupku JIE-DA d.o.o.</item>
    </izvorni_sadrzaj>
    <derivirana_varijabla naziv="DomainObject.Predmet.OstaliListFormatedWithAdressOIB_1">
      <item>CHEN JIE, Diaotancun, Zhejiang, Qingtian, Rengongxiang punomoćnik sudionika u postupku JIE-DA d.o.o.</item>
    </derivirana_varijabla>
  </DomainObject.Predmet.OstaliListFormatedWithAdressOIB>
  <DomainObject.Predmet.OstaliListNazivFormated>
    <izvorni_sadrzaj>
      <item>CHEN JIE</item>
    </izvorni_sadrzaj>
    <derivirana_varijabla naziv="DomainObject.Predmet.OstaliListNazivFormated_1">
      <item>CHEN JIE</item>
    </derivirana_varijabla>
  </DomainObject.Predmet.OstaliListNazivFormated>
  <DomainObject.Predmet.OstaliListNazivFormatedOIB>
    <izvorni_sadrzaj>
      <item>CHEN JIE</item>
    </izvorni_sadrzaj>
    <derivirana_varijabla naziv="DomainObject.Predmet.OstaliListNazivFormatedOIB_1">
      <item>CHEN JIE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JIE-DA d.o.o.</izvorni_sadrzaj>
    <derivirana_varijabla naziv="DomainObject.Predmet.ProtustrankaIDrugi_1">JIE-DA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JIE-DA d.o.o., OIB 97944403667, Kanarinska 62/A, 10000 Zagreb</izvorni_sadrzaj>
    <derivirana_varijabla naziv="DomainObject.Predmet.ProtustrankaIDrugiAdressOIB_1">JIE-DA d.o.o., OIB 97944403667, Kanarinska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JIE-DA d.o.o.</item>
      <item>CHEN JIE</item>
    </izvorni_sadrzaj>
    <derivirana_varijabla naziv="DomainObject.Predmet.SudioniciListNaziv_1">
      <item>FINA Regionalni centar Zagreb</item>
      <item>JIE-DA d.o.o.</item>
      <item>CHEN JIE</item>
    </derivirana_varijabla>
  </DomainObject.Predmet.SudioniciListNaziv>
  <DomainObject.Predmet.SudioniciListAdressOIB>
    <izvorni_sadrzaj>
      <item>FINA Regionalni centar Zagreb, OIB 85821130368, Trg svibanjskih žrtava 1995. 1,10000 Zagreb</item>
      <item>JIE-DA d.o.o., OIB 97944403667, Kanarinska 62/A,10000 Zagreb</item>
      <item>CHEN JIE, Diaotancun,Zhejiang, Qingtian, Rengongxiang</item>
    </izvorni_sadrzaj>
    <derivirana_varijabla naziv="DomainObject.Predmet.SudioniciListAdressOIB_1">
      <item>FINA Regionalni centar Zagreb, OIB 85821130368, Trg svibanjskih žrtava 1995. 1,10000 Zagreb</item>
      <item>JIE-DA d.o.o., OIB 97944403667, Kanarinska 62/A,10000 Zagreb</item>
      <item>CHEN JIE, Diaotancun,Zhejiang, Qingtian, Rengongxiang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97944403667</item>
      <item>, OIB null</item>
    </izvorni_sadrzaj>
    <derivirana_varijabla naziv="DomainObject.Predmet.SudioniciListNazivOIB_1">
      <item>, OIB 85821130368</item>
      <item>, OIB 97944403667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EA3A0-CFF2-443D-94A4-347202F00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2592</properties:Characters>
  <properties:Lines>76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2016-02-02T11:56:00Z</dcterms:created>
  <dc:creator>Sudsko vijeæe</dc:creator>
  <cp:lastModifiedBy>Nevenka Furić</cp:lastModifiedBy>
  <cp:lastPrinted>2016-02-10T12:37:00Z</cp:lastPrinted>
  <dcterms:modified xmlns:xsi="http://www.w3.org/2001/XMLSchema-instance" xsi:type="dcterms:W3CDTF">2016-02-10T12:49:00Z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