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ed59" w14:paraId="466ed59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 xml:space="preserve">Zagreb, </w:t>
      </w:r>
      <w:proofErr w:type="spellStart"/>
      <w:r w:rsidRPr="00C64764">
        <w:t>Amruševa</w:t>
      </w:r>
      <w:proofErr w:type="spellEnd"/>
      <w:r w:rsidRPr="00C64764">
        <w:t xml:space="preserve">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1B7077">
        <w:t>SD-MAM FURKA j.d.o.o. OIB: 64675515119, Zaprešić, Trg žrtava fašizma 6</w:t>
      </w:r>
      <w:r w:rsidRPr="00C64764">
        <w:t xml:space="preserve">, dana </w:t>
      </w:r>
      <w:r w:rsidR="00775B16">
        <w:t>7</w:t>
      </w:r>
      <w:r w:rsidR="00F219FB">
        <w:t>. prosinca</w:t>
      </w:r>
      <w:r w:rsidR="000B185C" w:rsidRPr="00C64764">
        <w:t xml:space="preserve"> 2018</w:t>
      </w:r>
      <w:r w:rsidRPr="00C64764">
        <w:t>. godine</w:t>
      </w: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1B7077">
        <w:t>SD-MAM FURKA j.d.o.o. OIB: 64675515119, Zaprešić, Trg žrtava fašizma 6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1B7077">
        <w:t>19</w:t>
      </w:r>
      <w:r w:rsidR="00C26195" w:rsidRPr="00C64764">
        <w:t>.</w:t>
      </w:r>
      <w:r w:rsidR="00F219FB">
        <w:t>7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</w:t>
      </w:r>
      <w:r w:rsidR="00324393">
        <w:t xml:space="preserve"> SD-MAM FURKA j.d.o.o. OIB: 64675515119, Zaprešić, Trg žrtava fašizma 6</w:t>
      </w:r>
      <w:r w:rsidRPr="00C64764">
        <w:t xml:space="preserve">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F12E48">
        <w:t>1</w:t>
      </w:r>
      <w:r w:rsidR="001B7077">
        <w:t>3</w:t>
      </w:r>
      <w:r w:rsidR="00F219FB">
        <w:t>.7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1B7077">
        <w:t>8.232,48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090B06" w:rsidR="00090B06">
      <w:pPr>
        <w:jc w:val="both"/>
        <w:rPr>
          <w:lang w:val="en-GB"/>
        </w:rPr>
      </w:pPr>
      <w:r w:rsidRPr="00C64764">
        <w:tab/>
      </w:r>
      <w:r w:rsidR="00090B06">
        <w:t xml:space="preserve">Sukladno Zaključku ovoga suda od </w:t>
      </w:r>
      <w:r w:rsidR="00F12E48">
        <w:t>2</w:t>
      </w:r>
      <w:r w:rsidR="00090B06">
        <w:t xml:space="preserve">3. </w:t>
      </w:r>
      <w:r w:rsidR="00F12E48">
        <w:t>studenoga</w:t>
      </w:r>
      <w:r w:rsidR="00090B06">
        <w:t xml:space="preserve"> 2018., </w:t>
      </w:r>
      <w:proofErr w:type="spellStart"/>
      <w:r w:rsidR="00090B06">
        <w:rPr>
          <w:lang w:val="en-GB"/>
        </w:rPr>
        <w:t>Financijska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agencija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dostavila</w:t>
      </w:r>
      <w:proofErr w:type="spellEnd"/>
      <w:r w:rsidR="00090B06">
        <w:rPr>
          <w:lang w:val="en-GB"/>
        </w:rPr>
        <w:t xml:space="preserve"> je </w:t>
      </w:r>
      <w:proofErr w:type="spellStart"/>
      <w:r w:rsidR="00090B06">
        <w:rPr>
          <w:lang w:val="en-GB"/>
        </w:rPr>
        <w:t>sudu</w:t>
      </w:r>
      <w:proofErr w:type="spellEnd"/>
      <w:r w:rsidR="00090B06">
        <w:rPr>
          <w:lang w:val="en-GB"/>
        </w:rPr>
        <w:t xml:space="preserve">  </w:t>
      </w:r>
      <w:proofErr w:type="spellStart"/>
      <w:r w:rsidR="00090B06">
        <w:rPr>
          <w:lang w:val="en-GB"/>
        </w:rPr>
        <w:t>Potvrdu</w:t>
      </w:r>
      <w:proofErr w:type="spellEnd"/>
      <w:r w:rsidR="00090B06">
        <w:rPr>
          <w:lang w:val="en-GB"/>
        </w:rPr>
        <w:t xml:space="preserve"> od </w:t>
      </w:r>
      <w:r w:rsidR="001B7077">
        <w:rPr>
          <w:lang w:val="en-GB"/>
        </w:rPr>
        <w:t>26</w:t>
      </w:r>
      <w:r w:rsidR="00090B06">
        <w:rPr>
          <w:lang w:val="en-GB"/>
        </w:rPr>
        <w:t>.1</w:t>
      </w:r>
      <w:r w:rsidR="00F12E48">
        <w:rPr>
          <w:lang w:val="en-GB"/>
        </w:rPr>
        <w:t>1</w:t>
      </w:r>
      <w:r w:rsidR="00090B06">
        <w:rPr>
          <w:lang w:val="en-GB"/>
        </w:rPr>
        <w:t xml:space="preserve">.2018.  (list </w:t>
      </w:r>
      <w:r w:rsidR="001B7077">
        <w:rPr>
          <w:lang w:val="en-GB"/>
        </w:rPr>
        <w:t>7</w:t>
      </w:r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spisa</w:t>
      </w:r>
      <w:proofErr w:type="spellEnd"/>
      <w:r w:rsidR="00090B06">
        <w:rPr>
          <w:lang w:val="en-GB"/>
        </w:rPr>
        <w:t xml:space="preserve">) </w:t>
      </w:r>
      <w:proofErr w:type="spellStart"/>
      <w:r w:rsidR="00090B06">
        <w:rPr>
          <w:lang w:val="en-GB"/>
        </w:rPr>
        <w:t>iz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koje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proizlazi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kako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dužnik</w:t>
      </w:r>
      <w:proofErr w:type="spellEnd"/>
      <w:r w:rsidR="00090B06">
        <w:rPr>
          <w:lang w:val="en-GB"/>
        </w:rPr>
        <w:t xml:space="preserve"> u </w:t>
      </w:r>
      <w:proofErr w:type="spellStart"/>
      <w:r w:rsidR="00090B06">
        <w:rPr>
          <w:lang w:val="en-GB"/>
        </w:rPr>
        <w:t>Očevidniku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redoslijeda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osnova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za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plaćanje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ima</w:t>
      </w:r>
      <w:proofErr w:type="spellEnd"/>
      <w:r w:rsidR="00090B06">
        <w:rPr>
          <w:lang w:val="en-GB"/>
        </w:rPr>
        <w:t xml:space="preserve"> </w:t>
      </w:r>
      <w:r w:rsidR="00090B06">
        <w:t>evidentirane neizvršene osnove za plaćanje u neprekinutom razdoblju od 0 dana</w:t>
      </w:r>
      <w:r w:rsidR="00090B06">
        <w:rPr>
          <w:lang w:val="en-GB"/>
        </w:rPr>
        <w:t xml:space="preserve">. </w:t>
      </w:r>
      <w:proofErr w:type="spellStart"/>
      <w:r w:rsidR="00090B06">
        <w:rPr>
          <w:lang w:val="en-GB"/>
        </w:rPr>
        <w:t>Slijedom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navedenog</w:t>
      </w:r>
      <w:proofErr w:type="spellEnd"/>
      <w:r w:rsidR="00090B06">
        <w:rPr>
          <w:lang w:val="en-GB"/>
        </w:rPr>
        <w:t xml:space="preserve">, </w:t>
      </w:r>
      <w:proofErr w:type="spellStart"/>
      <w:r w:rsidR="00090B06">
        <w:rPr>
          <w:lang w:val="en-GB"/>
        </w:rPr>
        <w:t>utvrđeno</w:t>
      </w:r>
      <w:proofErr w:type="spellEnd"/>
      <w:r w:rsidR="00090B06">
        <w:rPr>
          <w:lang w:val="en-GB"/>
        </w:rPr>
        <w:t xml:space="preserve"> je da </w:t>
      </w:r>
      <w:proofErr w:type="spellStart"/>
      <w:r w:rsidR="00090B06">
        <w:rPr>
          <w:lang w:val="en-GB"/>
        </w:rPr>
        <w:t>nisu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ispunjene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pretpostavke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za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provedbu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skraćenog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stečajnog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postupka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nad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dužnikom</w:t>
      </w:r>
      <w:proofErr w:type="spellEnd"/>
      <w:r w:rsidR="00090B06">
        <w:rPr>
          <w:lang w:val="en-GB"/>
        </w:rPr>
        <w:t xml:space="preserve">, </w:t>
      </w:r>
      <w:proofErr w:type="spellStart"/>
      <w:r w:rsidR="00090B06">
        <w:rPr>
          <w:lang w:val="en-GB"/>
        </w:rPr>
        <w:t>određene</w:t>
      </w:r>
      <w:proofErr w:type="spellEnd"/>
      <w:r w:rsidR="00090B06">
        <w:rPr>
          <w:lang w:val="en-GB"/>
        </w:rPr>
        <w:t xml:space="preserve"> u </w:t>
      </w:r>
      <w:proofErr w:type="spellStart"/>
      <w:r w:rsidR="00090B06">
        <w:rPr>
          <w:lang w:val="en-GB"/>
        </w:rPr>
        <w:t>čl</w:t>
      </w:r>
      <w:proofErr w:type="spellEnd"/>
      <w:r w:rsidR="00090B06">
        <w:rPr>
          <w:lang w:val="en-GB"/>
        </w:rPr>
        <w:t xml:space="preserve">. 428. SZ-a, </w:t>
      </w:r>
      <w:proofErr w:type="spellStart"/>
      <w:r w:rsidR="00090B06">
        <w:rPr>
          <w:lang w:val="en-GB"/>
        </w:rPr>
        <w:t>te</w:t>
      </w:r>
      <w:proofErr w:type="spellEnd"/>
      <w:r w:rsidR="00090B06">
        <w:rPr>
          <w:lang w:val="en-GB"/>
        </w:rPr>
        <w:t xml:space="preserve"> je </w:t>
      </w:r>
      <w:proofErr w:type="spellStart"/>
      <w:r w:rsidR="00090B06">
        <w:rPr>
          <w:lang w:val="en-GB"/>
        </w:rPr>
        <w:t>riješeno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kao</w:t>
      </w:r>
      <w:proofErr w:type="spellEnd"/>
      <w:r w:rsidR="00090B06">
        <w:rPr>
          <w:lang w:val="en-GB"/>
        </w:rPr>
        <w:t xml:space="preserve"> u </w:t>
      </w:r>
      <w:proofErr w:type="spellStart"/>
      <w:r w:rsidR="00090B06">
        <w:rPr>
          <w:lang w:val="en-GB"/>
        </w:rPr>
        <w:t>izreci</w:t>
      </w:r>
      <w:proofErr w:type="spellEnd"/>
      <w:r w:rsidR="00090B06">
        <w:rPr>
          <w:lang w:val="en-GB"/>
        </w:rPr>
        <w:t>.</w:t>
      </w:r>
    </w:p>
    <w:p w:rsidRDefault="000F44DB" w:rsidP="00090B06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1B7077">
        <w:t>7</w:t>
      </w:r>
      <w:r w:rsidR="00F219FB">
        <w:t xml:space="preserve">. prosinca </w:t>
      </w:r>
      <w:r w:rsidR="00C311DF" w:rsidRPr="00C64764">
        <w:t>2018</w:t>
      </w:r>
      <w:r w:rsidRPr="00C64764">
        <w:t>.</w:t>
      </w:r>
    </w:p>
    <w:p w:rsidRDefault="00BB372D" w:rsidP="00CB7BD1" w:rsidR="00CB7BD1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CB7BD1" w:rsidP="00CB7BD1" w:rsidR="00BB372D" w:rsidRPr="00C64764">
      <w:pPr>
        <w:overflowPunct w:val="false"/>
        <w:autoSpaceDE w:val="false"/>
        <w:autoSpaceDN w:val="false"/>
        <w:adjustRightInd w:val="false"/>
        <w:jc w:val="center"/>
      </w:pPr>
      <w:r>
        <w:t xml:space="preserve">                                                                                                  </w:t>
      </w:r>
      <w:r w:rsidR="00BB372D" w:rsidRPr="00C64764">
        <w:t xml:space="preserve"> Bernardica Novak Šarac </w:t>
      </w:r>
      <w:r>
        <w:t xml:space="preserve">v.r. </w:t>
      </w:r>
    </w:p>
    <w:p w:rsidRDefault="00BE58CC" w:rsidP="00BB372D" w:rsidR="00BE58CC" w:rsidRPr="00C64764">
      <w:pPr>
        <w:ind w:firstLine="708" w:left="5664"/>
        <w:jc w:val="both"/>
      </w:pP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867960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B951C2" w:rsidP="00867960" w:rsidR="00B951C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B951C2" w:rsidP="00867960" w:rsidR="00B951C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Default="00B951C2" w:rsidP="00867960" w:rsidR="00B951C2" w:rsidRPr="00C647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B86469" w:rsidR="00B951C2" w:rsidRPr="00C64764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E85B61">
      <w:t>18</w:t>
    </w:r>
    <w:r w:rsidR="006E326E">
      <w:t>41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0B06"/>
    <w:rsid w:val="000A7A51"/>
    <w:rsid w:val="000B185C"/>
    <w:rsid w:val="000C4F8A"/>
    <w:rsid w:val="000F44DB"/>
    <w:rsid w:val="000F5424"/>
    <w:rsid w:val="001143A5"/>
    <w:rsid w:val="00152A1E"/>
    <w:rsid w:val="00181D9A"/>
    <w:rsid w:val="00193043"/>
    <w:rsid w:val="001B223C"/>
    <w:rsid w:val="001B7077"/>
    <w:rsid w:val="001D3416"/>
    <w:rsid w:val="001F74FA"/>
    <w:rsid w:val="00252555"/>
    <w:rsid w:val="002D6BD7"/>
    <w:rsid w:val="00321177"/>
    <w:rsid w:val="00324393"/>
    <w:rsid w:val="00330E26"/>
    <w:rsid w:val="00350AD0"/>
    <w:rsid w:val="0035594E"/>
    <w:rsid w:val="003A2D43"/>
    <w:rsid w:val="00401592"/>
    <w:rsid w:val="00421651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6559D"/>
    <w:rsid w:val="00676DEC"/>
    <w:rsid w:val="006A3D4D"/>
    <w:rsid w:val="006C3DA6"/>
    <w:rsid w:val="006E27F9"/>
    <w:rsid w:val="006E326E"/>
    <w:rsid w:val="006E38D8"/>
    <w:rsid w:val="007107D1"/>
    <w:rsid w:val="00775B16"/>
    <w:rsid w:val="00780585"/>
    <w:rsid w:val="00787E68"/>
    <w:rsid w:val="007B637F"/>
    <w:rsid w:val="007F268F"/>
    <w:rsid w:val="007F6870"/>
    <w:rsid w:val="008530BC"/>
    <w:rsid w:val="00867960"/>
    <w:rsid w:val="008956F8"/>
    <w:rsid w:val="009747DE"/>
    <w:rsid w:val="00A02B2E"/>
    <w:rsid w:val="00A350BF"/>
    <w:rsid w:val="00A54C93"/>
    <w:rsid w:val="00A92BD7"/>
    <w:rsid w:val="00A940F3"/>
    <w:rsid w:val="00AD198F"/>
    <w:rsid w:val="00AE5A7C"/>
    <w:rsid w:val="00B07CA3"/>
    <w:rsid w:val="00B16E5B"/>
    <w:rsid w:val="00B548D0"/>
    <w:rsid w:val="00B601C4"/>
    <w:rsid w:val="00B61622"/>
    <w:rsid w:val="00B86469"/>
    <w:rsid w:val="00B951C2"/>
    <w:rsid w:val="00B965FB"/>
    <w:rsid w:val="00BB372D"/>
    <w:rsid w:val="00BD5EBC"/>
    <w:rsid w:val="00BE58CC"/>
    <w:rsid w:val="00C07360"/>
    <w:rsid w:val="00C22C38"/>
    <w:rsid w:val="00C26195"/>
    <w:rsid w:val="00C311DF"/>
    <w:rsid w:val="00C34E13"/>
    <w:rsid w:val="00C64764"/>
    <w:rsid w:val="00C90200"/>
    <w:rsid w:val="00C907C8"/>
    <w:rsid w:val="00CA60BF"/>
    <w:rsid w:val="00CB7BD1"/>
    <w:rsid w:val="00CD1F20"/>
    <w:rsid w:val="00CF34E8"/>
    <w:rsid w:val="00E437C6"/>
    <w:rsid w:val="00E85B61"/>
    <w:rsid w:val="00EA49D3"/>
    <w:rsid w:val="00EC1931"/>
    <w:rsid w:val="00EC4C38"/>
    <w:rsid w:val="00F06BBA"/>
    <w:rsid w:val="00F12E48"/>
    <w:rsid w:val="00F14A14"/>
    <w:rsid w:val="00F219FB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99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St-1841/2018-5</izvorni_sadrzaj>
    <derivirana_varijabla naziv="DomainObject.Oznaka_1">St-1841/2018-5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St-1841/2018</izvorni_sadrzaj>
    <derivirana_varijabla naziv="DomainObject.Predmet.OznakaBroj_1">St-1841/2018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SD-MAM FURKA jednostavno društvo s ograničenom odgovornošću za usluge</izvorni_sadrzaj>
    <derivirana_varijabla naziv="DomainObject.Predmet.ProtustrankaFormated_1">  SD-MAM FURKA jednostavno društvo s ograničenom odgovornošću za usluge</derivirana_varijabla>
  </DomainObject.Predmet.ProtustrankaFormated>
  <DomainObject.Predmet.ProtustrankaFormatedOIB>
    <izvorni_sadrzaj>  SD-MAM FURKA jednostavno društvo s ograničenom odgovornošću za usluge, OIB 64675515119</izvorni_sadrzaj>
    <derivirana_varijabla naziv="DomainObject.Predmet.ProtustrankaFormatedOIB_1">  SD-MAM FURKA jednostavno društvo s ograničenom odgovornošću za usluge, OIB 64675515119</derivirana_varijabla>
  </DomainObject.Predmet.ProtustrankaFormatedOIB>
  <DomainObject.Predmet.ProtustrankaFormatedWithAdress>
    <izvorni_sadrzaj> SD-MAM FURKA jednostavno društvo s ograničenom odgovornošću za usluge, Trg žrtava fašizma 6, 10290 Zaprešić</izvorni_sadrzaj>
    <derivirana_varijabla naziv="DomainObject.Predmet.ProtustrankaFormatedWithAdress_1"> SD-MAM FURKA jednostavno društvo s ograničenom odgovornošću za usluge, Trg žrtava fašizma 6, 10290 Zaprešić</derivirana_varijabla>
  </DomainObject.Predmet.ProtustrankaFormatedWithAdress>
  <DomainObject.Predmet.ProtustrankaFormatedWithAdressOIB>
    <izvorni_sadrzaj> SD-MAM FURKA jednostavno društvo s ograničenom odgovornošću za usluge, OIB 64675515119, Trg žrtava fašizma 6, 10290 Zaprešić</izvorni_sadrzaj>
    <derivirana_varijabla naziv="DomainObject.Predmet.ProtustrankaFormatedWithAdressOIB_1"> SD-MAM FURKA jednostavno društvo s ograničenom odgovornošću za usluge, OIB 64675515119, Trg žrtava fašizma 6, 10290 Zaprešić</derivirana_varijabla>
  </DomainObject.Predmet.ProtustrankaFormatedWithAdressOIB>
  <DomainObject.Predmet.ProtustrankaWithAdress>
    <izvorni_sadrzaj>SD-MAM FURKA jednostavno društvo s ograničenom odgovornošću za usluge Trg žrtava fašizma 6, 10290 Zaprešić</izvorni_sadrzaj>
    <derivirana_varijabla naziv="DomainObject.Predmet.ProtustrankaWithAdress_1">SD-MAM FURKA jednostavno društvo s ograničenom odgovornošću za usluge Trg žrtava fašizma 6, 10290 Zaprešić</derivirana_varijabla>
  </DomainObject.Predmet.ProtustrankaWithAdress>
  <DomainObject.Predmet.ProtustrankaWithAdressOIB>
    <izvorni_sadrzaj>SD-MAM FURKA jednostavno društvo s ograničenom odgovornošću za usluge, OIB 64675515119, Trg žrtava fašizma 6, 10290 Zaprešić</izvorni_sadrzaj>
    <derivirana_varijabla naziv="DomainObject.Predmet.ProtustrankaWithAdressOIB_1">SD-MAM FURKA jednostavno društvo s ograničenom odgovornošću za usluge, OIB 64675515119, Trg žrtava fašizma 6, 10290 Zaprešić</derivirana_varijabla>
  </DomainObject.Predmet.ProtustrankaWithAdressOIB>
  <DomainObject.Predmet.ProtustrankaNazivFormated>
    <izvorni_sadrzaj>SD-MAM FURKA jednostavno društvo s ograničenom odgovornošću za usluge</izvorni_sadrzaj>
    <derivirana_varijabla naziv="DomainObject.Predmet.ProtustrankaNazivFormated_1">SD-MAM FURKA jednostavno društvo s ograničenom odgovornošću za usluge</derivirana_varijabla>
  </DomainObject.Predmet.ProtustrankaNazivFormated>
  <DomainObject.Predmet.ProtustrankaNazivFormatedOIB>
    <izvorni_sadrzaj>SD-MAM FURKA jednostavno društvo s ograničenom odgovornošću za usluge, OIB 64675515119</izvorni_sadrzaj>
    <derivirana_varijabla naziv="DomainObject.Predmet.ProtustrankaNazivFormatedOIB_1">SD-MAM FURKA jednostavno društvo s ograničenom odgovornošću za usluge, OIB 64675515119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SD-MAM FURKA jednostavno društvo s ograničenom odgovornošću za usluge</item>
    </izvorni_sadrzaj>
    <derivirana_varijabla naziv="DomainObject.Predmet.ProtuStrankaListFormated_1">
      <item>SD-MAM FURKA jednostavno društvo s ograničenom odgovornošću za usluge</item>
    </derivirana_varijabla>
  </DomainObject.Predmet.ProtuStrankaListFormated>
  <DomainObject.Predmet.ProtuStrankaListFormatedOIB>
    <izvorni_sadrzaj>
      <item>SD-MAM FURKA jednostavno društvo s ograničenom odgovornošću za usluge, OIB 64675515119</item>
    </izvorni_sadrzaj>
    <derivirana_varijabla naziv="DomainObject.Predmet.ProtuStrankaListFormatedOIB_1">
      <item>SD-MAM FURKA jednostavno društvo s ograničenom odgovornošću za usluge, OIB 64675515119</item>
    </derivirana_varijabla>
  </DomainObject.Predmet.ProtuStrankaListFormatedOIB>
  <DomainObject.Predmet.ProtuStrankaListFormatedWithAdress>
    <izvorni_sadrzaj>
      <item>SD-MAM FURKA jednostavno društvo s ograničenom odgovornošću za usluge, Trg žrtava fašizma 6, 10290 Zaprešić</item>
    </izvorni_sadrzaj>
    <derivirana_varijabla naziv="DomainObject.Predmet.ProtuStrankaListFormatedWithAdress_1">
      <item>SD-MAM FURKA jednostavno društvo s ograničenom odgovornošću za usluge, Trg žrtava fašizma 6, 10290 Zaprešić</item>
    </derivirana_varijabla>
  </DomainObject.Predmet.ProtuStrankaListFormatedWithAdress>
  <DomainObject.Predmet.ProtuStrankaListFormatedWithAdressOIB>
    <izvorni_sadrzaj>
      <item>SD-MAM FURKA jednostavno društvo s ograničenom odgovornošću za usluge, OIB 64675515119, Trg žrtava fašizma 6, 10290 Zaprešić</item>
    </izvorni_sadrzaj>
    <derivirana_varijabla naziv="DomainObject.Predmet.ProtuStrankaListFormatedWithAdressOIB_1">
      <item>SD-MAM FURKA jednostavno društvo s ograničenom odgovornošću za usluge, OIB 64675515119, Trg žrtava fašizma 6, 10290 Zaprešić</item>
    </derivirana_varijabla>
  </DomainObject.Predmet.ProtuStrankaListFormatedWithAdressOIB>
  <DomainObject.Predmet.ProtuStrankaListNazivFormated>
    <izvorni_sadrzaj>
      <item>SD-MAM FURKA jednostavno društvo s ograničenom odgovornošću za usluge</item>
    </izvorni_sadrzaj>
    <derivirana_varijabla naziv="DomainObject.Predmet.ProtuStrankaListNazivFormated_1">
      <item>SD-MAM FURKA jednostavno društvo s ograničenom odgovornošću za usluge</item>
    </derivirana_varijabla>
  </DomainObject.Predmet.ProtuStrankaListNazivFormated>
  <DomainObject.Predmet.ProtuStrankaListNazivFormatedOIB>
    <izvorni_sadrzaj>
      <item>SD-MAM FURKA jednostavno društvo s ograničenom odgovornošću za usluge, OIB 64675515119</item>
    </izvorni_sadrzaj>
    <derivirana_varijabla naziv="DomainObject.Predmet.ProtuStrankaListNazivFormatedOIB_1">
      <item>SD-MAM FURKA jednostavno društvo s ograničenom odgovornošću za usluge, OIB 64675515119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St-1841/2018-5</izvorni_sadrzaj>
    <derivirana_varijabla naziv="DomainObject.PoslovniBrojDokumenta_1">St-1841/2018-5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SD-MAM FURKA jednostavno društvo s ograničenom odgovornošću za usluge</izvorni_sadrzaj>
    <derivirana_varijabla naziv="DomainObject.Predmet.ProtustrankaIDrugi_1">SD-MAM FURKA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SD-MAM FURKA jednostavno društvo s ograničenom odgovornošću za usluge, OIB 64675515119, Trg žrtava fašizma 6, 10290 Zaprešić</izvorni_sadrzaj>
    <derivirana_varijabla naziv="DomainObject.Predmet.ProtustrankaIDrugiAdressOIB_1">SD-MAM FURKA jednostavno društvo s ograničenom odgovornošću za usluge, OIB 64675515119, Trg žrtava fašizma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SD-MAM FURKA jednostavno društvo s ograničenom odgovornošću za usluge</item>
    </izvorni_sadrzaj>
    <derivirana_varijabla naziv="DomainObject.Predmet.SudioniciListNaziv_1">
      <item>FINA Regionalni centar Zagreb</item>
      <item>SD-MAM FURKA jednostavno društvo s ograničenom odgovornošću za usluge</item>
    </derivirana_varijabla>
  </DomainObject.Predmet.SudioniciListNaziv>
  <DomainObject.Predmet.SudioniciListAdressOIB>
    <izvorni_sadrzaj>
      <item>FINA Regionalni centar Zagreb, OIB 85821130368</item>
      <item>SD-MAM FURKA jednostavno društvo s ograničenom odgovornošću za usluge, OIB 64675515119, Trg žrtava fašizma 6,10290 Zaprešić</item>
    </izvorni_sadrzaj>
    <derivirana_varijabla naziv="DomainObject.Predmet.SudioniciListAdressOIB_1">
      <item>FINA Regionalni centar Zagreb, OIB 85821130368</item>
      <item>SD-MAM FURKA jednostavno društvo s ograničenom odgovornošću za usluge, OIB 64675515119, Trg žrtava fašizma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64675515119</item>
    </izvorni_sadrzaj>
    <derivirana_varijabla naziv="DomainObject.Predmet.SudioniciListNazivOIB_1">
      <item>, OIB 85821130368</item>
      <item>, OIB 64675515119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St-1841/2018-3</izvorni_sadrzaj>
    <derivirana_varijabla naziv="DomainObject.PredzadnjaOdlukaIzPredmeta.Oznaka_1">St-1841/2018-3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9A23D-3027-4375-BC69-1A6D0347F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1984</properties:Characters>
  <properties:Lines>49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2018-12-06T13:44:00Z</dcterms:created>
  <dc:creator>gzubak</dc:creator>
  <cp:lastModifiedBy>Tatjana Slaviček</cp:lastModifiedBy>
  <cp:lastPrinted>2018-12-06T13:42:00Z</cp:lastPrinted>
  <dcterms:modified xmlns:xsi="http://www.w3.org/2001/XMLSchema-instance" xsi:type="dcterms:W3CDTF">2018-12-07T13:34:00Z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St-1841/2018-5 / Odluka - Rješenje o odbačaju zahtjeva za skraćeni stečajni postupak (St-1841-18_Rj_odbačaj_-_nije_u_blokadi.docx)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