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2173" w14:paraId="e212173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C138DE">
        <w:rPr>
          <w:b w:val="false"/>
        </w:rPr>
        <w:t>4</w:t>
      </w:r>
      <w:r w:rsidR="00357C66">
        <w:rPr>
          <w:b w:val="false"/>
        </w:rPr>
        <w:t>64</w:t>
      </w:r>
      <w:r w:rsidRPr="00E151BF">
        <w:rPr>
          <w:b w:val="false"/>
        </w:rPr>
        <w:t>/1</w:t>
      </w:r>
      <w:r w:rsidR="00C138DE">
        <w:rPr>
          <w:b w:val="false"/>
        </w:rPr>
        <w:t>3</w:t>
      </w:r>
      <w:r w:rsidRPr="00E151BF">
        <w:rPr>
          <w:b w:val="false"/>
        </w:rPr>
        <w:t>-</w:t>
      </w:r>
      <w:r w:rsidR="00C138DE">
        <w:rPr>
          <w:b w:val="false"/>
        </w:rPr>
        <w:t>17</w:t>
      </w:r>
      <w:r w:rsidR="008E0A34">
        <w:rPr>
          <w:b w:val="false"/>
        </w:rPr>
        <w:t>6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dužnikom: </w:t>
      </w:r>
      <w:r w:rsidR="008E0A34" w:rsidRPr="00C32A27">
        <w:t>MLADIK d.o.o. za proizvodnju, promet i usluge u stečaju, Vrbanja, Tiganj 11, MBS 030062028, OIB 25829905559</w:t>
      </w:r>
      <w:r w:rsidRPr="008B7863">
        <w:t xml:space="preserve">, dana </w:t>
      </w:r>
      <w:r w:rsidR="00D258CC">
        <w:t>1</w:t>
      </w:r>
      <w:r w:rsidR="00C138DE">
        <w:t>1</w:t>
      </w:r>
      <w:r w:rsidRPr="008B7863">
        <w:t xml:space="preserve">. </w:t>
      </w:r>
      <w:r w:rsidR="00D258CC">
        <w:t>rujna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138DE" w:rsidP="00C12C09" w:rsidR="00C12C09">
      <w:pPr>
        <w:jc w:val="center"/>
        <w:rPr>
          <w:bCs/>
        </w:rPr>
      </w:pPr>
      <w:r>
        <w:rPr>
          <w:bCs/>
        </w:rPr>
        <w:t>1</w:t>
      </w:r>
      <w:r w:rsidR="00D258CC">
        <w:rPr>
          <w:bCs/>
        </w:rPr>
        <w:t>7</w:t>
      </w:r>
      <w:r w:rsidR="008E27A9" w:rsidRPr="0004279F">
        <w:rPr>
          <w:bCs/>
        </w:rPr>
        <w:t xml:space="preserve">. </w:t>
      </w:r>
      <w:r w:rsidR="00D258CC">
        <w:rPr>
          <w:bCs/>
        </w:rPr>
        <w:t>listopad</w:t>
      </w:r>
      <w:r w:rsidR="008E27A9" w:rsidRPr="0004279F">
        <w:rPr>
          <w:bCs/>
        </w:rPr>
        <w:t xml:space="preserve"> 201</w:t>
      </w:r>
      <w:r w:rsidR="00C12C09">
        <w:rPr>
          <w:bCs/>
        </w:rPr>
        <w:t>7</w:t>
      </w:r>
      <w:r w:rsidR="008E27A9" w:rsidRPr="0004279F">
        <w:rPr>
          <w:bCs/>
        </w:rPr>
        <w:t xml:space="preserve">. godine u </w:t>
      </w:r>
      <w:r w:rsidR="002151C0">
        <w:rPr>
          <w:bCs/>
        </w:rPr>
        <w:t>1</w:t>
      </w:r>
      <w:r>
        <w:rPr>
          <w:bCs/>
        </w:rPr>
        <w:t>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933287">
        <w:t>og</w:t>
      </w:r>
      <w:r>
        <w:t xml:space="preserve"> upravitelj</w:t>
      </w:r>
      <w:r w:rsidR="00933287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i završno izvješće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B66303">
        <w:t>4</w:t>
      </w:r>
      <w:r w:rsidR="00A06D6D">
        <w:t>.</w:t>
      </w:r>
      <w:r w:rsidR="005A425E">
        <w:t>0</w:t>
      </w:r>
      <w:r w:rsidR="00B66303">
        <w:t>9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B66303">
        <w:t>1</w:t>
      </w:r>
      <w:r w:rsidR="00933287">
        <w:t>1</w:t>
      </w:r>
      <w:r>
        <w:t xml:space="preserve">. </w:t>
      </w:r>
      <w:r w:rsidR="00B66303">
        <w:t>rujna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3287">
        <w:t>i</w:t>
      </w:r>
      <w:r>
        <w:t xml:space="preserve"> upravitelj</w:t>
      </w:r>
      <w:r w:rsidR="0024008B">
        <w:t xml:space="preserve"> </w:t>
      </w:r>
      <w:r w:rsidR="00B66303">
        <w:t>Mirsad Demirović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1E9" w:rsidR="004351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1E9" w:rsidR="004351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1E9" w:rsidR="00435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St-464/13-176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1E9" w:rsidR="00435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57C66"/>
    <w:rsid w:val="003768A0"/>
    <w:rsid w:val="003B3762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A3CDF"/>
    <w:rsid w:val="008D2D3C"/>
    <w:rsid w:val="008E0A34"/>
    <w:rsid w:val="008E27A9"/>
    <w:rsid w:val="00933287"/>
    <w:rsid w:val="00940ABA"/>
    <w:rsid w:val="0094275F"/>
    <w:rsid w:val="009B05D9"/>
    <w:rsid w:val="00A06D6D"/>
    <w:rsid w:val="00A3697A"/>
    <w:rsid w:val="00AB69AD"/>
    <w:rsid w:val="00AD301E"/>
    <w:rsid w:val="00B30FB4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36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36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1115</properties:Characters>
  <properties:Lines>65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2017-09-11T09:24:00Z</cp:lastPrinted>
  <dcterms:modified xmlns:xsi="http://www.w3.org/2001/XMLSchema-instance" xsi:type="dcterms:W3CDTF">2017-09-11T09:36:00Z</dcterms:modified>
  <cp:revision>6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