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8cf88" w14:paraId="d68cf88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56F41">
        <w:t>40</w:t>
      </w:r>
      <w:r w:rsidR="000E790E">
        <w:t>4</w:t>
      </w:r>
      <w:r w:rsidR="00025FA1">
        <w:t>6</w:t>
      </w:r>
      <w:r>
        <w:t>/201</w:t>
      </w:r>
      <w:r w:rsidR="00F370D1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987B3F">
        <w:t>18.</w:t>
      </w:r>
      <w:r w:rsidRPr="009C5689">
        <w:t xml:space="preserve"> </w:t>
      </w:r>
      <w:r w:rsidR="00987B3F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4D12D6" w:rsidR="00941722">
      <w:r w:rsidRPr="009C5689">
        <w:t xml:space="preserve">I </w:t>
      </w:r>
      <w:r w:rsidRPr="009C5689">
        <w:tab/>
        <w:t>Za dužnika</w:t>
      </w:r>
      <w:r w:rsidR="00025FA1">
        <w:t xml:space="preserve"> </w:t>
      </w:r>
      <w:r w:rsidR="00AD4DB3" w:rsidRPr="00904F5C">
        <w:t xml:space="preserve">VARMAT MONTAŽA j.d.o.o. </w:t>
      </w:r>
      <w:proofErr w:type="spellStart"/>
      <w:r w:rsidR="00AD4DB3" w:rsidRPr="00904F5C">
        <w:t>Strmec</w:t>
      </w:r>
      <w:proofErr w:type="spellEnd"/>
      <w:r w:rsidR="00AD4DB3" w:rsidRPr="00904F5C">
        <w:t xml:space="preserve">, </w:t>
      </w:r>
      <w:proofErr w:type="spellStart"/>
      <w:r w:rsidR="00AD4DB3" w:rsidRPr="00904F5C">
        <w:t>Tratinska</w:t>
      </w:r>
      <w:proofErr w:type="spellEnd"/>
      <w:r w:rsidR="00AD4DB3" w:rsidRPr="00904F5C">
        <w:t xml:space="preserve"> 3, OIB: 77623124113</w:t>
      </w:r>
      <w:r w:rsidR="00AA41AC">
        <w:t>.</w:t>
      </w:r>
      <w:r w:rsidR="00FF011F">
        <w:t xml:space="preserve"> </w:t>
      </w:r>
    </w:p>
    <w:p w:rsidRDefault="007F3D9C" w:rsidP="004D12D6" w:rsidR="007F3D9C"/>
    <w:p w:rsidRDefault="004D12D6" w:rsidP="004D12D6" w:rsidR="004D12D6" w:rsidRPr="009C5689">
      <w:r w:rsidRPr="009C5689">
        <w:t>II</w:t>
      </w:r>
      <w:r w:rsidRPr="009C5689">
        <w:tab/>
        <w:t>Iznos duga evidentiran na temelju neizvršenih osnova za plaćanje je</w:t>
      </w:r>
      <w:r w:rsidR="00FF011F">
        <w:t xml:space="preserve"> </w:t>
      </w:r>
      <w:r w:rsidR="00025FA1">
        <w:t>102.492,25</w:t>
      </w:r>
      <w:r w:rsidR="00C244DC">
        <w:t xml:space="preserve"> </w:t>
      </w:r>
      <w:r w:rsidRPr="009C5689">
        <w:t>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987B3F">
        <w:t>18</w:t>
      </w:r>
      <w:r w:rsidRPr="009C5689">
        <w:t xml:space="preserve">. </w:t>
      </w:r>
      <w:r w:rsidR="00987B3F">
        <w:t>srpnja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4D12D6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4D12D6" w:rsidR="004D12D6" w:rsidRPr="009C5689">
      <w:pPr>
        <w:jc w:val="right"/>
      </w:pPr>
      <w:r w:rsidRPr="009C5689">
        <w:t xml:space="preserve">     </w:t>
      </w:r>
      <w:r w:rsidR="00056735">
        <w:t>Teuta Klinžić Zajec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r w:rsidRPr="009C5689">
        <w:t xml:space="preserve">DNA: </w:t>
      </w:r>
    </w:p>
    <w:p w:rsidRDefault="004D12D6" w:rsidP="004D12D6" w:rsidR="004D12D6">
      <w:r>
        <w:t>e- oglasna ploč</w:t>
      </w:r>
      <w:r w:rsidRPr="009C5689">
        <w:t>a 45 dana</w:t>
      </w:r>
      <w:r>
        <w:t>-javnost</w:t>
      </w:r>
    </w:p>
    <w:p w:rsidRDefault="004D12D6" w:rsidP="004D12D6" w:rsidR="004D12D6" w:rsidRPr="009C5689"/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3E6E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D3E6E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173F9"/>
    <w:rsid w:val="00021BCC"/>
    <w:rsid w:val="00025FA1"/>
    <w:rsid w:val="0003508A"/>
    <w:rsid w:val="00047812"/>
    <w:rsid w:val="00056735"/>
    <w:rsid w:val="000640E4"/>
    <w:rsid w:val="000B35AB"/>
    <w:rsid w:val="000B6A44"/>
    <w:rsid w:val="000E790E"/>
    <w:rsid w:val="0017795A"/>
    <w:rsid w:val="001E3342"/>
    <w:rsid w:val="00224479"/>
    <w:rsid w:val="002358A6"/>
    <w:rsid w:val="002746DA"/>
    <w:rsid w:val="00275833"/>
    <w:rsid w:val="00316BBD"/>
    <w:rsid w:val="003279B2"/>
    <w:rsid w:val="003D2682"/>
    <w:rsid w:val="003E31D6"/>
    <w:rsid w:val="004717B0"/>
    <w:rsid w:val="004C7490"/>
    <w:rsid w:val="004D12D6"/>
    <w:rsid w:val="0050562B"/>
    <w:rsid w:val="00541992"/>
    <w:rsid w:val="00546F8A"/>
    <w:rsid w:val="00591475"/>
    <w:rsid w:val="0060613D"/>
    <w:rsid w:val="006078DE"/>
    <w:rsid w:val="00666AA4"/>
    <w:rsid w:val="0067475D"/>
    <w:rsid w:val="006D3E6E"/>
    <w:rsid w:val="006E0EEE"/>
    <w:rsid w:val="007122B2"/>
    <w:rsid w:val="00796FE4"/>
    <w:rsid w:val="007E7ACD"/>
    <w:rsid w:val="007F0152"/>
    <w:rsid w:val="007F3D9C"/>
    <w:rsid w:val="00824A0E"/>
    <w:rsid w:val="00854216"/>
    <w:rsid w:val="008605DB"/>
    <w:rsid w:val="008C092D"/>
    <w:rsid w:val="008C1DFF"/>
    <w:rsid w:val="008C458D"/>
    <w:rsid w:val="008D0950"/>
    <w:rsid w:val="008E7A35"/>
    <w:rsid w:val="00900D72"/>
    <w:rsid w:val="00922CD1"/>
    <w:rsid w:val="0093505F"/>
    <w:rsid w:val="00941722"/>
    <w:rsid w:val="00987B3F"/>
    <w:rsid w:val="009D7499"/>
    <w:rsid w:val="009E0E15"/>
    <w:rsid w:val="00A637F5"/>
    <w:rsid w:val="00A74195"/>
    <w:rsid w:val="00A90B79"/>
    <w:rsid w:val="00AA41AC"/>
    <w:rsid w:val="00AA4C98"/>
    <w:rsid w:val="00AD4DB3"/>
    <w:rsid w:val="00AD5194"/>
    <w:rsid w:val="00AE518C"/>
    <w:rsid w:val="00B04D0C"/>
    <w:rsid w:val="00C244DC"/>
    <w:rsid w:val="00C30569"/>
    <w:rsid w:val="00CA316C"/>
    <w:rsid w:val="00D1493E"/>
    <w:rsid w:val="00D90876"/>
    <w:rsid w:val="00DE65E4"/>
    <w:rsid w:val="00E56F41"/>
    <w:rsid w:val="00E75169"/>
    <w:rsid w:val="00ED6CFA"/>
    <w:rsid w:val="00EF2622"/>
    <w:rsid w:val="00F370D1"/>
    <w:rsid w:val="00F45289"/>
    <w:rsid w:val="00F51F18"/>
    <w:rsid w:val="00F97C1B"/>
    <w:rsid w:val="00FB7730"/>
    <w:rsid w:val="00FD3180"/>
    <w:rsid w:val="00FD54B8"/>
    <w:rsid w:val="00FE5DB0"/>
    <w:rsid w:val="00FF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3E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E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E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E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E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3E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3E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3E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E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E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4046</izvorni_sadrzaj>
    <derivirana_varijabla naziv="DomainObject.Predmet.Broj_1">4046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St-4046/2016</izvorni_sadrzaj>
    <derivirana_varijabla naziv="DomainObject.Predmet.OznakaBroj_1">St-4046/2016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VARMAT MONTAŽA j.d.o.o.</izvorni_sadrzaj>
    <derivirana_varijabla naziv="DomainObject.Predmet.ProtustrankaFormated_1">  VARMAT MONTAŽA j.d.o.o.</derivirana_varijabla>
  </DomainObject.Predmet.ProtustrankaFormated>
  <DomainObject.Predmet.ProtustrankaFormatedOIB>
    <izvorni_sadrzaj>  VARMAT MONTAŽA j.d.o.o., OIB 77623124113</izvorni_sadrzaj>
    <derivirana_varijabla naziv="DomainObject.Predmet.ProtustrankaFormatedOIB_1">  VARMAT MONTAŽA j.d.o.o., OIB 77623124113</derivirana_varijabla>
  </DomainObject.Predmet.ProtustrankaFormatedOIB>
  <DomainObject.Predmet.ProtustrankaFormatedWithAdress>
    <izvorni_sadrzaj> VARMAT MONTAŽA j.d.o.o., Tratinska 3, 10431 Strmec</izvorni_sadrzaj>
    <derivirana_varijabla naziv="DomainObject.Predmet.ProtustrankaFormatedWithAdress_1"> VARMAT MONTAŽA j.d.o.o., Tratinska 3, 10431 Strmec</derivirana_varijabla>
  </DomainObject.Predmet.ProtustrankaFormatedWithAdress>
  <DomainObject.Predmet.ProtustrankaFormatedWithAdressOIB>
    <izvorni_sadrzaj> VARMAT MONTAŽA j.d.o.o., OIB 77623124113, Tratinska 3, 10431 Strmec</izvorni_sadrzaj>
    <derivirana_varijabla naziv="DomainObject.Predmet.ProtustrankaFormatedWithAdressOIB_1"> VARMAT MONTAŽA j.d.o.o., OIB 77623124113, Tratinska 3, 10431 Strmec</derivirana_varijabla>
  </DomainObject.Predmet.ProtustrankaFormatedWithAdressOIB>
  <DomainObject.Predmet.ProtustrankaWithAdress>
    <izvorni_sadrzaj>VARMAT MONTAŽA j.d.o.o. Tratinska 3, 10431 Strmec</izvorni_sadrzaj>
    <derivirana_varijabla naziv="DomainObject.Predmet.ProtustrankaWithAdress_1">VARMAT MONTAŽA j.d.o.o. Tratinska 3, 10431 Strmec</derivirana_varijabla>
  </DomainObject.Predmet.ProtustrankaWithAdress>
  <DomainObject.Predmet.ProtustrankaWithAdressOIB>
    <izvorni_sadrzaj>VARMAT MONTAŽA j.d.o.o., OIB 77623124113, Tratinska 3, 10431 Strmec</izvorni_sadrzaj>
    <derivirana_varijabla naziv="DomainObject.Predmet.ProtustrankaWithAdressOIB_1">VARMAT MONTAŽA j.d.o.o., OIB 77623124113, Tratinska 3, 10431 Strmec</derivirana_varijabla>
  </DomainObject.Predmet.ProtustrankaWithAdressOIB>
  <DomainObject.Predmet.ProtustrankaNazivFormated>
    <izvorni_sadrzaj>VARMAT MONTAŽA j.d.o.o.</izvorni_sadrzaj>
    <derivirana_varijabla naziv="DomainObject.Predmet.ProtustrankaNazivFormated_1">VARMAT MONTAŽA j.d.o.o.</derivirana_varijabla>
  </DomainObject.Predmet.ProtustrankaNazivFormated>
  <DomainObject.Predmet.ProtustrankaNazivFormatedOIB>
    <izvorni_sadrzaj>VARMAT MONTAŽA j.d.o.o., OIB 77623124113</izvorni_sadrzaj>
    <derivirana_varijabla naziv="DomainObject.Predmet.ProtustrankaNazivFormatedOIB_1">VARMAT MONTAŽA j.d.o.o., OIB 77623124113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VARMAT MONTAŽA j.d.o.o.</item>
    </izvorni_sadrzaj>
    <derivirana_varijabla naziv="DomainObject.Predmet.ProtuStrankaListFormated_1">
      <item>VARMAT MONTAŽA j.d.o.o.</item>
    </derivirana_varijabla>
  </DomainObject.Predmet.ProtuStrankaListFormated>
  <DomainObject.Predmet.ProtuStrankaListFormatedOIB>
    <izvorni_sadrzaj>
      <item>VARMAT MONTAŽA j.d.o.o., OIB 77623124113</item>
    </izvorni_sadrzaj>
    <derivirana_varijabla naziv="DomainObject.Predmet.ProtuStrankaListFormatedOIB_1">
      <item>VARMAT MONTAŽA j.d.o.o., OIB 77623124113</item>
    </derivirana_varijabla>
  </DomainObject.Predmet.ProtuStrankaListFormatedOIB>
  <DomainObject.Predmet.ProtuStrankaListFormatedWithAdress>
    <izvorni_sadrzaj>
      <item>VARMAT MONTAŽA j.d.o.o., Tratinska 3, 10431 Strmec</item>
    </izvorni_sadrzaj>
    <derivirana_varijabla naziv="DomainObject.Predmet.ProtuStrankaListFormatedWithAdress_1">
      <item>VARMAT MONTAŽA j.d.o.o., Tratinska 3, 10431 Strmec</item>
    </derivirana_varijabla>
  </DomainObject.Predmet.ProtuStrankaListFormatedWithAdress>
  <DomainObject.Predmet.ProtuStrankaListFormatedWithAdressOIB>
    <izvorni_sadrzaj>
      <item>VARMAT MONTAŽA j.d.o.o., OIB 77623124113, Tratinska 3, 10431 Strmec</item>
    </izvorni_sadrzaj>
    <derivirana_varijabla naziv="DomainObject.Predmet.ProtuStrankaListFormatedWithAdressOIB_1">
      <item>VARMAT MONTAŽA j.d.o.o., OIB 77623124113, Tratinska 3, 10431 Strmec</item>
    </derivirana_varijabla>
  </DomainObject.Predmet.ProtuStrankaListFormatedWithAdressOIB>
  <DomainObject.Predmet.ProtuStrankaListNazivFormated>
    <izvorni_sadrzaj>
      <item>VARMAT MONTAŽA j.d.o.o.</item>
    </izvorni_sadrzaj>
    <derivirana_varijabla naziv="DomainObject.Predmet.ProtuStrankaListNazivFormated_1">
      <item>VARMAT MONTAŽA j.d.o.o.</item>
    </derivirana_varijabla>
  </DomainObject.Predmet.ProtuStrankaListNazivFormated>
  <DomainObject.Predmet.ProtuStrankaListNazivFormatedOIB>
    <izvorni_sadrzaj>
      <item>VARMAT MONTAŽA j.d.o.o., OIB 77623124113</item>
    </izvorni_sadrzaj>
    <derivirana_varijabla naziv="DomainObject.Predmet.ProtuStrankaListNazivFormatedOIB_1">
      <item>VARMAT MONTAŽA j.d.o.o., OIB 77623124113</item>
    </derivirana_varijabla>
  </DomainObject.Predmet.ProtuStrankaListNazivFormatedOIB>
  <DomainObject.Predmet.OstaliListFormated>
    <izvorni_sadrzaj>
      <item>Franjo Matijević</item>
    </izvorni_sadrzaj>
    <derivirana_varijabla naziv="DomainObject.Predmet.OstaliListFormated_1">
      <item>Franjo Matijević</item>
    </derivirana_varijabla>
  </DomainObject.Predmet.OstaliListFormated>
  <DomainObject.Predmet.OstaliListFormatedOIB>
    <izvorni_sadrzaj>
      <item>Franjo Matijević, OIB 06450059452</item>
    </izvorni_sadrzaj>
    <derivirana_varijabla naziv="DomainObject.Predmet.OstaliListFormatedOIB_1">
      <item>Franjo Matijević, OIB 06450059452</item>
    </derivirana_varijabla>
  </DomainObject.Predmet.OstaliListFormatedOIB>
  <DomainObject.Predmet.OstaliListFormatedWithAdress>
    <izvorni_sadrzaj>
      <item>Franjo Matijević, Tratinska 3, 10410 Strmec</item>
    </izvorni_sadrzaj>
    <derivirana_varijabla naziv="DomainObject.Predmet.OstaliListFormatedWithAdress_1">
      <item>Franjo Matijević, Tratinska 3, 10410 Strmec</item>
    </derivirana_varijabla>
  </DomainObject.Predmet.OstaliListFormatedWithAdress>
  <DomainObject.Predmet.OstaliListFormatedWithAdressOIB>
    <izvorni_sadrzaj>
      <item>Franjo Matijević, OIB 06450059452, Tratinska 3, 10410 Strmec</item>
    </izvorni_sadrzaj>
    <derivirana_varijabla naziv="DomainObject.Predmet.OstaliListFormatedWithAdressOIB_1">
      <item>Franjo Matijević, OIB 06450059452, Tratinska 3, 10410 Strmec</item>
    </derivirana_varijabla>
  </DomainObject.Predmet.OstaliListFormatedWithAdressOIB>
  <DomainObject.Predmet.OstaliListNazivFormated>
    <izvorni_sadrzaj>
      <item>Franjo Matijević</item>
    </izvorni_sadrzaj>
    <derivirana_varijabla naziv="DomainObject.Predmet.OstaliListNazivFormated_1">
      <item>Franjo Matijević</item>
    </derivirana_varijabla>
  </DomainObject.Predmet.OstaliListNazivFormated>
  <DomainObject.Predmet.OstaliListNazivFormatedOIB>
    <izvorni_sadrzaj>
      <item>Franjo Matijević, OIB 06450059452</item>
    </izvorni_sadrzaj>
    <derivirana_varijabla naziv="DomainObject.Predmet.OstaliListNazivFormatedOIB_1">
      <item>Franjo Matijević, OIB 06450059452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VARMAT MONTAŽA j.d.o.o.</izvorni_sadrzaj>
    <derivirana_varijabla naziv="DomainObject.Predmet.ProtustrankaIDrugi_1">VARMAT MONTAŽA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VARMAT MONTAŽA j.d.o.o., OIB 77623124113, Tratinska 3, 10431 Strmec</izvorni_sadrzaj>
    <derivirana_varijabla naziv="DomainObject.Predmet.ProtustrankaIDrugiAdressOIB_1">VARMAT MONTAŽA j.d.o.o., OIB 77623124113, Tratinska 3,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VARMAT MONTAŽA j.d.o.o.</item>
      <item>Franjo Matijević</item>
    </izvorni_sadrzaj>
    <derivirana_varijabla naziv="DomainObject.Predmet.SudioniciListNaziv_1">
      <item>FINA Regionalni centar Zagreb</item>
      <item>VARMAT MONTAŽA j.d.o.o.</item>
      <item>Franjo Matijević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VARMAT MONTAŽA j.d.o.o., OIB 77623124113, Tratinska 3,10431 Strmec</item>
      <item>Franjo Matijević, OIB 06450059452, Tratinska 3,10410 Strmec</item>
    </izvorni_sadrzaj>
    <derivirana_varijabla naziv="DomainObject.Predmet.SudioniciListAdressOIB_1">
      <item>FINA Regionalni centar Zagreb, OIB 85821130368, Trg svibanjskih žrtava 1995. 1,10000 Zagreb</item>
      <item>VARMAT MONTAŽA j.d.o.o., OIB 77623124113, Tratinska 3,10431 Strmec</item>
      <item>Franjo Matijević, OIB 06450059452, Tratinska 3,10410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77623124113</item>
      <item>, OIB 06450059452</item>
    </izvorni_sadrzaj>
    <derivirana_varijabla naziv="DomainObject.Predmet.SudioniciListNazivOIB_1">
      <item>, OIB 85821130368</item>
      <item>, OIB 77623124113</item>
      <item>, OIB 06450059452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1318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2016-06-24T12:03:00Z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2016-07-18T13:02:00Z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