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623b" w14:paraId="fb4623b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70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92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92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92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92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92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92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9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9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COLARIĆ TIM d.o.o. "u likvidaciji" GROŽNJAN</izvorni_sadrzaj>
    <derivirana_varijabla naziv="DomainObject.Predmet.ProtustrankaFormated_1">  COLARIĆ TIM d.o.o. "u likvidaciji" GROŽNJAN</derivirana_varijabla>
  </DomainObject.Predmet.ProtustrankaFormated>
  <DomainObject.Predmet.ProtustrankaFormatedOIB>
    <izvorni_sadrzaj>  COLARIĆ TIM d.o.o. "u likvidaciji" GROŽNJAN, OIB 44910482439</izvorni_sadrzaj>
    <derivirana_varijabla naziv="DomainObject.Predmet.ProtustrankaFormatedOIB_1">  COLARIĆ TIM d.o.o. "u likvidaciji" GROŽNJAN, OIB 44910482439</derivirana_varijabla>
  </DomainObject.Predmet.ProtustrankaFormatedOIB>
  <DomainObject.Predmet.ProtustrankaFormatedWithAdress>
    <izvorni_sadrzaj> COLARIĆ TIM d.o.o. "u likvidaciji" GROŽNJAN, Vincenta iz Kastva 2, 52429 Grožnjan</izvorni_sadrzaj>
    <derivirana_varijabla naziv="DomainObject.Predmet.ProtustrankaFormatedWithAdress_1"> COLARIĆ TIM d.o.o. "u likvidaciji" GROŽNJAN, Vincenta iz Kastva 2, 52429 Grožnjan</derivirana_varijabla>
  </DomainObject.Predmet.ProtustrankaFormatedWithAdress>
  <DomainObject.Predmet.ProtustrankaFormatedWithAdressOIB>
    <izvorni_sadrzaj> COLARIĆ TIM d.o.o. "u likvidaciji" GROŽNJAN, OIB 44910482439, Vincenta iz Kastva 2, 52429 Grožnjan</izvorni_sadrzaj>
    <derivirana_varijabla naziv="DomainObject.Predmet.ProtustrankaFormatedWithAdressOIB_1"> COLARIĆ TIM d.o.o. "u likvidaciji" GROŽNJAN, OIB 44910482439, Vincenta iz Kastva 2, 52429 Grožnjan</derivirana_varijabla>
  </DomainObject.Predmet.ProtustrankaFormatedWithAdressOIB>
  <DomainObject.Predmet.ProtustrankaWithAdress>
    <izvorni_sadrzaj>COLARIĆ TIM d.o.o. "u likvidaciji" GROŽNJAN Vincenta iz Kastva 2, 52429 Grožnjan</izvorni_sadrzaj>
    <derivirana_varijabla naziv="DomainObject.Predmet.ProtustrankaWithAdress_1">COLARIĆ TIM d.o.o. "u likvidaciji" GROŽNJAN Vincenta iz Kastva 2, 52429 Grožnjan</derivirana_varijabla>
  </DomainObject.Predmet.ProtustrankaWithAdress>
  <DomainObject.Predmet.ProtustrankaWithAdressOIB>
    <izvorni_sadrzaj>COLARIĆ TIM d.o.o. "u likvidaciji" GROŽNJAN, OIB 44910482439, Vincenta iz Kastva 2, 52429 Grožnjan</izvorni_sadrzaj>
    <derivirana_varijabla naziv="DomainObject.Predmet.ProtustrankaWithAdressOIB_1">COLARIĆ TIM d.o.o. "u likvidaciji" GROŽNJAN, OIB 44910482439, Vincenta iz Kastva 2, 52429 Grožnjan</derivirana_varijabla>
  </DomainObject.Predmet.ProtustrankaWithAdressOIB>
  <DomainObject.Predmet.ProtustrankaNazivFormated>
    <izvorni_sadrzaj>COLARIĆ TIM d.o.o. "u likvidaciji" GROŽNJAN</izvorni_sadrzaj>
    <derivirana_varijabla naziv="DomainObject.Predmet.ProtustrankaNazivFormated_1">COLARIĆ TIM d.o.o. "u likvidaciji" GROŽNJAN</derivirana_varijabla>
  </DomainObject.Predmet.ProtustrankaNazivFormated>
  <DomainObject.Predmet.ProtustrankaNazivFormatedOIB>
    <izvorni_sadrzaj>COLARIĆ TIM d.o.o. "u likvidaciji" GROŽNJAN, OIB 44910482439</izvorni_sadrzaj>
    <derivirana_varijabla naziv="DomainObject.Predmet.ProtustrankaNazivFormatedOIB_1">COLARIĆ TIM d.o.o. "u likvidaciji" GROŽNJAN, OIB 44910482439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28438.59</izvorni_sadrzaj>
    <derivirana_varijabla naziv="DomainObject.Predmet.TrenutnaVrijednost_1">28438.59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COLARIĆ TIM d.o.o. "u likvidaciji" GROŽNJAN</item>
    </izvorni_sadrzaj>
    <derivirana_varijabla naziv="DomainObject.Predmet.ProtuStrankaListFormated_1">
      <item>COLARIĆ TIM d.o.o. "u likvidaciji" GROŽNJAN</item>
    </derivirana_varijabla>
  </DomainObject.Predmet.ProtuStrankaListFormated>
  <DomainObject.Predmet.ProtuStrankaListFormatedOIB>
    <izvorni_sadrzaj>
      <item>COLARIĆ TIM d.o.o. "u likvidaciji" GROŽNJAN, OIB 44910482439</item>
    </izvorni_sadrzaj>
    <derivirana_varijabla naziv="DomainObject.Predmet.ProtuStrankaListFormatedOIB_1">
      <item>COLARIĆ TIM d.o.o. "u likvidaciji" GROŽNJAN, OIB 44910482439</item>
    </derivirana_varijabla>
  </DomainObject.Predmet.ProtuStrankaListFormatedOIB>
  <DomainObject.Predmet.ProtuStrankaListFormatedWithAdress>
    <izvorni_sadrzaj>
      <item>COLARIĆ TIM d.o.o. "u likvidaciji" GROŽNJAN, Vincenta iz Kastva 2, 52429 Grožnjan</item>
    </izvorni_sadrzaj>
    <derivirana_varijabla naziv="DomainObject.Predmet.ProtuStrankaListFormatedWithAdress_1">
      <item>COLARIĆ TIM d.o.o. "u likvidaciji" GROŽNJAN, Vincenta iz Kastva 2, 52429 Grožnjan</item>
    </derivirana_varijabla>
  </DomainObject.Predmet.ProtuStrankaListFormatedWithAdress>
  <DomainObject.Predmet.ProtuStrankaListFormatedWithAdressOIB>
    <izvorni_sadrzaj>
      <item>COLARIĆ TIM d.o.o. "u likvidaciji" GROŽNJAN, OIB 44910482439, Vincenta iz Kastva 2, 52429 Grožnjan</item>
    </izvorni_sadrzaj>
    <derivirana_varijabla naziv="DomainObject.Predmet.ProtuStrankaListFormatedWithAdressOIB_1">
      <item>COLARIĆ TIM d.o.o. "u likvidaciji" GROŽNJAN, OIB 44910482439, Vincenta iz Kastva 2, 52429 Grožnjan</item>
    </derivirana_varijabla>
  </DomainObject.Predmet.ProtuStrankaListFormatedWithAdressOIB>
  <DomainObject.Predmet.ProtuStrankaListNazivFormated>
    <izvorni_sadrzaj>
      <item>COLARIĆ TIM d.o.o. "u likvidaciji" GROŽNJAN</item>
    </izvorni_sadrzaj>
    <derivirana_varijabla naziv="DomainObject.Predmet.ProtuStrankaListNazivFormated_1">
      <item>COLARIĆ TIM d.o.o. "u likvidaciji" GROŽNJAN</item>
    </derivirana_varijabla>
  </DomainObject.Predmet.ProtuStrankaListNazivFormated>
  <DomainObject.Predmet.ProtuStrankaListNazivFormatedOIB>
    <izvorni_sadrzaj>
      <item>COLARIĆ TIM d.o.o. "u likvidaciji" GROŽNJAN, OIB 44910482439</item>
    </izvorni_sadrzaj>
    <derivirana_varijabla naziv="DomainObject.Predmet.ProtuStrankaListNazivFormatedOIB_1">
      <item>COLARIĆ TIM d.o.o. "u likvidaciji" GROŽNJAN, OIB 44910482439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COLARIĆ TIM d.o.o. "u likvidaciji" GROŽNJAN</izvorni_sadrzaj>
    <derivirana_varijabla naziv="DomainObject.Predmet.ProtustrankaIDrugi_1">COLARIĆ TIM d.o.o. "u likvidaciji" GROŽNJAN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COLARIĆ TIM d.o.o. "u likvidaciji" GROŽNJAN, OIB 44910482439, Vincenta iz Kastva 2, 52429 Grožnjan</izvorni_sadrzaj>
    <derivirana_varijabla naziv="DomainObject.Predmet.ProtustrankaIDrugiAdressOIB_1">COLARIĆ TIM d.o.o. "u likvidaciji" GROŽNJAN, OIB 44910482439, Vincenta iz Kastva 2,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COLARIĆ TIM d.o.o. "u likvidaciji" GROŽNJAN</item>
    </izvorni_sadrzaj>
    <derivirana_varijabla naziv="DomainObject.Predmet.SudioniciListNaziv_1">
      <item>FINANCIJSKA AGENCIJA, RC RIJEKA, PODRUŽNICA PULA, PULA</item>
      <item>COLARIĆ TIM d.o.o. "u likvidaciji" GROŽNJAN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COLARIĆ TIM d.o.o. "u likvidaciji" GROŽNJAN, OIB 44910482439, Vincenta iz Kastva 2,52429 Grožnjan</item>
    </izvorni_sadrzaj>
    <derivirana_varijabla naziv="DomainObject.Predmet.SudioniciListAdressOIB_1">
      <item>FINANCIJSKA AGENCIJA, RC RIJEKA, PODRUŽNICA PULA, PULA, OIB 85821130368, Ulica grada Vukovara 70,10000 Zagreb</item>
      <item>COLARIĆ TIM d.o.o. "u likvidaciji" GROŽNJAN, OIB 44910482439, Vincenta iz Kastva 2,52429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44910482439</item>
    </izvorni_sadrzaj>
    <derivirana_varijabla naziv="DomainObject.Predmet.SudioniciListNazivOIB_1">
      <item>, OIB 85821130368</item>
      <item>, OIB 44910482439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