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8781" w14:paraId="c1b8781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E90744">
      <w:pPr>
        <w:ind w:hanging="720" w:left="360"/>
        <w:jc w:val="both"/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E90744">
        <w:t>3 St-</w:t>
      </w:r>
      <w:r w:rsidR="000761CA">
        <w:t>114</w:t>
      </w:r>
      <w:r w:rsidR="00E90744">
        <w:t>/</w:t>
      </w:r>
      <w:r w:rsidR="000761CA">
        <w:t>17-6</w:t>
      </w:r>
    </w:p>
    <w:p w:rsidRDefault="00520DFA" w:rsidP="00520DFA" w:rsidR="00520DFA" w:rsidRPr="00E90744">
      <w:pPr>
        <w:rPr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90744">
      <w:pPr>
        <w:jc w:val="both"/>
        <w:rPr>
          <w:b/>
        </w:rPr>
      </w:pPr>
      <w:r w:rsidRPr="00E90744">
        <w:t xml:space="preserve">               TRGOVAČKI SUD U OSIJEKU, po sucu Gordani Njari, u stečajnom predmetu povodom zahtjeva </w:t>
      </w:r>
      <w:r w:rsidR="0071741D">
        <w:t xml:space="preserve">Financijske agencije OIB 85821130368, Regionalni centar Zagreb Podružnica Zagreb, Trg svibanjskih žrtava 1995. 1, Zagreb, za pokretanje skraćenog stečajnog postupka nad dužnikom </w:t>
      </w:r>
      <w:r w:rsidR="000761CA">
        <w:rPr>
          <w:color w:val="000000"/>
        </w:rPr>
        <w:t>SIMPLE BAR j.d.o.o. Zagreb, Samoborska cesta 63, OIB 96125402665, MBS 080933312</w:t>
      </w:r>
      <w:r w:rsidR="00911078" w:rsidRPr="00E90744">
        <w:t xml:space="preserve">, </w:t>
      </w:r>
      <w:r w:rsidR="00204EAF" w:rsidRPr="00E90744">
        <w:t>dana</w:t>
      </w:r>
      <w:r w:rsidR="00E90744" w:rsidRPr="00E90744">
        <w:t xml:space="preserve"> </w:t>
      </w:r>
      <w:r w:rsidR="000761CA">
        <w:t>13. travnja</w:t>
      </w:r>
      <w:r w:rsidR="00911078" w:rsidRPr="00E90744">
        <w:t xml:space="preserve"> 2017.        </w:t>
      </w:r>
      <w:r w:rsidR="00911078" w:rsidRPr="00E90744">
        <w:rPr>
          <w:b/>
        </w:rPr>
        <w:t xml:space="preserve">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 OTVARA SE stečajni postupak nad dužnikom</w:t>
      </w:r>
      <w:r w:rsidRPr="00533848">
        <w:t xml:space="preserve"> </w:t>
      </w:r>
      <w:r w:rsidR="000761CA">
        <w:rPr>
          <w:color w:val="000000"/>
        </w:rPr>
        <w:t>SIMPLE BAR j.d.o.o. Zagreb, Samoborska cesta 63, OIB 96125402665, MBS 080933312</w:t>
      </w:r>
      <w:r w:rsidR="00D91C0B" w:rsidRPr="00533848">
        <w:t xml:space="preserve">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533848" w:rsidR="008C4A50" w:rsidRPr="00E90744">
      <w:pPr>
        <w:pStyle w:val="Odlomakpopisa"/>
        <w:numPr>
          <w:ilvl w:val="0"/>
          <w:numId w:val="6"/>
        </w:numPr>
        <w:jc w:val="both"/>
        <w:rPr>
          <w:b/>
          <w:color w:val="FF0000"/>
        </w:rPr>
      </w:pPr>
      <w:r w:rsidRPr="00533848">
        <w:t>Z</w:t>
      </w:r>
      <w:r w:rsidR="008C4A50" w:rsidRPr="00533848">
        <w:t xml:space="preserve">a stečajnog upravitelja imenuje se </w:t>
      </w:r>
      <w:r w:rsidR="00B0253B">
        <w:t>Damir Cincar, Osijek, Sv. Ane 15b, OIB: 60464850994</w:t>
      </w:r>
      <w:r w:rsidR="00C16B29">
        <w:t>.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533848" w:rsidR="00724B03" w:rsidRPr="00CC3D9A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 w:rsidRPr="00533848">
        <w:rPr>
          <w:bCs/>
        </w:rPr>
        <w:t xml:space="preserve">ZAKLJUČUJE SE stečajni postupak nad dužnikom </w:t>
      </w:r>
      <w:r w:rsidR="000761CA">
        <w:rPr>
          <w:color w:val="000000"/>
        </w:rPr>
        <w:t>SIMPLE BAR j.d.o.o. Zagreb, Samoborska cesta 63, OIB 96125402665, MBS 080933312</w:t>
      </w:r>
      <w:r w:rsidR="00911078" w:rsidRPr="00CC3D9A">
        <w:rPr>
          <w:b/>
        </w:rPr>
        <w:t xml:space="preserve">. </w:t>
      </w:r>
    </w:p>
    <w:p w:rsidRDefault="00BC31D2" w:rsidP="00BC31D2" w:rsidR="00BC31D2" w:rsidRPr="00CC3D9A">
      <w:pPr>
        <w:jc w:val="both"/>
        <w:rPr>
          <w:b/>
          <w:bCs/>
        </w:rPr>
      </w:pPr>
    </w:p>
    <w:p w:rsidRDefault="008C4A50" w:rsidP="00533848" w:rsidR="008C4A50" w:rsidRPr="0053384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0761CA">
        <w:t>19</w:t>
      </w:r>
      <w:r w:rsidR="0071741D">
        <w:t>. rujna</w:t>
      </w:r>
      <w:r w:rsidR="00D91C0B" w:rsidRPr="00E90744">
        <w:t xml:space="preserve"> 2</w:t>
      </w:r>
      <w:r w:rsidR="004B1401" w:rsidRPr="00E90744">
        <w:t>016</w:t>
      </w:r>
      <w:r w:rsidR="004B1401" w:rsidRPr="00CC3D9A">
        <w:rPr>
          <w:b/>
        </w:rPr>
        <w:t>.</w:t>
      </w:r>
      <w:r w:rsidRPr="00533848">
        <w:t xml:space="preserve"> dostavila Trgovačkom sudu u Zagrebu zahtjev za provedbu skraćenog stečajnog postupka nad dužnikom </w:t>
      </w:r>
      <w:r w:rsidR="000761CA">
        <w:rPr>
          <w:color w:val="000000"/>
        </w:rPr>
        <w:t>SIMPLE BAR j.d.o.o. Zagreb, Samoborska cesta 63, OIB 96125402665, MBS 080933312</w:t>
      </w:r>
      <w:r w:rsidR="002733CC" w:rsidRPr="00CC3D9A">
        <w:rPr>
          <w:b/>
        </w:rPr>
        <w:t xml:space="preserve">. </w:t>
      </w:r>
    </w:p>
    <w:p w:rsidRDefault="002733CC" w:rsidP="00C16ED2" w:rsidR="002733C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t>Temeljem rješenja Visokog trgovačkog suda RH u Zagr</w:t>
      </w:r>
      <w:r w:rsidR="00D54022" w:rsidRPr="00533848">
        <w:t>ebu broj</w:t>
      </w:r>
      <w:r w:rsidR="00D54022" w:rsidRPr="00E90744">
        <w:t xml:space="preserve"> 31-Su-</w:t>
      </w:r>
      <w:r w:rsidR="000761CA">
        <w:t>58/17-2</w:t>
      </w:r>
      <w:r w:rsidR="004C7F5B" w:rsidRPr="00E90744">
        <w:t xml:space="preserve"> od </w:t>
      </w:r>
      <w:r w:rsidR="000761CA">
        <w:t>11. siječnja 2017</w:t>
      </w:r>
      <w:r w:rsidRPr="00E90744">
        <w:t>. j</w:t>
      </w:r>
      <w:r w:rsidRPr="00533848">
        <w:t>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0761CA">
        <w:t>15. veljače 2017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E90744">
        <w:t>St</w:t>
      </w:r>
      <w:r w:rsidR="00D54022" w:rsidRPr="00E90744">
        <w:t>-</w:t>
      </w:r>
      <w:r w:rsidR="000761CA">
        <w:t>114/17-5</w:t>
      </w:r>
      <w:r w:rsidR="00D54022" w:rsidRPr="00E90744">
        <w:t xml:space="preserve"> </w:t>
      </w:r>
      <w:r w:rsidRPr="00E90744">
        <w:t>sukladno</w:t>
      </w:r>
      <w:r w:rsidRPr="00F35E40">
        <w:t xml:space="preserve">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E90744">
      <w:pPr>
        <w:pStyle w:val="Tijeloteksta"/>
        <w:jc w:val="center"/>
      </w:pPr>
      <w:r w:rsidRPr="00E90744">
        <w:t xml:space="preserve">U Osijeku </w:t>
      </w:r>
      <w:r w:rsidR="000761CA">
        <w:t>13. travnja</w:t>
      </w:r>
      <w:r w:rsidR="000B5A09" w:rsidRPr="00E90744">
        <w:t xml:space="preserve"> </w:t>
      </w:r>
      <w:r w:rsidR="003F4DE1" w:rsidRPr="00E90744"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B53FF3" w:rsidP="00B53FF3" w:rsidR="00B53FF3">
      <w:pPr>
        <w:pStyle w:val="Tijeloteksta"/>
        <w:jc w:val="center"/>
        <w:rPr>
          <w:b/>
        </w:rPr>
      </w:pPr>
    </w:p>
    <w:p w:rsidRDefault="00BC68E7" w:rsidP="00D74A25" w:rsidR="00BC68E7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E90744" w:rsidP="0036777C" w:rsidR="0036777C">
      <w:pPr>
        <w:pStyle w:val="Tijeloteksta"/>
        <w:jc w:val="left"/>
      </w:pPr>
      <w:r>
        <w:t>Žana Bem</w:t>
      </w:r>
      <w:r w:rsidR="0036777C">
        <w:t xml:space="preserve">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  <w:r w:rsidR="00CC3D9A">
        <w:t xml:space="preserve"> na </w:t>
      </w:r>
      <w:r w:rsidR="00E90744">
        <w:t>poslovni broj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E90744">
      <w:pPr>
        <w:pStyle w:val="Tijeloteksta"/>
        <w:numPr>
          <w:ilvl w:val="0"/>
          <w:numId w:val="2"/>
        </w:numPr>
        <w:jc w:val="left"/>
      </w:pPr>
      <w:r>
        <w:t xml:space="preserve">Registar </w:t>
      </w:r>
      <w:r w:rsidR="00B0253B">
        <w:t>- odmah i nakon pravomoćnosti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st.postupka                            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0761CA">
        <w:t>13/5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AB" w:rsidP="00FD0D3C" w:rsidR="00233EAB">
      <w:r>
        <w:separator/>
      </w:r>
    </w:p>
  </w:endnote>
  <w:endnote w:id="0" w:type="continuationSeparator">
    <w:p w:rsidRDefault="00233EAB" w:rsidP="00FD0D3C" w:rsidR="00233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AB" w:rsidP="00FD0D3C" w:rsidR="00233EAB">
      <w:r>
        <w:separator/>
      </w:r>
    </w:p>
  </w:footnote>
  <w:footnote w:id="0" w:type="continuationSeparator">
    <w:p w:rsidRDefault="00233EAB" w:rsidP="00FD0D3C" w:rsidR="00233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599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E90744">
    <w:pPr>
      <w:jc w:val="right"/>
      <w:rPr>
        <w:b/>
      </w:rPr>
    </w:pPr>
    <w:r w:rsidRPr="00E90744">
      <w:rPr>
        <w:b/>
      </w:rPr>
      <w:t xml:space="preserve">           </w:t>
    </w:r>
    <w:r w:rsidR="00F615E4" w:rsidRPr="00E90744">
      <w:t>3 St-</w:t>
    </w:r>
    <w:r w:rsidR="000761CA">
      <w:t>114/17-6</w:t>
    </w:r>
    <w:r w:rsidR="00F615E4" w:rsidRPr="00E90744"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761CA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E58D8"/>
    <w:rsid w:val="001F3CC8"/>
    <w:rsid w:val="00203530"/>
    <w:rsid w:val="00204EAF"/>
    <w:rsid w:val="00215DA9"/>
    <w:rsid w:val="00233EAB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106B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5F6E56"/>
    <w:rsid w:val="00603824"/>
    <w:rsid w:val="00612678"/>
    <w:rsid w:val="00617B3C"/>
    <w:rsid w:val="00634A00"/>
    <w:rsid w:val="00642B53"/>
    <w:rsid w:val="006570A6"/>
    <w:rsid w:val="0068188D"/>
    <w:rsid w:val="006A3DDA"/>
    <w:rsid w:val="006D23A5"/>
    <w:rsid w:val="006D244D"/>
    <w:rsid w:val="006F0D41"/>
    <w:rsid w:val="006F7B62"/>
    <w:rsid w:val="0071192E"/>
    <w:rsid w:val="0071741D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253B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B29"/>
    <w:rsid w:val="00C16ED2"/>
    <w:rsid w:val="00C17599"/>
    <w:rsid w:val="00C2455F"/>
    <w:rsid w:val="00C36B8C"/>
    <w:rsid w:val="00C63E80"/>
    <w:rsid w:val="00C76909"/>
    <w:rsid w:val="00CA7DA3"/>
    <w:rsid w:val="00CC3D9A"/>
    <w:rsid w:val="00CD017A"/>
    <w:rsid w:val="00D228E2"/>
    <w:rsid w:val="00D47369"/>
    <w:rsid w:val="00D54022"/>
    <w:rsid w:val="00D73DB7"/>
    <w:rsid w:val="00D74A25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0F81"/>
    <w:rsid w:val="00E72D3D"/>
    <w:rsid w:val="00E90744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7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5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5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5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5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7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5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5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5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5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SIMPLE BAR jednostavno društvo s ograničenom odgovornošću za usluge</izvorni_sadrzaj>
    <derivirana_varijabla naziv="DomainObject.Predmet.ProtustrankaFormated_1">  SIMPLE BAR jednostavno društvo s ograničenom odgovornošću za usluge</derivirana_varijabla>
  </DomainObject.Predmet.ProtustrankaFormated>
  <DomainObject.Predmet.ProtustrankaFormatedOIB>
    <izvorni_sadrzaj>  SIMPLE BAR jednostavno društvo s ograničenom odgovornošću za usluge, OIB 96125402665</izvorni_sadrzaj>
    <derivirana_varijabla naziv="DomainObject.Predmet.ProtustrankaFormatedOIB_1">  SIMPLE BAR jednostavno društvo s ograničenom odgovornošću za usluge, OIB 96125402665</derivirana_varijabla>
  </DomainObject.Predmet.ProtustrankaFormatedOIB>
  <DomainObject.Predmet.ProtustrankaFormatedWithAdress>
    <izvorni_sadrzaj> SIMPLE BAR jednostavno društvo s ograničenom odgovornošću za usluge, Samoborska cesta 63, 10000 Zagreb</izvorni_sadrzaj>
    <derivirana_varijabla naziv="DomainObject.Predmet.ProtustrankaFormatedWithAdress_1"> SIMPLE BAR jednostavno društvo s ograničenom odgovornošću za usluge, Samoborska cesta 63, 10000 Zagreb</derivirana_varijabla>
  </DomainObject.Predmet.ProtustrankaFormatedWithAdress>
  <DomainObject.Predmet.ProtustrankaFormatedWithAdressOIB>
    <izvorni_sadrzaj> SIMPLE BAR jednostavno društvo s ograničenom odgovornošću za usluge, OIB 96125402665, Samoborska cesta 63, 10000 Zagreb</izvorni_sadrzaj>
    <derivirana_varijabla naziv="DomainObject.Predmet.ProtustrankaFormatedWithAdressOIB_1"> SIMPLE BAR jednostavno društvo s ograničenom odgovornošću za usluge, OIB 96125402665, Samoborska cesta 63, 10000 Zagreb</derivirana_varijabla>
  </DomainObject.Predmet.ProtustrankaFormatedWithAdressOIB>
  <DomainObject.Predmet.ProtustrankaWithAdress>
    <izvorni_sadrzaj>SIMPLE BAR jednostavno društvo s ograničenom odgovornošću za usluge Samoborska cesta 63, 10000 Zagreb</izvorni_sadrzaj>
    <derivirana_varijabla naziv="DomainObject.Predmet.ProtustrankaWithAdress_1">SIMPLE BAR jednostavno društvo s ograničenom odgovornošću za usluge Samoborska cesta 63, 10000 Zagreb</derivirana_varijabla>
  </DomainObject.Predmet.ProtustrankaWithAdress>
  <DomainObject.Predmet.ProtustrankaWithAdressOIB>
    <izvorni_sadrzaj>SIMPLE BAR jednostavno društvo s ograničenom odgovornošću za usluge, OIB 96125402665, Samoborska cesta 63, 10000 Zagreb</izvorni_sadrzaj>
    <derivirana_varijabla naziv="DomainObject.Predmet.ProtustrankaWithAdressOIB_1">SIMPLE BAR jednostavno društvo s ograničenom odgovornošću za usluge, OIB 96125402665, Samoborska cesta 63, 10000 Zagreb</derivirana_varijabla>
  </DomainObject.Predmet.ProtustrankaWithAdressOIB>
  <DomainObject.Predmet.ProtustrankaNazivFormated>
    <izvorni_sadrzaj>SIMPLE BAR jednostavno društvo s ograničenom odgovornošću za usluge</izvorni_sadrzaj>
    <derivirana_varijabla naziv="DomainObject.Predmet.ProtustrankaNazivFormated_1">SIMPLE BAR jednostavno društvo s ograničenom odgovornošću za usluge</derivirana_varijabla>
  </DomainObject.Predmet.ProtustrankaNazivFormated>
  <DomainObject.Predmet.ProtustrankaNazivFormatedOIB>
    <izvorni_sadrzaj>SIMPLE BAR jednostavno društvo s ograničenom odgovornošću za usluge, OIB 96125402665</izvorni_sadrzaj>
    <derivirana_varijabla naziv="DomainObject.Predmet.ProtustrankaNazivFormatedOIB_1">SIMPLE BAR jednostavno društvo s ograničenom odgovornošću za usluge, OIB 96125402665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SIMPLE BAR jednostavno društvo s ograničenom odgovornošću za usluge</item>
    </izvorni_sadrzaj>
    <derivirana_varijabla naziv="DomainObject.Predmet.ProtuStrankaListFormated_1">
      <item>SIMPLE BAR jednostavno društvo s ograničenom odgovornošću za usluge</item>
    </derivirana_varijabla>
  </DomainObject.Predmet.ProtuStrankaListFormated>
  <DomainObject.Predmet.ProtuStrankaListFormatedOIB>
    <izvorni_sadrzaj>
      <item>SIMPLE BAR jednostavno društvo s ograničenom odgovornošću za usluge, OIB 96125402665</item>
    </izvorni_sadrzaj>
    <derivirana_varijabla naziv="DomainObject.Predmet.ProtuStrankaListFormatedOIB_1">
      <item>SIMPLE BAR jednostavno društvo s ograničenom odgovornošću za usluge, OIB 96125402665</item>
    </derivirana_varijabla>
  </DomainObject.Predmet.ProtuStrankaListFormatedOIB>
  <DomainObject.Predmet.ProtuStrankaListFormatedWithAdress>
    <izvorni_sadrzaj>
      <item>SIMPLE BAR jednostavno društvo s ograničenom odgovornošću za usluge, Samoborska cesta 63, 10000 Zagreb</item>
    </izvorni_sadrzaj>
    <derivirana_varijabla naziv="DomainObject.Predmet.ProtuStrankaListFormatedWithAdress_1">
      <item>SIMPLE BAR jednostavno društvo s ograničenom odgovornošću za usluge, Samoborska cesta 63, 10000 Zagreb</item>
    </derivirana_varijabla>
  </DomainObject.Predmet.ProtuStrankaListFormatedWithAdress>
  <DomainObject.Predmet.ProtuStrankaListFormatedWithAdressOIB>
    <izvorni_sadrzaj>
      <item>SIMPLE BAR jednostavno društvo s ograničenom odgovornošću za usluge, OIB 96125402665, Samoborska cesta 63, 10000 Zagreb</item>
    </izvorni_sadrzaj>
    <derivirana_varijabla naziv="DomainObject.Predmet.ProtuStrankaListFormatedWithAdressOIB_1">
      <item>SIMPLE BAR jednostavno društvo s ograničenom odgovornošću za usluge, OIB 96125402665, Samoborska cesta 63, 10000 Zagreb</item>
    </derivirana_varijabla>
  </DomainObject.Predmet.ProtuStrankaListFormatedWithAdressOIB>
  <DomainObject.Predmet.ProtuStrankaListNazivFormated>
    <izvorni_sadrzaj>
      <item>SIMPLE BAR jednostavno društvo s ograničenom odgovornošću za usluge</item>
    </izvorni_sadrzaj>
    <derivirana_varijabla naziv="DomainObject.Predmet.ProtuStrankaListNazivFormated_1">
      <item>SIMPLE BAR jednostavno društvo s ograničenom odgovornošću za usluge</item>
    </derivirana_varijabla>
  </DomainObject.Predmet.ProtuStrankaListNazivFormated>
  <DomainObject.Predmet.ProtuStrankaListNazivFormatedOIB>
    <izvorni_sadrzaj>
      <item>SIMPLE BAR jednostavno društvo s ograničenom odgovornošću za usluge, OIB 96125402665</item>
    </izvorni_sadrzaj>
    <derivirana_varijabla naziv="DomainObject.Predmet.ProtuStrankaListNazivFormatedOIB_1">
      <item>SIMPLE BAR jednostavno društvo s ograničenom odgovornošću za usluge, OIB 96125402665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SIMPLE BAR jednostavno društvo s ograničenom odgovornošću za usluge</izvorni_sadrzaj>
    <derivirana_varijabla naziv="DomainObject.Predmet.ProtustrankaIDrugi_1">SIMPLE BAR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SIMPLE BAR jednostavno društvo s ograničenom odgovornošću za usluge, OIB 96125402665, Samoborska cesta 63, 10000 Zagreb</izvorni_sadrzaj>
    <derivirana_varijabla naziv="DomainObject.Predmet.ProtustrankaIDrugiAdressOIB_1">SIMPLE BAR jednostavno društvo s ograničenom odgovornošću za usluge, OIB 96125402665, Samoborska cesta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SIMPLE BAR jednostavno društvo s ograničenom odgovornošću za usluge</item>
      <item>FINA Regionalni centar Zagreb</item>
    </izvorni_sadrzaj>
    <derivirana_varijabla naziv="DomainObject.Predmet.SudioniciListNaziv_1">
      <item>SIMPLE BAR jednostavno društvo s ograničenom odgovornošću za usluge</item>
      <item>FINA Regionalni centar Zagreb</item>
    </derivirana_varijabla>
  </DomainObject.Predmet.SudioniciListNaziv>
  <DomainObject.Predmet.SudioniciListAdressOIB>
    <izvorni_sadrzaj>
      <item>SIMPLE BAR jednostavno društvo s ograničenom odgovornošću za usluge, OIB 96125402665, Samoborska cesta 63,10000 Zagreb</item>
      <item>FINA Regionalni centar Zagreb, OIB 85821130368, Trg svibanjskih žrtava 1995. br. 1,10000 Zagreb</item>
    </izvorni_sadrzaj>
    <derivirana_varijabla naziv="DomainObject.Predmet.SudioniciListAdressOIB_1">
      <item>SIMPLE BAR jednostavno društvo s ograničenom odgovornošću za usluge, OIB 96125402665, Samoborska cesta 63,10000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96125402665</item>
      <item>, OIB 85821130368</item>
    </izvorni_sadrzaj>
    <derivirana_varijabla naziv="DomainObject.Predmet.SudioniciListNazivOIB_1">
      <item>, OIB 96125402665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11E113-3644-46DA-9F66-941B38533B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2876</properties:Characters>
  <properties:Lines>90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2017-04-07T09:12:00Z</dcterms:created>
  <dc:creator>wsadmin</dc:creator>
  <cp:lastModifiedBy>Žana Bem</cp:lastModifiedBy>
  <cp:lastPrinted>2017-02-03T12:24:00Z</cp:lastPrinted>
  <dcterms:modified xmlns:xsi="http://www.w3.org/2001/XMLSchema-instance" xsi:type="dcterms:W3CDTF">2017-04-13T06:45:00Z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