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c521" w14:paraId="df2c52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841C4C">
        <w:rPr>
          <w:rFonts w:hAnsi="Times New Roman" w:ascii="Times New Roman"/>
        </w:rPr>
        <w:t>5420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43244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343244" w:rsidP="001725CA" w:rsidR="00343244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343244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41C4C" w:rsidRPr="00841C4C">
        <w:rPr>
          <w:rFonts w:hAnsi="Times New Roman" w:ascii="Times New Roman"/>
        </w:rPr>
        <w:t>DARNI BARNI jednostavno društvo s ograničenom odgovornošću za trgovinu i usluge, iz Zagreba, Sutinska 6, OIB: 71922203326, MBS: 080981592</w:t>
      </w:r>
      <w:r w:rsidR="00343244">
        <w:rPr>
          <w:rFonts w:hAnsi="Times New Roman" w:ascii="Times New Roman"/>
        </w:rPr>
        <w:t>,  dana 07.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343244">
        <w:rPr>
          <w:rFonts w:hAnsi="Times New Roman" w:ascii="Times New Roman"/>
        </w:rPr>
        <w:t xml:space="preserve"> g. 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41C4C" w:rsidRPr="00841C4C">
        <w:rPr>
          <w:rFonts w:hAnsi="Times New Roman" w:ascii="Times New Roman"/>
        </w:rPr>
        <w:t>DARNI BARNI jednostavno društvo s ograničenom odgovornošću za trgovinu i usluge, iz Zagreba, Sutinska 6, OIB: 71922203326, MBS: 080981592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072D2">
        <w:rPr>
          <w:rFonts w:hAnsi="Times New Roman" w:ascii="Times New Roman"/>
        </w:rPr>
        <w:t>5</w:t>
      </w:r>
      <w:r w:rsidR="00841C4C">
        <w:rPr>
          <w:rFonts w:hAnsi="Times New Roman" w:ascii="Times New Roman"/>
        </w:rPr>
        <w:t>420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43244">
        <w:rPr>
          <w:rFonts w:hAnsi="Times New Roman" w:ascii="Times New Roman"/>
        </w:rPr>
        <w:t>Zagrebu, 07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343244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A52A99">
        <w:rPr>
          <w:rFonts w:hAnsi="Times New Roman" w:ascii="Times New Roman"/>
        </w:rPr>
        <w:t>, v.r.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343244" w:rsidP="001725CA" w:rsidR="00343244">
      <w:pPr>
        <w:jc w:val="both"/>
        <w:rPr>
          <w:rFonts w:hAnsi="Times New Roman" w:ascii="Times New Roman"/>
        </w:rPr>
      </w:pPr>
    </w:p>
    <w:p w:rsidRDefault="00343244" w:rsidP="001725CA" w:rsidR="00343244">
      <w:pPr>
        <w:jc w:val="both"/>
        <w:rPr>
          <w:rFonts w:hAnsi="Times New Roman" w:ascii="Times New Roman"/>
        </w:rPr>
      </w:pPr>
    </w:p>
    <w:p w:rsidRDefault="00343244" w:rsidP="001725CA" w:rsidR="00343244">
      <w:pPr>
        <w:jc w:val="both"/>
        <w:rPr>
          <w:rFonts w:hAnsi="Times New Roman" w:ascii="Times New Roman"/>
        </w:rPr>
      </w:pPr>
    </w:p>
    <w:p w:rsidRDefault="00343244" w:rsidP="001725CA" w:rsidR="0034324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343244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5072D2" w:rsidR="001725CA">
      <w:pPr>
        <w:jc w:val="right"/>
        <w:rPr>
          <w:rFonts w:hAnsi="Times New Roman" w:ascii="Times New Roman"/>
        </w:rPr>
      </w:pPr>
    </w:p>
    <w:p w:rsidRDefault="00A52A99" w:rsidP="00A52A99" w:rsidR="00343244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52A99" w:rsidP="00A52A99" w:rsidR="00A52A99" w:rsidRPr="00343244">
      <w:pPr>
        <w:pStyle w:val="Odlomakpopisa"/>
        <w:jc w:val="right"/>
        <w:rPr>
          <w:rFonts w:hAnsi="Times New Roman" w:ascii="Times New Roman"/>
        </w:rPr>
      </w:pPr>
      <w:r w:rsidRPr="00A52A99">
        <w:rPr>
          <w:rFonts w:hAnsi="Times New Roman" w:ascii="Times New Roman"/>
        </w:rPr>
        <w:t>Zlatka Plivelić</w:t>
      </w:r>
    </w:p>
    <w:sectPr w:rsidSect="00821309" w:rsidR="00A52A99" w:rsidRPr="0034324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8F" w:rsidP="00A83AC6" w:rsidR="00AD458F">
      <w:r>
        <w:separator/>
      </w:r>
    </w:p>
  </w:endnote>
  <w:endnote w:id="0" w:type="continuationSeparator">
    <w:p w:rsidRDefault="00AD458F" w:rsidP="00A83AC6" w:rsidR="00AD4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8F" w:rsidP="00A83AC6" w:rsidR="00AD458F">
      <w:r>
        <w:separator/>
      </w:r>
    </w:p>
  </w:footnote>
  <w:footnote w:id="0" w:type="continuationSeparator">
    <w:p w:rsidRDefault="00AD458F" w:rsidP="00A83AC6" w:rsidR="00AD4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8F8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841C4C">
      <w:rPr>
        <w:rFonts w:hAnsi="Times New Roman" w:ascii="Times New Roman"/>
      </w:rPr>
      <w:t>5420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2455A"/>
    <w:multiLevelType w:val="hybridMultilevel"/>
    <w:tmpl w:val="5F5E2BB6"/>
    <w:lvl w:tplc="0E6248E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43244"/>
    <w:rsid w:val="00354C62"/>
    <w:rsid w:val="003621BA"/>
    <w:rsid w:val="00396F56"/>
    <w:rsid w:val="003B5296"/>
    <w:rsid w:val="003B534B"/>
    <w:rsid w:val="003C25FE"/>
    <w:rsid w:val="00420E9A"/>
    <w:rsid w:val="00433D2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72D2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1C4C"/>
    <w:rsid w:val="0084638C"/>
    <w:rsid w:val="00854849"/>
    <w:rsid w:val="00854FA1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2A99"/>
    <w:rsid w:val="00A678F8"/>
    <w:rsid w:val="00A81532"/>
    <w:rsid w:val="00A83AC6"/>
    <w:rsid w:val="00AC3C27"/>
    <w:rsid w:val="00AD458F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5420</izvorni_sadrzaj>
    <derivirana_varijabla naziv="DomainObject.Predmet.Broj_1">5420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St-5420/2016</izvorni_sadrzaj>
    <derivirana_varijabla naziv="DomainObject.Predmet.OznakaBroj_1">St-5420/2016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DARNI BARNI jednostavno društvo s ograničenom odgovornošću za trgovinu i usluge zastupanog po punomoćniku DARIJA GOVEDNIK</izvorni_sadrzaj>
    <derivirana_varijabla naziv="DomainObject.Predmet.ProtustrankaFormated_1">  DARNI BARNI jednostavno društvo s ograničenom odgovornošću za trgovinu i usluge zastupanog po punomoćniku DARIJA GOVEDNIK</derivirana_varijabla>
  </DomainObject.Predmet.ProtustrankaFormated>
  <DomainObject.Predmet.ProtustrankaFormatedOIB>
    <izvorni_sadrzaj>  DARNI BARNI jednostavno društvo s ograničenom odgovornošću za trgovinu i usluge, OIB 71922203326 zastupanog po punomoćniku DARIJA GOVEDNIK</izvorni_sadrzaj>
    <derivirana_varijabla naziv="DomainObject.Predmet.ProtustrankaFormatedOIB_1">  DARNI BARNI jednostavno društvo s ograničenom odgovornošću za trgovinu i usluge, OIB 71922203326 zastupanog po punomoćniku DARIJA GOVEDNIK</derivirana_varijabla>
  </DomainObject.Predmet.ProtustrankaFormatedOIB>
  <DomainObject.Predmet.ProtustrankaFormatedWithAdress>
    <izvorni_sadrzaj> DARNI BARNI jednostavno društvo s ograničenom odgovornošću za trgovinu i usluge, Sutinska 6, 10000 Zagreb zastupanog po punomoćniku DARIJA GOVEDNIK</izvorni_sadrzaj>
    <derivirana_varijabla naziv="DomainObject.Predmet.ProtustrankaFormatedWithAdress_1"> DARNI BARNI jednostavno društvo s ograničenom odgovornošću za trgovinu i usluge, Sutinska 6, 10000 Zagreb zastupanog po punomoćniku DARIJA GOVEDNIK</derivirana_varijabla>
  </DomainObject.Predmet.ProtustrankaFormatedWithAdress>
  <DomainObject.Predmet.ProtustrankaFormatedWithAdressOIB>
    <izvorni_sadrzaj> DARNI BARNI jednostavno društvo s ograničenom odgovornošću za trgovinu i usluge, OIB 71922203326, Sutinska 6, 10000 Zagreb zastupanog po punomoćniku DARIJA GOVEDNIK</izvorni_sadrzaj>
    <derivirana_varijabla naziv="DomainObject.Predmet.ProtustrankaFormatedWithAdressOIB_1"> DARNI BARNI jednostavno društvo s ograničenom odgovornošću za trgovinu i usluge, OIB 71922203326, Sutinska 6, 10000 Zagreb zastupanog po punomoćniku DARIJA GOVEDNIK</derivirana_varijabla>
  </DomainObject.Predmet.ProtustrankaFormatedWithAdressOIB>
  <DomainObject.Predmet.ProtustrankaWithAdress>
    <izvorni_sadrzaj>DARNI BARNI jednostavno društvo s ograničenom odgovornošću za trgovinu i usluge Sutinska 6, 10000 Zagreb</izvorni_sadrzaj>
    <derivirana_varijabla naziv="DomainObject.Predmet.ProtustrankaWithAdress_1">DARNI BARNI jednostavno društvo s ograničenom odgovornošću za trgovinu i usluge Sutinska 6, 10000 Zagreb</derivirana_varijabla>
  </DomainObject.Predmet.ProtustrankaWithAdress>
  <DomainObject.Predmet.ProtustrankaWithAdressOIB>
    <izvorni_sadrzaj>DARNI BARNI jednostavno društvo s ograničenom odgovornošću za trgovinu i usluge, OIB 71922203326, Sutinska 6, 10000 Zagreb</izvorni_sadrzaj>
    <derivirana_varijabla naziv="DomainObject.Predmet.ProtustrankaWithAdressOIB_1">DARNI BARNI jednostavno društvo s ograničenom odgovornošću za trgovinu i usluge, OIB 71922203326, Sutinska 6, 10000 Zagreb</derivirana_varijabla>
  </DomainObject.Predmet.ProtustrankaWithAdressOIB>
  <DomainObject.Predmet.ProtustrankaNazivFormated>
    <izvorni_sadrzaj>DARNI BARNI jednostavno društvo s ograničenom odgovornošću za trgovinu i usluge</izvorni_sadrzaj>
    <derivirana_varijabla naziv="DomainObject.Predmet.ProtustrankaNazivFormated_1">DARNI BARNI jednostavno društvo s ograničenom odgovornošću za trgovinu i usluge</derivirana_varijabla>
  </DomainObject.Predmet.ProtustrankaNazivFormated>
  <DomainObject.Predmet.ProtustrankaNazivFormatedOIB>
    <izvorni_sadrzaj>DARNI BARNI jednostavno društvo s ograničenom odgovornošću za trgovinu i usluge, OIB 71922203326</izvorni_sadrzaj>
    <derivirana_varijabla naziv="DomainObject.Predmet.ProtustrankaNazivFormatedOIB_1">DARNI BARNI jednostavno društvo s ograničenom odgovornošću za trgovinu i usluge, OIB 71922203326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DARNI BARNI jednostavno društvo s ograničenom odgovornošću za trgovinu i usluge zastupanog po punomoćniku DARIJA GOVEDNIK</item>
    </izvorni_sadrzaj>
    <derivirana_varijabla naziv="DomainObject.Predmet.ProtuStrankaListFormated_1">
      <item>DARNI BARNI jednostavno društvo s ograničenom odgovornošću za trgovinu i usluge zastupanog po punomoćniku DARIJA GOVEDNIK</item>
    </derivirana_varijabla>
  </DomainObject.Predmet.ProtuStrankaListFormated>
  <DomainObject.Predmet.ProtuStrankaListFormatedOIB>
    <izvorni_sadrzaj>
      <item>DARNI BARNI jednostavno društvo s ograničenom odgovornošću za trgovinu i usluge, OIB 71922203326 zastupanog po punomoćniku DARIJA GOVEDNIK</item>
    </izvorni_sadrzaj>
    <derivirana_varijabla naziv="DomainObject.Predmet.ProtuStrankaListFormatedOIB_1">
      <item>DARNI BARNI jednostavno društvo s ograničenom odgovornošću za trgovinu i usluge, OIB 71922203326 zastupanog po punomoćniku DARIJA GOVEDNIK</item>
    </derivirana_varijabla>
  </DomainObject.Predmet.ProtuStrankaListFormatedOIB>
  <DomainObject.Predmet.ProtuStrankaListFormatedWithAdress>
    <izvorni_sadrzaj>
      <item>DARNI BARNI jednostavno društvo s ograničenom odgovornošću za trgovinu i usluge, Sutinska 6, 10000 Zagreb zastupanog po punomoćniku DARIJA GOVEDNIK</item>
    </izvorni_sadrzaj>
    <derivirana_varijabla naziv="DomainObject.Predmet.ProtuStrankaListFormatedWithAdress_1">
      <item>DARNI BARNI jednostavno društvo s ograničenom odgovornošću za trgovinu i usluge, Sutinska 6, 10000 Zagreb zastupanog po punomoćniku DARIJA GOVEDNIK</item>
    </derivirana_varijabla>
  </DomainObject.Predmet.ProtuStrankaListFormatedWithAdress>
  <DomainObject.Predmet.ProtuStrankaListFormatedWithAdressOIB>
    <izvorni_sadrzaj>
      <item>DARNI BARNI jednostavno društvo s ograničenom odgovornošću za trgovinu i usluge, OIB 71922203326, Sutinska 6, 10000 Zagreb zastupanog po punomoćniku DARIJA GOVEDNIK</item>
    </izvorni_sadrzaj>
    <derivirana_varijabla naziv="DomainObject.Predmet.ProtuStrankaListFormatedWithAdressOIB_1">
      <item>DARNI BARNI jednostavno društvo s ograničenom odgovornošću za trgovinu i usluge, OIB 71922203326, Sutinska 6, 10000 Zagreb zastupanog po punomoćniku DARIJA GOVEDNIK</item>
    </derivirana_varijabla>
  </DomainObject.Predmet.ProtuStrankaListFormatedWithAdressOIB>
  <DomainObject.Predmet.ProtuStrankaListNazivFormated>
    <izvorni_sadrzaj>
      <item>DARNI BARNI jednostavno društvo s ograničenom odgovornošću za trgovinu i usluge</item>
    </izvorni_sadrzaj>
    <derivirana_varijabla naziv="DomainObject.Predmet.ProtuStrankaListNazivFormated_1">
      <item>DARNI BARNI jednostavno društvo s ograničenom odgovornošću za trgovinu i usluge</item>
    </derivirana_varijabla>
  </DomainObject.Predmet.ProtuStrankaListNazivFormated>
  <DomainObject.Predmet.ProtuStrankaListNazivFormatedOIB>
    <izvorni_sadrzaj>
      <item>DARNI BARNI jednostavno društvo s ograničenom odgovornošću za trgovinu i usluge, OIB 71922203326</item>
    </izvorni_sadrzaj>
    <derivirana_varijabla naziv="DomainObject.Predmet.ProtuStrankaListNazivFormatedOIB_1">
      <item>DARNI BARNI jednostavno društvo s ograničenom odgovornošću za trgovinu i usluge, OIB 71922203326</item>
    </derivirana_varijabla>
  </DomainObject.Predmet.ProtuStrankaListNazivFormatedOIB>
  <DomainObject.Predmet.OstaliListFormated>
    <izvorni_sadrzaj>
      <item>DARIJA GOVEDNIK punomoćnik sudionika u postupku DARNI BARNI jednostavno društvo s ograničenom odgovornošću za trgovinu i usluge</item>
    </izvorni_sadrzaj>
    <derivirana_varijabla naziv="DomainObject.Predmet.OstaliListFormated_1">
      <item>DARIJA GOVEDNIK punomoćnik sudionika u postupku DARNI BARNI jednostavno društvo s ograničenom odgovornošću za trgovinu i usluge</item>
    </derivirana_varijabla>
  </DomainObject.Predmet.OstaliListFormated>
  <DomainObject.Predmet.OstaliListFormatedOIB>
    <izvorni_sadrzaj>
      <item>DARIJA GOVEDNIK, OIB 54725983240 punomoćnik sudionika u postupku DARNI BARNI jednostavno društvo s ograničenom odgovornošću za trgovinu i usluge</item>
    </izvorni_sadrzaj>
    <derivirana_varijabla naziv="DomainObject.Predmet.OstaliListFormatedOIB_1">
      <item>DARIJA GOVEDNIK, OIB 54725983240 punomoćnik sudionika u postupku DARNI BARNI jednostavno društvo s ograničenom odgovornošću za trgovinu i usluge</item>
    </derivirana_varijabla>
  </DomainObject.Predmet.OstaliListFormatedOIB>
  <DomainObject.Predmet.OstaliListFormatedWithAdress>
    <izvorni_sadrzaj>
      <item>DARIJA GOVEDNIK, Jačkovina 3, 10000 Zagreb punomoćnik sudionika u postupku DARNI BARNI jednostavno društvo s ograničenom odgovornošću za trgovinu i usluge</item>
    </izvorni_sadrzaj>
    <derivirana_varijabla naziv="DomainObject.Predmet.OstaliListFormatedWithAdress_1">
      <item>DARIJA GOVEDNIK, Jačkovina 3, 10000 Zagreb punomoćnik sudionika u postupku DARNI BARNI jednostavno društvo s ograničenom odgovornošću za trgovinu i usluge</item>
    </derivirana_varijabla>
  </DomainObject.Predmet.OstaliListFormatedWithAdress>
  <DomainObject.Predmet.OstaliListFormatedWithAdressOIB>
    <izvorni_sadrzaj>
      <item>DARIJA GOVEDNIK, OIB 54725983240, Jačkovina 3, 10000 Zagreb punomoćnik sudionika u postupku DARNI BARNI jednostavno društvo s ograničenom odgovornošću za trgovinu i usluge</item>
    </izvorni_sadrzaj>
    <derivirana_varijabla naziv="DomainObject.Predmet.OstaliListFormatedWithAdressOIB_1">
      <item>DARIJA GOVEDNIK, OIB 54725983240, Jačkovina 3, 10000 Zagreb punomoćnik sudionika u postupku DARNI BARNI jednostavno društvo s ograničenom odgovornošću za trgovinu i usluge</item>
    </derivirana_varijabla>
  </DomainObject.Predmet.OstaliListFormatedWithAdressOIB>
  <DomainObject.Predmet.OstaliListNazivFormated>
    <izvorni_sadrzaj>
      <item>DARIJA GOVEDNIK</item>
    </izvorni_sadrzaj>
    <derivirana_varijabla naziv="DomainObject.Predmet.OstaliListNazivFormated_1">
      <item>DARIJA GOVEDNIK</item>
    </derivirana_varijabla>
  </DomainObject.Predmet.OstaliListNazivFormated>
  <DomainObject.Predmet.OstaliListNazivFormatedOIB>
    <izvorni_sadrzaj>
      <item>DARIJA GOVEDNIK, OIB 54725983240</item>
    </izvorni_sadrzaj>
    <derivirana_varijabla naziv="DomainObject.Predmet.OstaliListNazivFormatedOIB_1">
      <item>DARIJA GOVEDNIK, OIB 54725983240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DARNI BARNI jednostavno društvo s ograničenom odgovornošću za trgovinu i usluge</izvorni_sadrzaj>
    <derivirana_varijabla naziv="DomainObject.Predmet.ProtustrankaIDrugi_1">DARNI BARNI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DARNI BARNI jednostavno društvo s ograničenom odgovornošću za trgovinu i usluge, OIB 71922203326, Sutinska 6, 10000 Zagreb</izvorni_sadrzaj>
    <derivirana_varijabla naziv="DomainObject.Predmet.ProtustrankaIDrugiAdressOIB_1">DARNI BARNI jednostavno društvo s ograničenom odgovornošću za trgovinu i usluge, OIB 71922203326, Sutinska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DARNI BARNI jednostavno društvo s ograničenom odgovornošću za trgovinu i usluge</item>
      <item>DARIJA GOVEDNIK</item>
    </izvorni_sadrzaj>
    <derivirana_varijabla naziv="DomainObject.Predmet.SudioniciListNaziv_1">
      <item>FINA Regionalni centar Zagreb</item>
      <item>DARNI BARNI jednostavno društvo s ograničenom odgovornošću za trgovinu i usluge</item>
      <item>DARIJA GOVEDNIK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DARNI BARNI jednostavno društvo s ograničenom odgovornošću za trgovinu i usluge, OIB 71922203326, Sutinska 6,10000 Zagreb</item>
      <item>DARIJA GOVEDNIK, OIB 54725983240, Jačkovina 3,10000 Zagreb</item>
    </izvorni_sadrzaj>
    <derivirana_varijabla naziv="DomainObject.Predmet.SudioniciListAdressOIB_1">
      <item>FINA Regionalni centar Zagreb, OIB 85821130368, Trg svibanjskih žrtava 1995. br. 1,10000 Zagreb</item>
      <item>DARNI BARNI jednostavno društvo s ograničenom odgovornošću za trgovinu i usluge, OIB 71922203326, Sutinska 6,10000 Zagreb</item>
      <item>DARIJA GOVEDNIK, OIB 54725983240, Jačkovina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71922203326</item>
      <item>, OIB 54725983240</item>
    </izvorni_sadrzaj>
    <derivirana_varijabla naziv="DomainObject.Predmet.SudioniciListNazivOIB_1">
      <item>, OIB 85821130368</item>
      <item>, OIB 71922203326</item>
      <item>, OIB 54725983240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EE550-90A0-44A2-A4F6-776A60A81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1945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2017-04-06T07:28:00Z</dcterms:created>
  <dc:creator>Vesna Fundurulić Perišin</dc:creator>
  <cp:lastModifiedBy>Zlatka Plivelić</cp:lastModifiedBy>
  <cp:lastPrinted>2017-04-07T08:40:00Z</cp:lastPrinted>
  <dcterms:modified xmlns:xsi="http://www.w3.org/2001/XMLSchema-instance" xsi:type="dcterms:W3CDTF">2017-04-07T11:09:00Z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