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be46" w14:paraId="26fbe46" w:rsidRDefault="00B62DA1" w:rsidP="00B542FA" w:rsidR="00DA4219" w:rsidRPr="00DA4219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B62DA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B62DA1" w:rsidP="00177D52" w:rsidR="009A3644" w:rsidRPr="00DA4219">
      <w:pPr>
        <w:jc w:val="both"/>
      </w:pPr>
      <w:r>
        <w:t xml:space="preserve">    </w:t>
      </w:r>
      <w:r w:rsidR="009A3644"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CF18BD">
        <w:t xml:space="preserve">             </w:t>
      </w:r>
      <w:r w:rsidR="00CF18BD">
        <w:tab/>
      </w:r>
      <w:r w:rsidR="001D3561">
        <w:t>72</w:t>
      </w:r>
      <w:r w:rsidR="00177D52" w:rsidRPr="00DA4219">
        <w:t>.</w:t>
      </w:r>
      <w:r w:rsidR="009A3644" w:rsidRPr="00DA4219">
        <w:t xml:space="preserve"> St-</w:t>
      </w:r>
      <w:r w:rsidR="001D3561">
        <w:t>3705/2016</w:t>
      </w:r>
      <w:r w:rsidR="00FC356D">
        <w:t>-70</w:t>
      </w:r>
    </w:p>
    <w:p w:rsidRDefault="00CF18BD" w:rsidP="00CF18BD" w:rsidR="00CF18BD">
      <w:pPr>
        <w:ind w:firstLine="708" w:left="2124"/>
      </w:pPr>
      <w:r>
        <w:t xml:space="preserve">   REPUBLIKA HRVATSKA</w:t>
      </w:r>
    </w:p>
    <w:p w:rsidRDefault="009A3644" w:rsidP="00CF18BD" w:rsidR="009A3644" w:rsidRPr="00DA4219">
      <w:pPr>
        <w:ind w:firstLine="708" w:left="2832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1D3561" w:rsidP="00177D52" w:rsidR="00177D52" w:rsidRPr="00DA4219">
      <w:pPr>
        <w:jc w:val="both"/>
      </w:pPr>
      <w:r>
        <w:rPr>
          <w:lang w:val="pt-BR"/>
        </w:rPr>
        <w:t xml:space="preserve">Trgovački sud u Zagrebu, po sucu Nikoli Ribariću, kao stečajnom sucu, u stečajnom postupku nad stečajnim dužnikom </w:t>
      </w:r>
      <w:r>
        <w:t>KATRAN GRADNJA d.o.o. u stečaju, Moščenica, Petra Krešimira 32, MBS: 120005077, OIB: 13652652030, d</w:t>
      </w:r>
      <w:r w:rsidR="00AE60DF">
        <w:rPr>
          <w:lang w:val="pt-BR"/>
        </w:rPr>
        <w:t>ana 5</w:t>
      </w:r>
      <w:r>
        <w:rPr>
          <w:lang w:val="pt-BR"/>
        </w:rPr>
        <w:t>.</w:t>
      </w:r>
      <w:r w:rsidR="00AE60DF">
        <w:rPr>
          <w:lang w:val="pt-BR"/>
        </w:rPr>
        <w:t xml:space="preserve"> listopada</w:t>
      </w:r>
      <w:r>
        <w:rPr>
          <w:lang w:val="pt-BR"/>
        </w:rPr>
        <w:t xml:space="preserve">  2018</w:t>
      </w:r>
      <w:r w:rsidR="009A3644" w:rsidRPr="00DA4219">
        <w:tab/>
      </w:r>
      <w:r w:rsidR="009A3644" w:rsidRPr="00DA4219">
        <w:tab/>
      </w:r>
      <w:r w:rsidR="009A3644" w:rsidRPr="00DA4219">
        <w:tab/>
      </w:r>
      <w:r w:rsidR="009A3644" w:rsidRPr="00DA4219">
        <w:tab/>
      </w:r>
      <w:r w:rsidR="009A3644"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F77384" w:rsidR="00F77384">
      <w:pPr>
        <w:ind w:firstLine="708"/>
        <w:jc w:val="both"/>
      </w:pPr>
      <w:r w:rsidRPr="00DA4219">
        <w:t xml:space="preserve">I. </w:t>
      </w:r>
      <w:r w:rsidR="00F77384">
        <w:t xml:space="preserve">Nekretnina stečajnog dužnika KATRAN GRADNJA d.o.o. u stečaju, Moščenica, Petra Krešimira 32, MBS: 120005077, OIB: 13652652030 i to: </w:t>
      </w:r>
    </w:p>
    <w:p w:rsidRDefault="00F77384" w:rsidP="00F77384" w:rsidR="00F77384">
      <w:pPr>
        <w:ind w:firstLine="708"/>
        <w:jc w:val="both"/>
      </w:pPr>
      <w:r>
        <w:tab/>
        <w:t>- nekretnina upisana u zemljišnim knjigama Općinskog suda u Sisku, Zemljišnoknjižni odjel Petrinja i to: zk. ul. br. 132, k.o. Petrinja, k. č. br. 93, KUĆA I DVORIŠTE U NOVOJ CESTI, površine 345m2,:</w:t>
      </w:r>
    </w:p>
    <w:p w:rsidRDefault="00F77384" w:rsidP="00F77384" w:rsidR="00F77384">
      <w:pPr>
        <w:ind w:firstLine="708"/>
        <w:jc w:val="both"/>
      </w:pPr>
      <w:r>
        <w:t xml:space="preserve"> </w:t>
      </w:r>
    </w:p>
    <w:p w:rsidRDefault="00F77384" w:rsidP="00AE60DF" w:rsidR="00AE60DF">
      <w:pPr>
        <w:ind w:firstLine="708"/>
        <w:jc w:val="both"/>
      </w:pPr>
      <w:r>
        <w:t>-</w:t>
      </w:r>
      <w:r w:rsidR="00AE60DF">
        <w:t xml:space="preserve">2. Suvlasnički dio: 21/246 ETAŽNO VLASNIŠTVO (E-2) </w:t>
      </w:r>
    </w:p>
    <w:p w:rsidRDefault="00AE60DF" w:rsidP="00AE60DF" w:rsidR="00AE60DF">
      <w:pPr>
        <w:ind w:firstLine="708"/>
        <w:jc w:val="both"/>
      </w:pPr>
      <w:r>
        <w:t xml:space="preserve">  </w:t>
      </w:r>
    </w:p>
    <w:p w:rsidRDefault="00AE60DF" w:rsidP="00AE60DF" w:rsidR="00F77384">
      <w:pPr>
        <w:ind w:firstLine="708"/>
        <w:jc w:val="both"/>
      </w:pPr>
      <w:r>
        <w:t xml:space="preserve"> 1. 21/246 Dijela čest. br. 93 kuća i dvorište od 245 m2 sa kojim je povezan poseban dio I: POSLOVNI PROSTOR: prizemlje-poslovni prostor u površini od 13,16 m2 i skladište u površini od 7,65 m2, sveukupno 20,81 m2</w:t>
      </w:r>
    </w:p>
    <w:p w:rsidRDefault="00AE60DF" w:rsidP="00AE60DF" w:rsidR="00AE60DF">
      <w:pPr>
        <w:ind w:firstLine="708"/>
        <w:jc w:val="both"/>
      </w:pPr>
    </w:p>
    <w:p w:rsidRDefault="00B730DE" w:rsidP="001271D5" w:rsidR="0015399C">
      <w:pPr>
        <w:ind w:firstLine="708"/>
        <w:jc w:val="both"/>
      </w:pPr>
      <w:r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AE60DF" w:rsidP="00887F82" w:rsidR="00F77384">
      <w:pPr>
        <w:ind w:firstLine="708"/>
        <w:jc w:val="both"/>
      </w:pPr>
      <w:r w:rsidRPr="00FA66EB">
        <w:t>B2 KAPITAL D.O.O., OIB: 57509775367, RADNIČKA CESTA 41, 10000 ZAGREB</w:t>
      </w:r>
      <w:r w:rsidR="00F77384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</w:t>
      </w:r>
      <w:r w:rsidR="0015399C">
        <w:t>dosudi</w:t>
      </w:r>
      <w:r w:rsidR="00AE60DF">
        <w:t xml:space="preserve"> od 30</w:t>
      </w:r>
      <w:r w:rsidR="00F77384">
        <w:t>.</w:t>
      </w:r>
      <w:r w:rsidR="00AE60DF">
        <w:t xml:space="preserve"> kolovoza</w:t>
      </w:r>
      <w:r w:rsidR="00F77384">
        <w:t xml:space="preserve"> 2018. godine</w:t>
      </w:r>
      <w:r w:rsidR="0015399C">
        <w:t xml:space="preserve"> postalo je pravomoćno</w:t>
      </w:r>
      <w:r w:rsidRPr="00DA4219">
        <w:t xml:space="preserve"> </w:t>
      </w:r>
      <w:r w:rsidR="00F77384">
        <w:t>21</w:t>
      </w:r>
      <w:r w:rsidR="00A57E38">
        <w:t>.</w:t>
      </w:r>
      <w:r w:rsidR="00F77384">
        <w:t xml:space="preserve"> </w:t>
      </w:r>
      <w:r w:rsidR="00AE60DF">
        <w:t xml:space="preserve"> rujna</w:t>
      </w:r>
      <w:r w:rsidRPr="00DA4219">
        <w:t xml:space="preserve"> 201</w:t>
      </w:r>
      <w:r w:rsidR="00F77384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>položio kupovninu</w:t>
      </w:r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725A06" w:rsidR="00725A06" w:rsidRPr="00DA4219">
      <w:pPr>
        <w:jc w:val="both"/>
      </w:pPr>
      <w:r w:rsidRPr="00DA4219">
        <w:tab/>
      </w:r>
      <w:r w:rsidR="00725A06" w:rsidRPr="00DA4219">
        <w:t xml:space="preserve">S obzirom na to da je rješenje o dosudi nekretnine opisane u izreci, postalo pravomoćno </w:t>
      </w:r>
      <w:r w:rsidR="00177B6A">
        <w:t>21</w:t>
      </w:r>
      <w:r w:rsidR="00725A06" w:rsidRPr="0076339C">
        <w:t>.</w:t>
      </w:r>
      <w:r w:rsidR="00177B6A">
        <w:t xml:space="preserve"> </w:t>
      </w:r>
      <w:r w:rsidR="00AE60DF">
        <w:t>rujna</w:t>
      </w:r>
      <w:r w:rsidR="00725A06">
        <w:t xml:space="preserve"> 201</w:t>
      </w:r>
      <w:r w:rsidR="00177B6A">
        <w:t>8</w:t>
      </w:r>
      <w:r w:rsidR="00725A06" w:rsidRPr="00DA4219">
        <w:t>.,</w:t>
      </w:r>
      <w:r w:rsidR="00725A06">
        <w:t xml:space="preserve"> a</w:t>
      </w:r>
      <w:r w:rsidR="00725A06" w:rsidRPr="00DA4219">
        <w:t xml:space="preserve"> </w:t>
      </w:r>
      <w:r w:rsidR="00725A06" w:rsidRPr="00373F65">
        <w:t>kupac</w:t>
      </w:r>
      <w:r w:rsidR="00725A06">
        <w:t xml:space="preserve"> je</w:t>
      </w:r>
      <w:r w:rsidR="00725A06" w:rsidRPr="00373F65">
        <w:t xml:space="preserve"> </w:t>
      </w:r>
      <w:r w:rsidR="00725A06">
        <w:t xml:space="preserve">u cijelosti uplatio kupovninu, </w:t>
      </w:r>
      <w:r w:rsidR="00725A06" w:rsidRPr="00DA4219">
        <w:t xml:space="preserve">u skladu s odredbom čl. </w:t>
      </w:r>
      <w:r w:rsidR="00725A06">
        <w:t>108. st. 4</w:t>
      </w:r>
      <w:r w:rsidR="00725A06" w:rsidRPr="00DA4219">
        <w:t>. Ovršnog zakona („Nar</w:t>
      </w:r>
      <w:r w:rsidR="00725A06">
        <w:t>odne novine“ br. 112/12, 25/13,</w:t>
      </w:r>
      <w:r w:rsidR="00725A06" w:rsidRPr="00DA4219">
        <w:t xml:space="preserve"> 93/14</w:t>
      </w:r>
      <w:r w:rsidR="00725A06">
        <w:t>, 55/16 i 73/17,</w:t>
      </w:r>
      <w:r w:rsidR="00725A06" w:rsidRPr="00DA4219">
        <w:t xml:space="preserve"> dalje: OZ)</w:t>
      </w:r>
      <w:r w:rsidR="00725A06">
        <w:t xml:space="preserve"> u vezi sa Stečajnim zakonom ("Narodne novine" broj 71/15 i 104/17)</w:t>
      </w:r>
      <w:r w:rsidR="00725A06" w:rsidRPr="00DA4219">
        <w:t>, sud</w:t>
      </w:r>
      <w:r w:rsidR="008F4310">
        <w:t xml:space="preserve"> je</w:t>
      </w:r>
      <w:r w:rsidR="00725A06" w:rsidRPr="00DA4219">
        <w:t xml:space="preserve"> odlučio kao u izreci.</w:t>
      </w:r>
    </w:p>
    <w:p w:rsidRDefault="00B3512F" w:rsidP="00177D52" w:rsidR="00B3512F" w:rsidRPr="00DA4219">
      <w:pPr>
        <w:jc w:val="both"/>
      </w:pP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AE60DF">
        <w:t>5</w:t>
      </w:r>
      <w:r w:rsidR="00A57E38" w:rsidRPr="00A57E38">
        <w:t>.</w:t>
      </w:r>
      <w:r w:rsidR="00AE60DF">
        <w:t xml:space="preserve"> listopada</w:t>
      </w:r>
      <w:r w:rsidR="00A57E38" w:rsidRPr="00A57E38">
        <w:t xml:space="preserve"> </w:t>
      </w:r>
      <w:r w:rsidR="009A3644" w:rsidRPr="00DA4219">
        <w:t>201</w:t>
      </w:r>
      <w:r w:rsidR="00591E85">
        <w:t>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FC356D" w:rsidP="00E91121" w:rsidR="00FC35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C356D" w:rsidP="00E91121" w:rsidR="00FC35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C356D" w:rsidP="00E91121" w:rsidR="00FC35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C356D" w:rsidP="00E91121" w:rsidR="00FC35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F18BD" w:rsidP="00AE60DF" w:rsidR="00CF18B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B62DA1" w:rsidP="00177D52" w:rsidR="00B62DA1">
      <w:pPr>
        <w:jc w:val="both"/>
      </w:pPr>
    </w:p>
    <w:p w:rsidRDefault="00FC356D" w:rsidP="00177D52" w:rsidR="00FC356D">
      <w:pPr>
        <w:jc w:val="both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177B6A">
        <w:t xml:space="preserve"> (čl. 19. st. 7. Stečajnog zakona).</w:t>
      </w:r>
    </w:p>
    <w:p w:rsidRDefault="0011723E" w:rsidP="00177D52" w:rsidR="0011723E">
      <w:pPr>
        <w:jc w:val="both"/>
      </w:pPr>
    </w:p>
    <w:p w:rsidRDefault="00CF18BD" w:rsidP="0053727E" w:rsidR="00CF18B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FC356D" w:rsidP="0053727E" w:rsidR="00FC356D">
      <w:pPr>
        <w:tabs>
          <w:tab w:pos="5134" w:val="left"/>
        </w:tabs>
      </w:pPr>
    </w:p>
    <w:p w:rsidRDefault="009A3644" w:rsidP="0011723E" w:rsidR="009A3644" w:rsidRPr="00DA4219">
      <w:pPr>
        <w:ind w:left="720"/>
        <w:jc w:val="both"/>
      </w:pPr>
    </w:p>
    <w:p w:rsidRDefault="00397378" w:rsidR="00397378" w:rsidRPr="00DA4219">
      <w:pPr>
        <w:jc w:val="both"/>
      </w:pPr>
    </w:p>
    <w:sectPr w:rsidSect="00B62DA1" w:rsidR="00397378" w:rsidRPr="00DA4219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0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77B6A">
      <w:t>72</w:t>
    </w:r>
    <w:r w:rsidR="008B2E37" w:rsidRPr="008B2E37">
      <w:t>.</w:t>
    </w:r>
    <w:r w:rsidRPr="008B2E37">
      <w:t xml:space="preserve"> St-</w:t>
    </w:r>
    <w:r w:rsidR="00177B6A">
      <w:t>3705/2016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tplc="6862EE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1723E"/>
    <w:rsid w:val="001271D5"/>
    <w:rsid w:val="0015399C"/>
    <w:rsid w:val="00177B6A"/>
    <w:rsid w:val="00177D52"/>
    <w:rsid w:val="001D3561"/>
    <w:rsid w:val="002271A8"/>
    <w:rsid w:val="002C728F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152B2"/>
    <w:rsid w:val="00467759"/>
    <w:rsid w:val="004A0B02"/>
    <w:rsid w:val="004D0836"/>
    <w:rsid w:val="0053727E"/>
    <w:rsid w:val="00550E4D"/>
    <w:rsid w:val="005773A5"/>
    <w:rsid w:val="00591E85"/>
    <w:rsid w:val="006607FA"/>
    <w:rsid w:val="00667DE3"/>
    <w:rsid w:val="006709F0"/>
    <w:rsid w:val="00671589"/>
    <w:rsid w:val="00671D1A"/>
    <w:rsid w:val="00682771"/>
    <w:rsid w:val="006C24EA"/>
    <w:rsid w:val="00725A06"/>
    <w:rsid w:val="007701F3"/>
    <w:rsid w:val="00781805"/>
    <w:rsid w:val="0079562A"/>
    <w:rsid w:val="007A1E69"/>
    <w:rsid w:val="007C5F00"/>
    <w:rsid w:val="0080272D"/>
    <w:rsid w:val="00806092"/>
    <w:rsid w:val="0087612B"/>
    <w:rsid w:val="00887F82"/>
    <w:rsid w:val="008B2E37"/>
    <w:rsid w:val="008D00C3"/>
    <w:rsid w:val="008F42D8"/>
    <w:rsid w:val="008F4310"/>
    <w:rsid w:val="00910BA9"/>
    <w:rsid w:val="00945C2C"/>
    <w:rsid w:val="00960E18"/>
    <w:rsid w:val="009A3644"/>
    <w:rsid w:val="009B1DAE"/>
    <w:rsid w:val="009E07E4"/>
    <w:rsid w:val="00A57E38"/>
    <w:rsid w:val="00A7643B"/>
    <w:rsid w:val="00AE60DF"/>
    <w:rsid w:val="00AF24B5"/>
    <w:rsid w:val="00B10ADE"/>
    <w:rsid w:val="00B3512F"/>
    <w:rsid w:val="00B62DA1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CF18BD"/>
    <w:rsid w:val="00D50DAC"/>
    <w:rsid w:val="00DA4219"/>
    <w:rsid w:val="00DE3A6D"/>
    <w:rsid w:val="00E00B4D"/>
    <w:rsid w:val="00E02ED7"/>
    <w:rsid w:val="00E51951"/>
    <w:rsid w:val="00E55064"/>
    <w:rsid w:val="00E92F8F"/>
    <w:rsid w:val="00EA2D54"/>
    <w:rsid w:val="00EF7640"/>
    <w:rsid w:val="00F1094A"/>
    <w:rsid w:val="00F77384"/>
    <w:rsid w:val="00FA0AE5"/>
    <w:rsid w:val="00FB487D"/>
    <w:rsid w:val="00FB6A85"/>
    <w:rsid w:val="00FC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CF18B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F18BD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CF18B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F18BD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31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296</properties:Words>
  <properties:Characters>1509</properties:Characters>
  <properties:Lines>98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2018-10-05T08:21:00Z</dcterms:created>
  <dc:creator>nribaric</dc:creator>
  <cp:lastModifiedBy>Jadranka Zelić</cp:lastModifiedBy>
  <cp:lastPrinted>2018-10-09T08:13:00Z</cp:lastPrinted>
  <dcterms:modified xmlns:xsi="http://www.w3.org/2001/XMLSchema-instance" xsi:type="dcterms:W3CDTF">2018-10-09T08:16:00Z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(26. zaključak-o predaji nekretnine - 2 dio 5.10.2018..docx)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