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55eb" w14:paraId="2f455eb" w:rsidRDefault="00DF10CB" w:rsidP="00DF10CB" w:rsidR="00DF10CB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 St-423/2015-5</w:t>
      </w:r>
    </w:p>
    <w:p w:rsidRDefault="00DF10CB" w:rsidP="00DF10CB" w:rsidR="00DF10C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DF10CB" w:rsidP="00DF10CB" w:rsidR="00DF10C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DF10CB" w:rsidP="00DF10CB" w:rsidR="00DF10C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DF10CB" w:rsidP="00DF10CB" w:rsidR="00DF10CB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jc w:val="both"/>
      </w:pPr>
      <w:r>
        <w:rPr>
          <w:szCs w:val="24"/>
        </w:rPr>
        <w:tab/>
      </w:r>
      <w:r>
        <w:t>Trgovački sud u Varaždinu po sucu toga suda Jasni Lekić, kao stečajnom sucu u predmetu u povodu zahtjeva Financijske agencije Regionalni centar Zagreb, Podružnica Varaždin, Augusta Cesarca 2, Varaždin, za pokretanje skraćenog stečajnog postupka protiv dužnika MONDIAL društvo s ograničenom odgovornošću za usluge i trgovinu, MBS: 010059446, OIB: 78855991264, Sveti Ivan Žabno, Ulica braće Radića 90/A, dana 28. prosinca 2015. godine</w:t>
      </w:r>
    </w:p>
    <w:p w:rsidRDefault="00DF10CB" w:rsidP="00DF10CB" w:rsidR="00DF10CB">
      <w:pPr>
        <w:jc w:val="both"/>
      </w:pPr>
    </w:p>
    <w:p w:rsidRDefault="00DF10CB" w:rsidP="00DF10CB" w:rsidR="00DF10C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MONDIAL društvo s ograničenom odgovornošću za usluge i trgovinu, MBS: 010059446, OIB: 78855991264, Sveti Ivan Žabno, Ulica braće Radića 90/A</w:t>
      </w:r>
      <w:r>
        <w:rPr>
          <w:szCs w:val="24"/>
        </w:rPr>
        <w:t>, s danom 28. prosinca 2015. u 11,30 sati.</w:t>
      </w:r>
    </w:p>
    <w:p w:rsidRDefault="00DF10CB" w:rsidP="00DF10CB" w:rsidR="00DF10CB">
      <w:pPr>
        <w:jc w:val="both"/>
        <w:rPr>
          <w:szCs w:val="24"/>
        </w:rPr>
      </w:pPr>
    </w:p>
    <w:p w:rsidRDefault="00DF10CB" w:rsidP="00DF10CB" w:rsidR="00DF10CB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MONDIAL društvo s ograničenom odgovornošću za usluge i trgovinu, MBS: 010059446, OIB: 78855991264, Sveti Ivan Žabno, Ulica braće Radića 90/A.</w:t>
      </w:r>
    </w:p>
    <w:p w:rsidRDefault="00DF10CB" w:rsidP="00DF10CB" w:rsidR="00DF10CB">
      <w:pPr>
        <w:jc w:val="both"/>
      </w:pPr>
    </w:p>
    <w:p w:rsidRDefault="00DF10CB" w:rsidP="00DF10CB" w:rsidR="00DF10CB">
      <w:pPr>
        <w:jc w:val="both"/>
      </w:pPr>
      <w:r>
        <w:tab/>
        <w:t>III Za stečajnog upravitelja imenuje se Jasna Hromadko, Zelengorska br.1, Zagreb, OIB: 22088644509.</w:t>
      </w:r>
    </w:p>
    <w:p w:rsidRDefault="00DF10CB" w:rsidP="00DF10CB" w:rsidR="00DF10CB">
      <w:pPr>
        <w:jc w:val="both"/>
        <w:rPr>
          <w:color w:val="FF0000"/>
        </w:rPr>
      </w:pPr>
    </w:p>
    <w:p w:rsidRDefault="00DF10CB" w:rsidP="00DF10CB" w:rsidR="00DF10CB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DF10CB" w:rsidP="00DF10CB" w:rsidR="00DF10CB">
      <w:pPr>
        <w:jc w:val="both"/>
        <w:rPr>
          <w:szCs w:val="24"/>
        </w:rPr>
      </w:pPr>
    </w:p>
    <w:p w:rsidRDefault="00DF10CB" w:rsidP="00DF10CB" w:rsidR="00DF10CB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MONDIAL društvo s ograničenom odgovornošću za usluge i trgovinu, MBS: 010059446, OIB: 78855991264, Sveti Ivan Žabno, Ulica braće Radića 90/A</w:t>
      </w:r>
      <w:r>
        <w:rPr>
          <w:szCs w:val="24"/>
        </w:rPr>
        <w:t>, bit će brisan iz sudskog registra.</w:t>
      </w: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jc w:val="both"/>
        <w:rPr>
          <w:szCs w:val="24"/>
        </w:rPr>
      </w:pPr>
      <w:r>
        <w:rPr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jc w:val="center"/>
        <w:rPr>
          <w:szCs w:val="24"/>
        </w:rPr>
      </w:pPr>
      <w:r>
        <w:rPr>
          <w:szCs w:val="24"/>
        </w:rPr>
        <w:t>U Varaždinu, 28. prosinca 2015.</w:t>
      </w:r>
    </w:p>
    <w:p w:rsidRDefault="00DF10CB" w:rsidP="00DF10CB" w:rsidR="00DF10C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DF10CB" w:rsidP="00DF10CB" w:rsidR="00DF10CB">
      <w:pPr>
        <w:rPr>
          <w:szCs w:val="24"/>
        </w:rPr>
      </w:pPr>
      <w:r>
        <w:rPr>
          <w:szCs w:val="24"/>
        </w:rPr>
        <w:t xml:space="preserve">     </w:t>
      </w:r>
    </w:p>
    <w:p w:rsidRDefault="00DF10CB" w:rsidP="00DF10CB" w:rsidR="00DF10C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S u d a c</w:t>
      </w:r>
    </w:p>
    <w:p w:rsidRDefault="00DF10CB" w:rsidP="00DF10CB" w:rsidR="00DF10CB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Jasna Lekić, v.r.</w:t>
      </w:r>
    </w:p>
    <w:p w:rsidRDefault="00DF10CB" w:rsidP="00DF10CB" w:rsidR="00DF10CB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DF10CB" w:rsidP="00DF10CB" w:rsidR="00DF10CB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DF10CB" w:rsidP="00DF10CB" w:rsidR="00DF10CB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F10CB" w:rsidP="00DF10CB" w:rsidR="00DF10C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rPr>
          <w:szCs w:val="24"/>
        </w:rPr>
      </w:pPr>
      <w:r>
        <w:rPr>
          <w:szCs w:val="24"/>
        </w:rPr>
        <w:t>DNA:</w:t>
      </w:r>
    </w:p>
    <w:p w:rsidRDefault="00DF10CB" w:rsidP="00DF10CB" w:rsidR="00DF10C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DF10CB" w:rsidP="00DF10CB" w:rsidR="00DF10C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DF10CB" w:rsidP="00DF10CB" w:rsidR="00DF10CB" w:rsidRPr="00DF10CB">
      <w:pPr>
        <w:numPr>
          <w:ilvl w:val="0"/>
          <w:numId w:val="47"/>
        </w:numPr>
        <w:rPr>
          <w:szCs w:val="24"/>
        </w:rPr>
      </w:pPr>
      <w:r w:rsidRPr="00DF10CB">
        <w:rPr>
          <w:szCs w:val="24"/>
        </w:rPr>
        <w:t xml:space="preserve">Dužnik </w:t>
      </w:r>
      <w:r>
        <w:t xml:space="preserve">MONDIAL društvo s ograničenom odgovornošću za usluge i trgovinu, MBS: 010059446, OIB: 78855991264, Sveti Ivan Žabno, Ulica braće Radića 90/A </w:t>
      </w:r>
    </w:p>
    <w:p w:rsidRDefault="00DF10CB" w:rsidP="00DF10CB" w:rsidR="00DF10CB" w:rsidRPr="00DF10CB">
      <w:pPr>
        <w:numPr>
          <w:ilvl w:val="0"/>
          <w:numId w:val="47"/>
        </w:numPr>
        <w:rPr>
          <w:szCs w:val="24"/>
        </w:rPr>
      </w:pPr>
      <w:r>
        <w:t>Direktor dužnika Jadranka Đurđević, Sveti Ivan Žabno, Ulica braće Radića 90/A, OIB: 70512981452</w:t>
      </w:r>
    </w:p>
    <w:p w:rsidRDefault="00DF10CB" w:rsidP="00DF10CB" w:rsidR="00DF10C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DF10CB" w:rsidP="00DF10CB" w:rsidR="00DF10C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Varaždin, Graberje 1</w:t>
      </w:r>
    </w:p>
    <w:p w:rsidRDefault="00DF10CB" w:rsidP="00DF10CB" w:rsidR="00DF10C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Jasna Hromadko, Zelengorska br.1, Zagreb, OIB: 22088644509</w:t>
      </w:r>
    </w:p>
    <w:p w:rsidRDefault="00DF10CB" w:rsidP="00DF10CB" w:rsidR="00DF10C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rPr>
          <w:szCs w:val="24"/>
        </w:rPr>
      </w:pPr>
    </w:p>
    <w:p w:rsidRDefault="00DF10CB" w:rsidP="00DF10CB" w:rsidR="00DF10CB">
      <w:pPr>
        <w:rPr>
          <w:szCs w:val="24"/>
        </w:rPr>
      </w:pPr>
    </w:p>
    <w:p w:rsidRDefault="00DA0242" w:rsidP="00DF10CB" w:rsidR="00DA0242" w:rsidRPr="00DF10CB"/>
    <w:sectPr w:rsidSect="00EB0D4C" w:rsidR="00DA0242" w:rsidRPr="00DF10C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0F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0C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F10C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F10C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St-423/2015-5</izvorni_sadrzaj>
    <derivirana_varijabla naziv="DomainObject.Oznaka_1">St-423/2015-5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MONDIAL društvo s ograničenom odgovornošću za usluge i trgovinu</izvorni_sadrzaj>
    <derivirana_varijabla naziv="DomainObject.Predmet.ProtustrankaFormated_1">  MONDIAL društvo s ograničenom odgovornošću za usluge i trgovinu</derivirana_varijabla>
  </DomainObject.Predmet.ProtustrankaFormated>
  <DomainObject.Predmet.ProtustrankaFormatedOIB>
    <izvorni_sadrzaj>  MONDIAL društvo s ograničenom odgovornošću za usluge i trgovinu, OIB 78855991264</izvorni_sadrzaj>
    <derivirana_varijabla naziv="DomainObject.Predmet.ProtustrankaFormatedOIB_1">  MONDIAL društvo s ograničenom odgovornošću za usluge i trgovinu, OIB 78855991264</derivirana_varijabla>
  </DomainObject.Predmet.ProtustrankaFormatedOIB>
  <DomainObject.Predmet.ProtustrankaFormatedWithAdress>
    <izvorni_sadrzaj> MONDIAL društvo s ograničenom odgovornošću za usluge i trgovinu, Ulica braće Radića 90/A, 48214 Sveti Ivan Žabno</izvorni_sadrzaj>
    <derivirana_varijabla naziv="DomainObject.Predmet.ProtustrankaFormatedWithAdress_1"> MONDIAL društvo s ograničenom odgovornošću za usluge i trgovinu, Ulica braće Radića 90/A, 48214 Sveti Ivan Žabno</derivirana_varijabla>
  </DomainObject.Predmet.ProtustrankaFormatedWithAdress>
  <DomainObject.Predmet.ProtustrankaFormatedWithAdressOIB>
    <izvorni_sadrzaj> MONDIAL društvo s ograničenom odgovornošću za usluge i trgovinu, OIB 78855991264, Ulica braće Radića 90/A, 48214 Sveti Ivan Žabno</izvorni_sadrzaj>
    <derivirana_varijabla naziv="DomainObject.Predmet.ProtustrankaFormatedWithAdressOIB_1"> MONDIAL društvo s ograničenom odgovornošću za usluge i trgovinu, OIB 78855991264, Ulica braće Radića 90/A, 48214 Sveti Ivan Žabno</derivirana_varijabla>
  </DomainObject.Predmet.ProtustrankaFormatedWithAdressOIB>
  <DomainObject.Predmet.ProtustrankaWithAdress>
    <izvorni_sadrzaj>MONDIAL društvo s ograničenom odgovornošću za usluge i trgovinu Ulica braće Radića 90/A, 48214 Sveti Ivan Žabno</izvorni_sadrzaj>
    <derivirana_varijabla naziv="DomainObject.Predmet.ProtustrankaWithAdress_1">MONDIAL društvo s ograničenom odgovornošću za usluge i trgovinu Ulica braće Radića 90/A, 48214 Sveti Ivan Žabno</derivirana_varijabla>
  </DomainObject.Predmet.ProtustrankaWithAdress>
  <DomainObject.Predmet.ProtustrankaWithAdressOIB>
    <izvorni_sadrzaj>MONDIAL društvo s ograničenom odgovornošću za usluge i trgovinu, OIB 78855991264, Ulica braće Radića 90/A, 48214 Sveti Ivan Žabno</izvorni_sadrzaj>
    <derivirana_varijabla naziv="DomainObject.Predmet.ProtustrankaWithAdressOIB_1">MONDIAL društvo s ograničenom odgovornošću za usluge i trgovinu, OIB 78855991264, Ulica braće Radića 90/A, 48214 Sveti Ivan Žabno</derivirana_varijabla>
  </DomainObject.Predmet.ProtustrankaWithAdressOIB>
  <DomainObject.Predmet.ProtustrankaNazivFormated>
    <izvorni_sadrzaj>MONDIAL društvo s ograničenom odgovornošću za usluge i trgovinu</izvorni_sadrzaj>
    <derivirana_varijabla naziv="DomainObject.Predmet.ProtustrankaNazivFormated_1">MONDIAL društvo s ograničenom odgovornošću za usluge i trgovinu</derivirana_varijabla>
  </DomainObject.Predmet.ProtustrankaNazivFormated>
  <DomainObject.Predmet.ProtustrankaNazivFormatedOIB>
    <izvorni_sadrzaj>MONDIAL društvo s ograničenom odgovornošću za usluge i trgovinu, OIB 78855991264</izvorni_sadrzaj>
    <derivirana_varijabla naziv="DomainObject.Predmet.ProtustrankaNazivFormatedOIB_1">MONDIAL društvo s ograničenom odgovornošću za usluge i trgovinu, OIB 78855991264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188283.45</izvorni_sadrzaj>
    <derivirana_varijabla naziv="DomainObject.Predmet.TrenutnaVrijednost_1">188283.45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MONDIAL društvo s ograničenom odgovornošću za usluge i trgovinu</item>
    </izvorni_sadrzaj>
    <derivirana_varijabla naziv="DomainObject.Predmet.ProtuStrankaListFormated_1">
      <item>MONDIAL društvo s ograničenom odgovornošću za usluge i trgovinu</item>
    </derivirana_varijabla>
  </DomainObject.Predmet.ProtuStrankaListFormated>
  <DomainObject.Predmet.ProtuStrankaListFormatedOIB>
    <izvorni_sadrzaj>
      <item>MONDIAL društvo s ograničenom odgovornošću za usluge i trgovinu, OIB 78855991264</item>
    </izvorni_sadrzaj>
    <derivirana_varijabla naziv="DomainObject.Predmet.ProtuStrankaListFormatedOIB_1">
      <item>MONDIAL društvo s ograničenom odgovornošću za usluge i trgovinu, OIB 78855991264</item>
    </derivirana_varijabla>
  </DomainObject.Predmet.ProtuStrankaListFormatedOIB>
  <DomainObject.Predmet.ProtuStrankaListFormatedWithAdress>
    <izvorni_sadrzaj>
      <item>MONDIAL društvo s ograničenom odgovornošću za usluge i trgovinu, Ulica braće Radića 90/A, 48214 Sveti Ivan Žabno</item>
    </izvorni_sadrzaj>
    <derivirana_varijabla naziv="DomainObject.Predmet.ProtuStrankaListFormatedWithAdress_1">
      <item>MONDIAL društvo s ograničenom odgovornošću za usluge i trgovinu, Ulica braće Radića 90/A, 48214 Sveti Ivan Žabno</item>
    </derivirana_varijabla>
  </DomainObject.Predmet.ProtuStrankaListFormatedWithAdress>
  <DomainObject.Predmet.ProtuStrankaListFormatedWithAdressOIB>
    <izvorni_sadrzaj>
      <item>MONDIAL društvo s ograničenom odgovornošću za usluge i trgovinu, OIB 78855991264, Ulica braće Radića 90/A, 48214 Sveti Ivan Žabno</item>
    </izvorni_sadrzaj>
    <derivirana_varijabla naziv="DomainObject.Predmet.ProtuStrankaListFormatedWithAdressOIB_1">
      <item>MONDIAL društvo s ograničenom odgovornošću za usluge i trgovinu, OIB 78855991264, Ulica braće Radića 90/A, 48214 Sveti Ivan Žabno</item>
    </derivirana_varijabla>
  </DomainObject.Predmet.ProtuStrankaListFormatedWithAdressOIB>
  <DomainObject.Predmet.ProtuStrankaListNazivFormated>
    <izvorni_sadrzaj>
      <item>MONDIAL društvo s ograničenom odgovornošću za usluge i trgovinu</item>
    </izvorni_sadrzaj>
    <derivirana_varijabla naziv="DomainObject.Predmet.ProtuStrankaListNazivFormated_1">
      <item>MONDIAL društvo s ograničenom odgovornošću za usluge i trgovinu</item>
    </derivirana_varijabla>
  </DomainObject.Predmet.ProtuStrankaListNazivFormated>
  <DomainObject.Predmet.ProtuStrankaListNazivFormatedOIB>
    <izvorni_sadrzaj>
      <item>MONDIAL društvo s ograničenom odgovornošću za usluge i trgovinu, OIB 78855991264</item>
    </izvorni_sadrzaj>
    <derivirana_varijabla naziv="DomainObject.Predmet.ProtuStrankaListNazivFormatedOIB_1">
      <item>MONDIAL društvo s ograničenom odgovornošću za usluge i trgovinu, OIB 78855991264</item>
    </derivirana_varijabla>
  </DomainObject.Predmet.ProtuStrankaListNazivFormatedOIB>
  <DomainObject.Predmet.OstaliListFormated>
    <izvorni_sadrzaj>
      <item>E-oglasna ploča</item>
      <item>Sudski registar, Trgovački sud u Varaždinu</item>
      <item>Jadranka Đurđević</item>
    </izvorni_sadrzaj>
    <derivirana_varijabla naziv="DomainObject.Predmet.OstaliListFormated_1">
      <item>E-oglasna ploča</item>
      <item>Sudski registar, Trgovački sud u Varaždinu</item>
      <item>Jadranka Đurđević</item>
    </derivirana_varijabla>
  </DomainObject.Predmet.OstaliListFormated>
  <DomainObject.Predmet.OstaliListFormatedOIB>
    <izvorni_sadrzaj>
      <item>E-oglasna ploča</item>
      <item>Sudski registar, Trgovački sud u Varaždinu</item>
      <item>Jadranka Đurđević, OIB 70512981452</item>
    </izvorni_sadrzaj>
    <derivirana_varijabla naziv="DomainObject.Predmet.OstaliListFormatedOIB_1">
      <item>E-oglasna ploča</item>
      <item>Sudski registar, Trgovački sud u Varaždinu</item>
      <item>Jadranka Đurđević, OIB 70512981452</item>
    </derivirana_varijabla>
  </DomainObject.Predmet.OstaliListFormatedOIB>
  <DomainObject.Predmet.OstaliListFormatedWithAdress>
    <izvorni_sadrzaj>
      <item>E-oglasna ploča</item>
      <item>Sudski registar, Trgovački sud u Varaždinu</item>
      <item>Jadranka Đurđević, Ulica Braće Radića 90a, 48214 Sveti Ivan Žabno</item>
    </izvorni_sadrzaj>
    <derivirana_varijabla naziv="DomainObject.Predmet.OstaliListFormatedWithAdress_1">
      <item>E-oglasna ploča</item>
      <item>Sudski registar, Trgovački sud u Varaždinu</item>
      <item>Jadranka Đurđević, Ulica Braće Radića 90a, 48214 Sveti Ivan Žabno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Jadranka Đurđević, OIB 70512981452, Ulica Braće Radića 90a, 48214 Sveti Ivan Žabno</item>
    </izvorni_sadrzaj>
    <derivirana_varijabla naziv="DomainObject.Predmet.OstaliListFormatedWithAdressOIB_1">
      <item>E-oglasna ploča</item>
      <item>Sudski registar, Trgovački sud u Varaždinu</item>
      <item>Jadranka Đurđević, OIB 70512981452, Ulica Braće Radića 90a, 48214 Sveti Ivan Žabno</item>
    </derivirana_varijabla>
  </DomainObject.Predmet.OstaliListFormatedWithAdressOIB>
  <DomainObject.Predmet.OstaliListNazivFormated>
    <izvorni_sadrzaj>
      <item>E-oglasna ploča</item>
      <item>Sudski registar, Trgovački sud u Varaždinu</item>
      <item>Jadranka Đurđević</item>
    </izvorni_sadrzaj>
    <derivirana_varijabla naziv="DomainObject.Predmet.OstaliListNazivFormated_1">
      <item>E-oglasna ploča</item>
      <item>Sudski registar, Trgovački sud u Varaždinu</item>
      <item>Jadranka Đurđević</item>
    </derivirana_varijabla>
  </DomainObject.Predmet.OstaliListNazivFormated>
  <DomainObject.Predmet.OstaliListNazivFormatedOIB>
    <izvorni_sadrzaj>
      <item>E-oglasna ploča</item>
      <item>Sudski registar, Trgovački sud u Varaždinu</item>
      <item>Jadranka Đurđević, OIB 70512981452</item>
    </izvorni_sadrzaj>
    <derivirana_varijabla naziv="DomainObject.Predmet.OstaliListNazivFormatedOIB_1">
      <item>E-oglasna ploča</item>
      <item>Sudski registar, Trgovački sud u Varaždinu</item>
      <item>Jadranka Đurđević, OIB 70512981452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St-423/2015-5</izvorni_sadrzaj>
    <derivirana_varijabla naziv="DomainObject.PoslovniBrojDokumenta_1">St-423/2015-5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MONDIAL društvo s ograničenom odgovornošću za usluge i trgovinu</izvorni_sadrzaj>
    <derivirana_varijabla naziv="DomainObject.Predmet.ProtustrankaIDrugi_1">MONDIAL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MONDIAL društvo s ograničenom odgovornošću za usluge i trgovinu, OIB 78855991264, Ulica braće Radića 90/A, 48214 Sveti Ivan Žabno</izvorni_sadrzaj>
    <derivirana_varijabla naziv="DomainObject.Predmet.ProtustrankaIDrugiAdressOIB_1">MONDIAL društvo s ograničenom odgovornošću za usluge i trgovinu, OIB 78855991264, Ulica braće Radića 90/A,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MONDIAL društvo s ograničenom odgovornošću za usluge i trgovinu</item>
      <item>E-oglasna ploča</item>
      <item>Sudski registar, Trgovački sud u Varaždinu</item>
      <item>Jadranka Đurđević</item>
    </izvorni_sadrzaj>
    <derivirana_varijabla naziv="DomainObject.Predmet.SudioniciListNaziv_1">
      <item>Financijska agencija</item>
      <item>MONDIAL društvo s ograničenom odgovornošću za usluge i trgovinu</item>
      <item>E-oglasna ploča</item>
      <item>Sudski registar, Trgovački sud u Varaždinu</item>
      <item>Jadranka Đurđević</item>
    </derivirana_varijabla>
  </DomainObject.Predmet.SudioniciListNaziv>
  <DomainObject.Predmet.SudioniciListAdressOIB>
    <izvorni_sadrzaj>
      <item>Financijska agencija, OIB 85821130368, A. Cesarca 2,42000 Varaždin</item>
      <item>MONDIAL društvo s ograničenom odgovornošću za usluge i trgovinu, OIB 78855991264, Ulica braće Radića 90/A,48214 Sveti Ivan Žabno</item>
      <item>E-oglasna ploča</item>
      <item>Sudski registar, Trgovački sud u Varaždinu</item>
      <item>Jadranka Đurđević, OIB 70512981452, Ulica Braće Radića 90a,48214 Sveti Ivan Žabno</item>
    </izvorni_sadrzaj>
    <derivirana_varijabla naziv="DomainObject.Predmet.SudioniciListAdressOIB_1">
      <item>Financijska agencija, OIB 85821130368, A. Cesarca 2,42000 Varaždin</item>
      <item>MONDIAL društvo s ograničenom odgovornošću za usluge i trgovinu, OIB 78855991264, Ulica braće Radića 90/A,48214 Sveti Ivan Žabno</item>
      <item>E-oglasna ploča</item>
      <item>Sudski registar, Trgovački sud u Varaždinu</item>
      <item>Jadranka Đurđević, OIB 70512981452, Ulica Braće Radića 90a,48214 Sveti Ivan Žabno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29A8B-F7C6-4ABC-9887-40EFC9F65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3099</properties:Characters>
  <properties:Lines>90</properties:Lines>
  <properties:Paragraphs>31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2015-12-28T10:50:00Z</cp:lastPrinted>
  <dcterms:modified xmlns:xsi="http://www.w3.org/2001/XMLSchema-instance" xsi:type="dcterms:W3CDTF">2015-12-28T10:51:00Z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