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c0ee2" w14:paraId="cdc0ee2" w:rsidRDefault="00AB0559" w:rsidP="00AB0559" w:rsidR="00AB0559">
      <w:pPr>
        <w15:collapsed w:val="false"/>
      </w:pPr>
      <w:bookmarkStart w:name="_GoBack" w:id="0"/>
      <w:bookmarkEnd w:id="0"/>
      <w:r>
        <w:t xml:space="preserve">REPUBLIKA HRVATSKA                                                                    </w:t>
      </w:r>
    </w:p>
    <w:p w:rsidRDefault="00AB0559" w:rsidP="00AB0559" w:rsidR="00AB0559">
      <w:r>
        <w:t>TRGOVAČKI SUD U SPLITU</w:t>
      </w:r>
    </w:p>
    <w:p w:rsidRDefault="00AB0559" w:rsidP="00AB0559" w:rsidR="00AB0559">
      <w:r>
        <w:t>Sukoišanska 6</w:t>
      </w:r>
      <w:r>
        <w:tab/>
      </w:r>
      <w:r>
        <w:tab/>
      </w:r>
      <w:r>
        <w:tab/>
      </w:r>
      <w:r>
        <w:tab/>
      </w:r>
      <w:r>
        <w:tab/>
      </w:r>
      <w:r>
        <w:tab/>
      </w:r>
      <w:r>
        <w:tab/>
      </w:r>
      <w:r>
        <w:tab/>
      </w:r>
      <w:r>
        <w:tab/>
        <w:t>1.St-503/2017</w:t>
      </w:r>
    </w:p>
    <w:p w:rsidRDefault="00AB0559" w:rsidP="00AB0559" w:rsidR="00AB0559"/>
    <w:p w:rsidRDefault="00AB0559" w:rsidP="00AB0559" w:rsidR="00AB0559">
      <w:pPr>
        <w:jc w:val="center"/>
      </w:pPr>
      <w:r>
        <w:t>Z A P I S N I K</w:t>
      </w:r>
    </w:p>
    <w:p w:rsidRDefault="00AB0559" w:rsidP="00AB0559" w:rsidR="00AB0559">
      <w:pPr>
        <w:rPr>
          <w:b/>
        </w:rPr>
      </w:pPr>
    </w:p>
    <w:p w:rsidRDefault="00AB0559" w:rsidP="00AB0559" w:rsidR="00AB0559">
      <w:pPr>
        <w:pStyle w:val="Bezproreda"/>
        <w:rPr>
          <w:rFonts w:hAnsi="Times New Roman" w:ascii="Times New Roman"/>
          <w:sz w:val="24"/>
        </w:rPr>
      </w:pPr>
      <w:r>
        <w:rPr>
          <w:rFonts w:hAnsi="Times New Roman" w:ascii="Times New Roman"/>
          <w:sz w:val="24"/>
        </w:rPr>
        <w:t xml:space="preserve">Sastavljen kod Trgovačkog suda u Splitu, </w:t>
      </w:r>
      <w:r>
        <w:rPr>
          <w:rFonts w:hAnsi="Times New Roman" w:ascii="Times New Roman"/>
          <w:sz w:val="24"/>
          <w:lang w:val="en-US"/>
        </w:rPr>
        <w:t xml:space="preserve">u </w:t>
      </w:r>
      <w:proofErr w:type="spellStart"/>
      <w:r>
        <w:rPr>
          <w:rFonts w:hAnsi="Times New Roman" w:ascii="Times New Roman"/>
          <w:sz w:val="24"/>
          <w:lang w:val="en-US"/>
        </w:rPr>
        <w:t>predstečajnom</w:t>
      </w:r>
      <w:proofErr w:type="spellEnd"/>
      <w:r>
        <w:rPr>
          <w:rFonts w:hAnsi="Times New Roman" w:ascii="Times New Roman"/>
          <w:sz w:val="24"/>
          <w:lang w:val="en-US"/>
        </w:rPr>
        <w:t xml:space="preserve"> </w:t>
      </w:r>
      <w:proofErr w:type="spellStart"/>
      <w:r>
        <w:rPr>
          <w:rFonts w:hAnsi="Times New Roman" w:ascii="Times New Roman"/>
          <w:sz w:val="24"/>
          <w:lang w:val="en-US"/>
        </w:rPr>
        <w:t>postupku</w:t>
      </w:r>
      <w:proofErr w:type="spellEnd"/>
      <w:r>
        <w:rPr>
          <w:rFonts w:hAnsi="Times New Roman" w:ascii="Times New Roman"/>
          <w:sz w:val="24"/>
          <w:lang w:val="en-US"/>
        </w:rPr>
        <w:t xml:space="preserve"> </w:t>
      </w:r>
      <w:proofErr w:type="spellStart"/>
      <w:r>
        <w:rPr>
          <w:rFonts w:hAnsi="Times New Roman" w:ascii="Times New Roman"/>
          <w:sz w:val="24"/>
          <w:lang w:val="en-US"/>
        </w:rPr>
        <w:t>po</w:t>
      </w:r>
      <w:proofErr w:type="spellEnd"/>
      <w:r>
        <w:rPr>
          <w:rFonts w:hAnsi="Times New Roman" w:ascii="Times New Roman"/>
          <w:sz w:val="24"/>
          <w:lang w:val="en-US"/>
        </w:rPr>
        <w:t xml:space="preserve"> </w:t>
      </w:r>
      <w:proofErr w:type="spellStart"/>
      <w:r>
        <w:rPr>
          <w:rFonts w:hAnsi="Times New Roman" w:ascii="Times New Roman"/>
          <w:sz w:val="24"/>
          <w:lang w:val="en-US"/>
        </w:rPr>
        <w:t>prijedlogu</w:t>
      </w:r>
      <w:proofErr w:type="spellEnd"/>
      <w:r>
        <w:rPr>
          <w:rFonts w:hAnsi="Times New Roman" w:ascii="Times New Roman"/>
          <w:sz w:val="24"/>
          <w:lang w:val="en-US"/>
        </w:rPr>
        <w:t xml:space="preserve"> </w:t>
      </w:r>
      <w:proofErr w:type="spellStart"/>
      <w:r>
        <w:rPr>
          <w:rFonts w:hAnsi="Times New Roman" w:ascii="Times New Roman"/>
          <w:sz w:val="24"/>
          <w:lang w:val="en-US"/>
        </w:rPr>
        <w:t>predlagatelja</w:t>
      </w:r>
      <w:proofErr w:type="spellEnd"/>
      <w:r>
        <w:rPr>
          <w:rFonts w:hAnsi="Times New Roman" w:ascii="Times New Roman"/>
          <w:sz w:val="24"/>
          <w:lang w:val="en-US"/>
        </w:rPr>
        <w:t xml:space="preserve"> </w:t>
      </w:r>
      <w:r>
        <w:rPr>
          <w:rFonts w:hAnsi="Times New Roman" w:ascii="Times New Roman"/>
          <w:lang w:val="en-US"/>
        </w:rPr>
        <w:t xml:space="preserve">EUROPSKI OBALNI AVIOPRIJEVOZNIK </w:t>
      </w:r>
      <w:r>
        <w:rPr>
          <w:rFonts w:hAnsi="Times New Roman" w:ascii="Times New Roman"/>
        </w:rPr>
        <w:t>d.o.o. Kaštel Štafilić, Put Divulja 7</w:t>
      </w:r>
      <w:r>
        <w:rPr>
          <w:rFonts w:hAnsi="Times New Roman" w:ascii="Times New Roman"/>
          <w:lang w:val="en-US"/>
        </w:rPr>
        <w:t>, OIB: 24689759592</w:t>
      </w:r>
      <w:r>
        <w:rPr>
          <w:rFonts w:hAnsi="Times New Roman" w:ascii="Times New Roman"/>
          <w:sz w:val="24"/>
          <w:lang w:val="en-US"/>
        </w:rPr>
        <w:t xml:space="preserve">, </w:t>
      </w:r>
      <w:proofErr w:type="spellStart"/>
      <w:r>
        <w:rPr>
          <w:rFonts w:hAnsi="Times New Roman" w:ascii="Times New Roman"/>
          <w:sz w:val="24"/>
          <w:lang w:val="en-US"/>
        </w:rPr>
        <w:t>radi</w:t>
      </w:r>
      <w:proofErr w:type="spellEnd"/>
      <w:r>
        <w:rPr>
          <w:rFonts w:hAnsi="Times New Roman" w:ascii="Times New Roman"/>
          <w:sz w:val="24"/>
          <w:lang w:val="en-US"/>
        </w:rPr>
        <w:t xml:space="preserve"> </w:t>
      </w:r>
      <w:proofErr w:type="spellStart"/>
      <w:r>
        <w:rPr>
          <w:rFonts w:hAnsi="Times New Roman" w:ascii="Times New Roman"/>
          <w:sz w:val="24"/>
          <w:lang w:val="en-US"/>
        </w:rPr>
        <w:t>ispitivanja</w:t>
      </w:r>
      <w:proofErr w:type="spellEnd"/>
      <w:r>
        <w:rPr>
          <w:rFonts w:hAnsi="Times New Roman" w:ascii="Times New Roman"/>
          <w:sz w:val="24"/>
          <w:lang w:val="en-US"/>
        </w:rPr>
        <w:t xml:space="preserve"> </w:t>
      </w:r>
      <w:proofErr w:type="spellStart"/>
      <w:r>
        <w:rPr>
          <w:rFonts w:hAnsi="Times New Roman" w:ascii="Times New Roman"/>
          <w:sz w:val="24"/>
          <w:lang w:val="en-US"/>
        </w:rPr>
        <w:t>prijavljenih</w:t>
      </w:r>
      <w:proofErr w:type="spellEnd"/>
      <w:r>
        <w:rPr>
          <w:rFonts w:hAnsi="Times New Roman" w:ascii="Times New Roman"/>
          <w:sz w:val="24"/>
          <w:lang w:val="en-US"/>
        </w:rPr>
        <w:t xml:space="preserve"> </w:t>
      </w:r>
      <w:proofErr w:type="spellStart"/>
      <w:r>
        <w:rPr>
          <w:rFonts w:hAnsi="Times New Roman" w:ascii="Times New Roman"/>
          <w:sz w:val="24"/>
          <w:lang w:val="en-US"/>
        </w:rPr>
        <w:t>tražbina</w:t>
      </w:r>
      <w:proofErr w:type="spellEnd"/>
      <w:r>
        <w:rPr>
          <w:rFonts w:hAnsi="Times New Roman" w:ascii="Times New Roman"/>
          <w:sz w:val="24"/>
          <w:lang w:val="en-US"/>
        </w:rPr>
        <w:t xml:space="preserve"> </w:t>
      </w:r>
      <w:proofErr w:type="spellStart"/>
      <w:r>
        <w:rPr>
          <w:rFonts w:hAnsi="Times New Roman" w:ascii="Times New Roman"/>
          <w:sz w:val="24"/>
          <w:lang w:val="en-US"/>
        </w:rPr>
        <w:t>vjerovnika</w:t>
      </w:r>
      <w:proofErr w:type="spellEnd"/>
      <w:r>
        <w:rPr>
          <w:rFonts w:hAnsi="Times New Roman" w:ascii="Times New Roman"/>
          <w:sz w:val="24"/>
          <w:lang w:val="en-US"/>
        </w:rPr>
        <w:t>,</w:t>
      </w:r>
      <w:r>
        <w:rPr>
          <w:rFonts w:eastAsia="Times New Roman" w:hAnsi="Times New Roman" w:ascii="Times New Roman"/>
          <w:sz w:val="24"/>
          <w:lang w:eastAsia="hr-HR" w:val="en-US"/>
        </w:rPr>
        <w:t xml:space="preserve"> </w:t>
      </w:r>
      <w:r>
        <w:rPr>
          <w:rFonts w:hAnsi="Times New Roman" w:ascii="Times New Roman"/>
          <w:sz w:val="24"/>
        </w:rPr>
        <w:t>dana 30. lipnja 2017. godine</w:t>
      </w:r>
    </w:p>
    <w:p w:rsidRDefault="00AB0559" w:rsidP="00AB0559" w:rsidR="00AB0559">
      <w:pPr>
        <w:pStyle w:val="Bezproreda"/>
        <w:rPr>
          <w:rFonts w:hAnsi="Times New Roman" w:ascii="Times New Roman"/>
          <w:sz w:val="24"/>
        </w:rPr>
      </w:pPr>
    </w:p>
    <w:p w:rsidRDefault="00AB0559" w:rsidP="00AB0559" w:rsidR="00AB0559">
      <w:pPr>
        <w:pStyle w:val="Bezproreda"/>
        <w:rPr>
          <w:rFonts w:hAnsi="Times New Roman" w:ascii="Times New Roman"/>
          <w:sz w:val="24"/>
        </w:rPr>
      </w:pPr>
    </w:p>
    <w:p w:rsidRDefault="00AB0559" w:rsidP="00AB0559" w:rsidR="00AB0559">
      <w:pPr>
        <w:pStyle w:val="Bezproreda"/>
        <w:rPr>
          <w:rFonts w:hAnsi="Times New Roman" w:ascii="Times New Roman"/>
          <w:sz w:val="24"/>
        </w:rPr>
      </w:pPr>
      <w:r>
        <w:rPr>
          <w:rFonts w:hAnsi="Times New Roman" w:ascii="Times New Roman"/>
          <w:sz w:val="24"/>
        </w:rPr>
        <w:t>Prisutni od suda:</w:t>
      </w:r>
    </w:p>
    <w:p w:rsidRDefault="00AB0559" w:rsidP="00AB0559" w:rsidR="00AB0559">
      <w:pPr>
        <w:pStyle w:val="Bezproreda"/>
        <w:rPr>
          <w:rFonts w:hAnsi="Times New Roman" w:ascii="Times New Roman"/>
          <w:sz w:val="24"/>
        </w:rPr>
      </w:pPr>
      <w:r>
        <w:rPr>
          <w:rFonts w:hAnsi="Times New Roman" w:ascii="Times New Roman"/>
          <w:sz w:val="24"/>
        </w:rPr>
        <w:t>Velimir Vuković, sudac</w:t>
      </w:r>
    </w:p>
    <w:p w:rsidRDefault="007F3048" w:rsidP="00AB0559" w:rsidR="00AB0559">
      <w:pPr>
        <w:pStyle w:val="Bezproreda"/>
        <w:rPr>
          <w:rFonts w:hAnsi="Times New Roman" w:ascii="Times New Roman"/>
          <w:sz w:val="24"/>
        </w:rPr>
      </w:pPr>
      <w:r>
        <w:rPr>
          <w:rFonts w:hAnsi="Times New Roman" w:ascii="Times New Roman"/>
          <w:sz w:val="24"/>
        </w:rPr>
        <w:t>Iva Lončar</w:t>
      </w:r>
      <w:r w:rsidR="00AB0559">
        <w:rPr>
          <w:rFonts w:hAnsi="Times New Roman" w:ascii="Times New Roman"/>
          <w:sz w:val="24"/>
        </w:rPr>
        <w:t>, zapisničar</w:t>
      </w:r>
    </w:p>
    <w:p w:rsidRDefault="00AB0559" w:rsidP="00AB0559" w:rsidR="00AB0559">
      <w:pPr>
        <w:pStyle w:val="Bezproreda"/>
        <w:rPr>
          <w:rFonts w:hAnsi="Times New Roman" w:ascii="Times New Roman"/>
          <w:sz w:val="24"/>
        </w:rPr>
      </w:pPr>
    </w:p>
    <w:p w:rsidRDefault="00AB0559" w:rsidP="00AB0559" w:rsidR="00AB0559">
      <w:pPr>
        <w:pStyle w:val="Bezproreda"/>
        <w:jc w:val="center"/>
        <w:rPr>
          <w:rFonts w:hAnsi="Times New Roman" w:ascii="Times New Roman"/>
          <w:sz w:val="24"/>
        </w:rPr>
      </w:pPr>
      <w:r>
        <w:rPr>
          <w:rFonts w:hAnsi="Times New Roman" w:ascii="Times New Roman"/>
          <w:sz w:val="24"/>
        </w:rPr>
        <w:t>Početak u 12,00 sati.</w:t>
      </w:r>
    </w:p>
    <w:p w:rsidRDefault="00AB0559" w:rsidP="00AB0559" w:rsidR="00AB0559"/>
    <w:p w:rsidRDefault="00AB0559" w:rsidP="00AB0559" w:rsidR="00AB0559">
      <w:r>
        <w:t>Utvrđuje se da su pristupili:</w:t>
      </w:r>
    </w:p>
    <w:p w:rsidRDefault="00AB0559" w:rsidP="00AB0559" w:rsidR="00AB0559"/>
    <w:p w:rsidRDefault="00AB0559" w:rsidP="00AB0559" w:rsidR="00AB0559">
      <w:r>
        <w:t xml:space="preserve">Vlaho Monković iz Cavtata, predstečajni povjerenik </w:t>
      </w:r>
    </w:p>
    <w:p w:rsidRDefault="00AB0559" w:rsidP="00AB0559" w:rsidR="00AB0559"/>
    <w:p w:rsidRDefault="00AB0559" w:rsidP="00AB0559" w:rsidR="00AB0559">
      <w:r>
        <w:t>Za Predlagatelja-Dužnika zz Klaus Dieter Martin</w:t>
      </w:r>
      <w:r w:rsidR="00D421A9">
        <w:t xml:space="preserve"> zajedno sa tumačem Irmana Đukla, te s punomoćnikom Damirom Šebetićem, odvjetnikom u Zagrebu</w:t>
      </w:r>
      <w:r>
        <w:t xml:space="preserve"> </w:t>
      </w:r>
    </w:p>
    <w:p w:rsidRDefault="00AB0559" w:rsidP="00AB0559" w:rsidR="00AB0559"/>
    <w:p w:rsidRDefault="00AB0559" w:rsidP="00AB0559" w:rsidR="00AB0559">
      <w:r>
        <w:t xml:space="preserve">Za vjerovnike:  </w:t>
      </w:r>
    </w:p>
    <w:p w:rsidRDefault="00D421A9" w:rsidP="00AB0559" w:rsidR="00D421A9">
      <w:r>
        <w:t>-Republika Hrvatska -Ministarstvo financija, zastupana po Jruici Jurač, ŽDO u Splitu</w:t>
      </w:r>
    </w:p>
    <w:p w:rsidRDefault="00D421A9" w:rsidP="00AB0559" w:rsidR="00D421A9">
      <w:r>
        <w:t>-</w:t>
      </w:r>
      <w:r w:rsidRPr="00D421A9">
        <w:t xml:space="preserve"> </w:t>
      </w:r>
      <w:r>
        <w:t>RUAG AVIATION-RUAG SWITZERLAND LTD i Q.C.M. camo plus AG, zamjenica punomoćnika Ivana Bošković, odvjetnička vježbenica kod odvjetnice Natalija Acmanović</w:t>
      </w:r>
    </w:p>
    <w:p w:rsidRDefault="00D421A9" w:rsidP="00AB0559" w:rsidR="00D421A9">
      <w:r>
        <w:t>- Lenig metali – zamjenik punomoćnika Bepo Marušić, odvjetnički vježbenik kod Ivana Topića, odvjetnika u Splitu</w:t>
      </w:r>
    </w:p>
    <w:p w:rsidRDefault="00D421A9" w:rsidP="00AB0559" w:rsidR="00D421A9">
      <w:r>
        <w:t>-</w:t>
      </w:r>
      <w:r w:rsidRPr="00D421A9">
        <w:t xml:space="preserve"> </w:t>
      </w:r>
      <w:r>
        <w:t>AGATHIS FIVE PTE. LTD- zamjenik punomoćnika Bruno Monić, odvjetnik u Zagrebu, punomoć prilaže</w:t>
      </w:r>
    </w:p>
    <w:p w:rsidRDefault="00D421A9" w:rsidP="00AB0559" w:rsidR="00D421A9">
      <w:r>
        <w:t>-TEXO MOLIOR d.o.o. – zamjenik punomoćnika Kristijan Barišić , odvjetnik u Splitu prema zamjeničkoj punomoći koju prilaže</w:t>
      </w:r>
    </w:p>
    <w:p w:rsidRDefault="00D421A9" w:rsidP="00AB0559" w:rsidR="00D421A9">
      <w:r>
        <w:t>-Hanza- flex Croatia d.o.o. – zamjenica punomoćnika Tea Maček, odvjetnička vježbenica iz Zagreba, punomoć u spisu</w:t>
      </w:r>
    </w:p>
    <w:p w:rsidRDefault="00D421A9" w:rsidP="00AB0559" w:rsidR="00D421A9">
      <w:r>
        <w:t xml:space="preserve">-Studentski centar Split </w:t>
      </w:r>
      <w:r w:rsidR="00C272CD">
        <w:t>–</w:t>
      </w:r>
      <w:r>
        <w:t xml:space="preserve"> </w:t>
      </w:r>
      <w:r w:rsidR="00C272CD">
        <w:t>Amiela Sirišćević, zaposlenica , punomoć prilaže</w:t>
      </w:r>
    </w:p>
    <w:p w:rsidRDefault="00C272CD" w:rsidP="00AB0559" w:rsidR="00C272CD">
      <w:r>
        <w:t>-Morula d.o.o. – punomoćnik Balić Mirko</w:t>
      </w:r>
    </w:p>
    <w:p w:rsidRDefault="00C272CD" w:rsidP="00AB0559" w:rsidR="00C272CD">
      <w:r>
        <w:t>-</w:t>
      </w:r>
      <w:r w:rsidRPr="00C272CD">
        <w:t xml:space="preserve"> </w:t>
      </w:r>
      <w:r>
        <w:t>KENORA Vermogensverwaltung Gmbh , JMUR TWIN Otera Invest Gmbh, JMUR GOOSE INVEST Gmbh, OTAGO BETEILINGUNGSGESELLSCHAFT GMBH, KUW WERMOGENSVERWALTUNG GMBH, Network Corporte Finance Gmbh &amp; Co. KG, KARL MARKUS DANKI – punomoćnica Antonia Varkaš, odvjetnica u Splitu, punomoć prilaže</w:t>
      </w:r>
    </w:p>
    <w:p w:rsidRDefault="00C272CD" w:rsidP="00AB0559" w:rsidR="00C272CD">
      <w:r>
        <w:t>-5 minuta d.o.o. – punomoćnik Jakša Cvitković, odvjetnik u Splitu</w:t>
      </w:r>
    </w:p>
    <w:p w:rsidRDefault="00C272CD" w:rsidP="00AB0559" w:rsidR="00C272CD">
      <w:r>
        <w:t>-</w:t>
      </w:r>
      <w:r w:rsidRPr="00C272CD">
        <w:t xml:space="preserve"> </w:t>
      </w:r>
      <w:r>
        <w:t>ZRAČNA LUKA SPLIT d.o.o., - punomoćnik Dražen Đaković</w:t>
      </w:r>
    </w:p>
    <w:p w:rsidRDefault="00C272CD" w:rsidP="00AB0559" w:rsidR="00C272CD">
      <w:r>
        <w:t>-Imago futura d.o.o. (VIP holiday booker) – direktor Darijo Šarić</w:t>
      </w:r>
    </w:p>
    <w:p w:rsidRDefault="00C272CD" w:rsidP="00AB0559" w:rsidR="00C272CD">
      <w:r>
        <w:t>-Alizas Marina d.o.o. i Mini tours d.o.o. – zamjenik punomoćnika Ivan Dodig, kod Gorana Katura u Splitu</w:t>
      </w:r>
    </w:p>
    <w:p w:rsidRDefault="00C272CD" w:rsidP="00AB0559" w:rsidR="00C272CD">
      <w:r>
        <w:lastRenderedPageBreak/>
        <w:t>-Neo info d.o.o. Zagreb- zamjenik punomoćnika Ante Rajčić, odvjetnik u Splitu, u spis prilaže zamjeničku punomoć kao i punomoć odvjetničkog društva Božić i partneri d.o.o. iz Zagreba</w:t>
      </w:r>
    </w:p>
    <w:p w:rsidRDefault="00C272CD" w:rsidP="00AB0559" w:rsidR="00C272CD">
      <w:r>
        <w:t>-</w:t>
      </w:r>
      <w:r w:rsidRPr="00C272CD">
        <w:t xml:space="preserve"> </w:t>
      </w:r>
      <w:r>
        <w:t>M + INTERNATIONAL SERVICES d.o.o., - zz Johannes Paulus De Jong zajedno sa punomoćnikom Mislavom Polićem, odvjetnikom u Splitu, punomoć prilaže</w:t>
      </w:r>
    </w:p>
    <w:p w:rsidRDefault="00C272CD" w:rsidP="00AB0559" w:rsidR="00C272CD">
      <w:r>
        <w:t>-Splitska banka d.d. – punomoćnica Danijela Ivančić</w:t>
      </w:r>
    </w:p>
    <w:p w:rsidRDefault="00C272CD" w:rsidP="00AB0559" w:rsidR="00C272CD">
      <w:r>
        <w:t>-Multimedija direkcija d.o.o. – punomoćnik Mario Žaja, odvjetnik u Splitu</w:t>
      </w:r>
    </w:p>
    <w:p w:rsidRDefault="00AB0559" w:rsidP="00AB0559" w:rsidR="00AB0559"/>
    <w:p w:rsidRDefault="00AB0559" w:rsidP="00AB0559" w:rsidR="00AB0559"/>
    <w:p w:rsidRDefault="00AB0559" w:rsidP="00AB0559" w:rsidR="00AB0559">
      <w:pPr>
        <w:pStyle w:val="Bezproreda"/>
        <w:ind w:firstLine="708"/>
        <w:rPr>
          <w:rFonts w:hAnsi="Times New Roman" w:ascii="Times New Roman"/>
          <w:sz w:val="24"/>
        </w:rPr>
      </w:pPr>
      <w:r>
        <w:rPr>
          <w:rFonts w:hAnsi="Times New Roman" w:ascii="Times New Roman"/>
          <w:sz w:val="24"/>
        </w:rPr>
        <w:t>Utvrđuje se kako je predmet današnjeg ročišta ispitivanje prijavljenih tražbina vjerovnika, sukladno rješenju ovog suda o otvaranju ovog predstečajnog postupka od 02. svibnja 2017. godine.</w:t>
      </w:r>
    </w:p>
    <w:p w:rsidRDefault="00AB0559" w:rsidP="00AB0559" w:rsidR="00AB0559">
      <w:pPr>
        <w:pStyle w:val="Bezproreda"/>
        <w:rPr>
          <w:rFonts w:hAnsi="Times New Roman" w:ascii="Times New Roman"/>
          <w:sz w:val="24"/>
        </w:rPr>
      </w:pPr>
    </w:p>
    <w:p w:rsidRDefault="00AB0559" w:rsidP="00AB0559" w:rsidR="00AB0559">
      <w:pPr>
        <w:pStyle w:val="Bezproreda"/>
        <w:ind w:firstLine="708"/>
        <w:rPr>
          <w:rFonts w:hAnsi="Times New Roman" w:ascii="Times New Roman"/>
          <w:color w:val="FF0000"/>
          <w:sz w:val="24"/>
        </w:rPr>
      </w:pPr>
      <w:r>
        <w:rPr>
          <w:rFonts w:hAnsi="Times New Roman" w:ascii="Times New Roman"/>
          <w:sz w:val="24"/>
        </w:rPr>
        <w:t xml:space="preserve">Nadalje, utvrđuje se da je dana 22. svibnja 2017. godine na e-oglasnoj ploči suda FINA objavila tablicu prijavljenih tražbina, iskazavši prijavljene tražbine vjerovnika pored iznosa tražbina koje je za vjerovnike naveo dužnik u prijedlogu za otvaranje predstečajnog postupka.  </w:t>
      </w:r>
    </w:p>
    <w:p w:rsidRDefault="00AB0559" w:rsidP="00AB0559" w:rsidR="00AB0559">
      <w:pPr>
        <w:pStyle w:val="Bezproreda"/>
        <w:rPr>
          <w:rFonts w:hAnsi="Times New Roman" w:ascii="Times New Roman"/>
          <w:sz w:val="24"/>
        </w:rPr>
      </w:pPr>
    </w:p>
    <w:p w:rsidRDefault="00AB0559" w:rsidP="00AB0559" w:rsidR="00AB0559">
      <w:pPr>
        <w:pStyle w:val="Bezproreda"/>
        <w:ind w:firstLine="708"/>
        <w:rPr>
          <w:rFonts w:hAnsi="Times New Roman" w:ascii="Times New Roman"/>
          <w:sz w:val="24"/>
        </w:rPr>
      </w:pPr>
      <w:r>
        <w:rPr>
          <w:rFonts w:hAnsi="Times New Roman" w:ascii="Times New Roman"/>
          <w:sz w:val="24"/>
        </w:rPr>
        <w:t xml:space="preserve">Utvrđuje se da je FINA uz dopis od 16. lipnja 2017. godine u sudski spis dostavila cjelokupnu dokumentaciju koja se odnosi na provedene aktivnosti FINE u ovom predstečajnom postupku. </w:t>
      </w:r>
    </w:p>
    <w:p w:rsidRDefault="00611551" w:rsidP="00AB0559" w:rsidR="00611551">
      <w:pPr>
        <w:pStyle w:val="Bezproreda"/>
        <w:ind w:firstLine="708"/>
        <w:rPr>
          <w:rFonts w:hAnsi="Times New Roman" w:ascii="Times New Roman"/>
          <w:sz w:val="24"/>
        </w:rPr>
      </w:pPr>
    </w:p>
    <w:p w:rsidRDefault="00611551" w:rsidP="00AB0559" w:rsidR="00611551">
      <w:pPr>
        <w:pStyle w:val="Bezproreda"/>
        <w:ind w:firstLine="708"/>
        <w:rPr>
          <w:rFonts w:hAnsi="Times New Roman" w:ascii="Times New Roman"/>
          <w:sz w:val="24"/>
        </w:rPr>
      </w:pPr>
      <w:r>
        <w:rPr>
          <w:rFonts w:hAnsi="Times New Roman" w:ascii="Times New Roman"/>
          <w:sz w:val="24"/>
        </w:rPr>
        <w:t>Utvrđuje se da je stečajni povjerenik Vlaho Monković ovom sudu dana 28. lipnja 2017.godine koji je u sudski spis zaprimljen 30. lipnja 2017.godine</w:t>
      </w:r>
      <w:r w:rsidR="00C272CD">
        <w:rPr>
          <w:rFonts w:hAnsi="Times New Roman" w:ascii="Times New Roman"/>
          <w:sz w:val="24"/>
        </w:rPr>
        <w:t>,</w:t>
      </w:r>
      <w:r>
        <w:rPr>
          <w:rFonts w:hAnsi="Times New Roman" w:ascii="Times New Roman"/>
          <w:sz w:val="24"/>
        </w:rPr>
        <w:t xml:space="preserve"> dostavio podnesak u kojem je navedeno da je do dana 26. lipnja 2017.godine u predmetnom predstečajnom postupku prijavljeno 257 tražbina ukupno u iznosu od 138.464.050,16 kn, od čega je pet tražbina dostavljeno nakon roka za prijavu.</w:t>
      </w:r>
    </w:p>
    <w:p w:rsidRDefault="00611551" w:rsidP="00AB0559" w:rsidR="00611551">
      <w:pPr>
        <w:pStyle w:val="Bezproreda"/>
        <w:ind w:firstLine="708"/>
        <w:rPr>
          <w:rFonts w:hAnsi="Times New Roman" w:ascii="Times New Roman"/>
          <w:sz w:val="24"/>
        </w:rPr>
      </w:pPr>
    </w:p>
    <w:p w:rsidRDefault="00611551" w:rsidP="00AB0559" w:rsidR="00611551">
      <w:pPr>
        <w:pStyle w:val="Bezproreda"/>
        <w:ind w:firstLine="708"/>
        <w:rPr>
          <w:rFonts w:hAnsi="Times New Roman" w:ascii="Times New Roman"/>
          <w:sz w:val="24"/>
        </w:rPr>
      </w:pPr>
      <w:r>
        <w:rPr>
          <w:rFonts w:hAnsi="Times New Roman" w:ascii="Times New Roman"/>
          <w:sz w:val="24"/>
        </w:rPr>
        <w:t>Dužnik da je osporio ukupno 89.096.293,10 kn što čini razliku od 49.367.757,06 kn koji predstavlja iznos priznatih tražbina.</w:t>
      </w:r>
    </w:p>
    <w:p w:rsidRDefault="00611551" w:rsidP="00AB0559" w:rsidR="00611551">
      <w:pPr>
        <w:pStyle w:val="Bezproreda"/>
        <w:ind w:firstLine="708"/>
        <w:rPr>
          <w:rFonts w:hAnsi="Times New Roman" w:ascii="Times New Roman"/>
          <w:sz w:val="24"/>
        </w:rPr>
      </w:pPr>
    </w:p>
    <w:p w:rsidRDefault="006514D7" w:rsidP="00AB0559" w:rsidR="00611551">
      <w:pPr>
        <w:pStyle w:val="Bezproreda"/>
        <w:ind w:firstLine="708"/>
        <w:rPr>
          <w:rFonts w:hAnsi="Times New Roman" w:ascii="Times New Roman"/>
          <w:sz w:val="24"/>
        </w:rPr>
      </w:pPr>
      <w:r>
        <w:rPr>
          <w:rFonts w:hAnsi="Times New Roman" w:ascii="Times New Roman"/>
          <w:sz w:val="24"/>
        </w:rPr>
        <w:t>Iz p</w:t>
      </w:r>
      <w:r w:rsidR="00611551">
        <w:rPr>
          <w:rFonts w:hAnsi="Times New Roman" w:ascii="Times New Roman"/>
          <w:sz w:val="24"/>
        </w:rPr>
        <w:t>rethodno navedeno</w:t>
      </w:r>
      <w:r>
        <w:rPr>
          <w:rFonts w:hAnsi="Times New Roman" w:ascii="Times New Roman"/>
          <w:sz w:val="24"/>
        </w:rPr>
        <w:t>g</w:t>
      </w:r>
      <w:r w:rsidR="00611551">
        <w:rPr>
          <w:rFonts w:hAnsi="Times New Roman" w:ascii="Times New Roman"/>
          <w:sz w:val="24"/>
        </w:rPr>
        <w:t xml:space="preserve"> da proizlazi da su ispunjene pretpostavke za obustavom predstečajnog postupka iz čl. 64. Stečajnog zakona.</w:t>
      </w:r>
    </w:p>
    <w:p w:rsidRDefault="00AB0559" w:rsidP="00AB0559" w:rsidR="00AB0559">
      <w:pPr>
        <w:pStyle w:val="Bezproreda"/>
        <w:rPr>
          <w:rFonts w:hAnsi="Times New Roman" w:ascii="Times New Roman"/>
          <w:sz w:val="24"/>
        </w:rPr>
      </w:pPr>
    </w:p>
    <w:p w:rsidRDefault="00AB0559" w:rsidP="00611551" w:rsidR="00AB0559">
      <w:pPr>
        <w:pStyle w:val="Bezproreda"/>
        <w:ind w:firstLine="708"/>
        <w:rPr>
          <w:rFonts w:hAnsi="Times New Roman" w:ascii="Times New Roman"/>
          <w:sz w:val="24"/>
        </w:rPr>
      </w:pPr>
      <w:r>
        <w:rPr>
          <w:rFonts w:hAnsi="Times New Roman" w:ascii="Times New Roman"/>
          <w:sz w:val="24"/>
        </w:rPr>
        <w:t xml:space="preserve">Utvrđuje se kako su sve </w:t>
      </w:r>
      <w:r w:rsidR="00611551">
        <w:rPr>
          <w:rFonts w:hAnsi="Times New Roman" w:ascii="Times New Roman"/>
          <w:sz w:val="24"/>
        </w:rPr>
        <w:t xml:space="preserve">osporene </w:t>
      </w:r>
      <w:r>
        <w:rPr>
          <w:rFonts w:hAnsi="Times New Roman" w:ascii="Times New Roman"/>
          <w:sz w:val="24"/>
        </w:rPr>
        <w:t>prijavljene tražbine</w:t>
      </w:r>
      <w:r w:rsidR="00611551">
        <w:rPr>
          <w:rFonts w:hAnsi="Times New Roman" w:ascii="Times New Roman"/>
          <w:sz w:val="24"/>
        </w:rPr>
        <w:t>, osporene od strane dužnika.</w:t>
      </w:r>
      <w:r>
        <w:rPr>
          <w:rFonts w:hAnsi="Times New Roman" w:ascii="Times New Roman"/>
          <w:sz w:val="24"/>
        </w:rPr>
        <w:t xml:space="preserve"> </w:t>
      </w:r>
      <w:r w:rsidR="00611551">
        <w:rPr>
          <w:rFonts w:hAnsi="Times New Roman" w:ascii="Times New Roman"/>
          <w:sz w:val="24"/>
        </w:rPr>
        <w:t>N</w:t>
      </w:r>
      <w:r>
        <w:rPr>
          <w:rFonts w:hAnsi="Times New Roman" w:ascii="Times New Roman"/>
          <w:sz w:val="24"/>
        </w:rPr>
        <w:t xml:space="preserve">itko od vjerovnika nije osporio tražbinu drugom vjerovniku, prijavljenu po vjerovniku ili navedenu u prijedlogu dužnika za otvaranje predstečajnog postupka.  </w:t>
      </w:r>
    </w:p>
    <w:p w:rsidRDefault="007F3048" w:rsidP="00611551" w:rsidR="007F3048">
      <w:pPr>
        <w:pStyle w:val="Bezproreda"/>
        <w:ind w:firstLine="708"/>
        <w:rPr>
          <w:rFonts w:hAnsi="Times New Roman" w:ascii="Times New Roman"/>
          <w:sz w:val="24"/>
        </w:rPr>
      </w:pPr>
    </w:p>
    <w:p w:rsidRDefault="007F3048" w:rsidP="00611551" w:rsidR="007F3048">
      <w:pPr>
        <w:pStyle w:val="Bezproreda"/>
        <w:ind w:firstLine="708"/>
        <w:rPr>
          <w:rFonts w:hAnsi="Times New Roman" w:ascii="Times New Roman"/>
          <w:sz w:val="24"/>
        </w:rPr>
      </w:pPr>
      <w:r>
        <w:rPr>
          <w:rFonts w:hAnsi="Times New Roman" w:ascii="Times New Roman"/>
          <w:sz w:val="24"/>
        </w:rPr>
        <w:t>Utvrđuje se da je vjerovnik Ivica Palčić, vl. obrta HOOK u telefax podnesku od 30.06.2017.godine opravdao svoj nedolazak na današnje ročište.</w:t>
      </w:r>
    </w:p>
    <w:p w:rsidRDefault="00AB0559" w:rsidP="00AB0559" w:rsidR="00AB0559">
      <w:pPr>
        <w:pStyle w:val="Bezproreda"/>
        <w:rPr>
          <w:rFonts w:hAnsi="Times New Roman" w:ascii="Times New Roman"/>
          <w:sz w:val="24"/>
        </w:rPr>
      </w:pPr>
    </w:p>
    <w:p w:rsidRDefault="00AB0559" w:rsidP="00AB0559" w:rsidR="00AB0559">
      <w:pPr>
        <w:pStyle w:val="Bezproreda"/>
        <w:ind w:firstLine="708"/>
        <w:rPr>
          <w:rFonts w:hAnsi="Times New Roman" w:ascii="Times New Roman"/>
          <w:sz w:val="24"/>
        </w:rPr>
      </w:pPr>
      <w:r>
        <w:rPr>
          <w:rFonts w:hAnsi="Times New Roman" w:ascii="Times New Roman"/>
          <w:sz w:val="24"/>
        </w:rPr>
        <w:t>Prisutni povjerenik ističe da</w:t>
      </w:r>
      <w:r w:rsidR="00611551">
        <w:rPr>
          <w:rFonts w:hAnsi="Times New Roman" w:ascii="Times New Roman"/>
          <w:sz w:val="24"/>
        </w:rPr>
        <w:t xml:space="preserve"> ostaje u cijelosti kod izjašnjenja u podnesku od 28.06.2017.godine.</w:t>
      </w:r>
    </w:p>
    <w:p w:rsidRDefault="00AB0559" w:rsidP="00AB0559" w:rsidR="00AB0559">
      <w:pPr>
        <w:pStyle w:val="Bezproreda"/>
        <w:rPr>
          <w:rFonts w:hAnsi="Times New Roman" w:ascii="Times New Roman"/>
          <w:sz w:val="24"/>
        </w:rPr>
      </w:pPr>
    </w:p>
    <w:p w:rsidRDefault="00AB0559" w:rsidP="00AB0559" w:rsidR="00AB0559">
      <w:pPr>
        <w:pStyle w:val="Bezproreda"/>
        <w:ind w:firstLine="360"/>
        <w:rPr>
          <w:rFonts w:hAnsi="Times New Roman" w:ascii="Times New Roman"/>
          <w:sz w:val="24"/>
        </w:rPr>
      </w:pPr>
      <w:r>
        <w:rPr>
          <w:rFonts w:hAnsi="Times New Roman" w:ascii="Times New Roman"/>
          <w:sz w:val="24"/>
        </w:rPr>
        <w:t>Pristupa se utvrđivanju prijavljenih tražbina od strane vjerovnika i to kako slijedi:</w:t>
      </w:r>
    </w:p>
    <w:p w:rsidRDefault="00AB0559" w:rsidP="00AB0559" w:rsidR="00AB0559">
      <w:pPr>
        <w:pStyle w:val="Bezproreda"/>
        <w:rPr>
          <w:rFonts w:hAnsi="Times New Roman" w:ascii="Times New Roman"/>
          <w:sz w:val="24"/>
        </w:rPr>
      </w:pPr>
    </w:p>
    <w:p w:rsidRDefault="00AB0559" w:rsidP="00AB0559" w:rsidR="00AB0559">
      <w:pPr>
        <w:pStyle w:val="Odlomakpopisa"/>
        <w:numPr>
          <w:ilvl w:val="0"/>
          <w:numId w:val="1"/>
        </w:numPr>
      </w:pPr>
      <w:r>
        <w:t>ELITE TRAVEL, putnička agencija, d.o.o., OIB:</w:t>
      </w:r>
      <w:r>
        <w:rPr>
          <w:rFonts w:cs="Arial" w:hAnsi="Arial" w:ascii="Arial"/>
          <w:color w:val="003366"/>
          <w:sz w:val="18"/>
          <w:szCs w:val="18"/>
        </w:rPr>
        <w:t xml:space="preserve"> </w:t>
      </w:r>
      <w:r>
        <w:rPr>
          <w:color w:val="003366"/>
        </w:rPr>
        <w:t>589</w:t>
      </w:r>
      <w:r w:rsidR="00883EF4">
        <w:rPr>
          <w:color w:val="003366"/>
        </w:rPr>
        <w:t>14751045.</w:t>
      </w:r>
      <w:r>
        <w:rPr>
          <w:rFonts w:cs="Arial" w:hAnsi="Arial" w:ascii="Arial"/>
          <w:color w:val="003366"/>
          <w:sz w:val="18"/>
          <w:szCs w:val="18"/>
        </w:rPr>
        <w:t xml:space="preserve"> </w:t>
      </w:r>
      <w:r>
        <w:t xml:space="preserve"> </w:t>
      </w:r>
      <w:r w:rsidR="00883EF4">
        <w:t>T</w:t>
      </w:r>
      <w:r>
        <w:t>ražbin</w:t>
      </w:r>
      <w:r w:rsidR="00883EF4">
        <w:t xml:space="preserve">a prijavljena </w:t>
      </w:r>
      <w:r>
        <w:t xml:space="preserve">u iznosu od </w:t>
      </w:r>
      <w:r w:rsidR="00883EF4">
        <w:t xml:space="preserve">3.550,59 </w:t>
      </w:r>
      <w:r>
        <w:t xml:space="preserve">kuna,. Tražbina u prijavljenom iznosu nije osporena pa se smatra utvrđenom u iznosu od </w:t>
      </w:r>
      <w:r w:rsidR="00883EF4">
        <w:t xml:space="preserve">3.550,59 </w:t>
      </w:r>
      <w:r>
        <w:t>kune.</w:t>
      </w:r>
    </w:p>
    <w:p w:rsidRDefault="00883EF4" w:rsidP="00883EF4" w:rsidR="00883EF4">
      <w:pPr>
        <w:pStyle w:val="Odlomakpopisa"/>
        <w:numPr>
          <w:ilvl w:val="0"/>
          <w:numId w:val="1"/>
        </w:numPr>
      </w:pPr>
      <w:r>
        <w:t>MINUTA</w:t>
      </w:r>
      <w:r w:rsidR="00AB0559">
        <w:t xml:space="preserve"> d.o.o., OIB: </w:t>
      </w:r>
      <w:r>
        <w:t xml:space="preserve">44630967085. Tražbina prijavljena u iznosu od </w:t>
      </w:r>
      <w:r w:rsidR="000E2E36">
        <w:t>6.896,70</w:t>
      </w:r>
      <w:r>
        <w:t xml:space="preserve"> kuna. Tražbina u prijavljenom iznosu  osporena</w:t>
      </w:r>
      <w:r w:rsidR="000E2E36">
        <w:t xml:space="preserve"> u iznosu od 6.896,70 kn od strane dužnika,</w:t>
      </w:r>
      <w:r>
        <w:t xml:space="preserve"> </w:t>
      </w:r>
      <w:r w:rsidR="000E2E36">
        <w:t xml:space="preserve">jer su stranke u sporu za prijavljenu tražbinu, </w:t>
      </w:r>
      <w:r>
        <w:t xml:space="preserve">pa se smatra utvrđenom u iznosu od </w:t>
      </w:r>
      <w:r w:rsidR="000E2E36">
        <w:t>0</w:t>
      </w:r>
      <w:r>
        <w:t xml:space="preserve">  kun</w:t>
      </w:r>
      <w:r w:rsidR="000E2E36">
        <w:t>a</w:t>
      </w:r>
      <w:r>
        <w:t>.</w:t>
      </w:r>
    </w:p>
    <w:p w:rsidRDefault="00883EF4" w:rsidP="00883EF4" w:rsidR="00883EF4" w:rsidRPr="007E5783">
      <w:pPr>
        <w:pStyle w:val="Odlomakpopisa"/>
        <w:numPr>
          <w:ilvl w:val="0"/>
          <w:numId w:val="1"/>
        </w:numPr>
      </w:pPr>
      <w:r>
        <w:t>A MANZONI &amp; C. S.p.A., OIB: . Tražbina prijavljena u iznosu od 21.047,75 kuna. Tražbina u prijavljenom iznosu nije osporena pa se smatra utvrđenom u iznosu od 21.047,75 kune.</w:t>
      </w:r>
    </w:p>
    <w:p w:rsidRDefault="00BD51B8" w:rsidP="00883EF4" w:rsidR="00883EF4" w:rsidRPr="007E5783">
      <w:pPr>
        <w:pStyle w:val="Odlomakpopisa"/>
        <w:numPr>
          <w:ilvl w:val="0"/>
          <w:numId w:val="1"/>
        </w:numPr>
      </w:pPr>
      <w:r>
        <w:t>AC J</w:t>
      </w:r>
      <w:r w:rsidR="001F327C">
        <w:t>E</w:t>
      </w:r>
      <w:r>
        <w:t>SENOVIĆ</w:t>
      </w:r>
      <w:r w:rsidR="00883EF4">
        <w:t xml:space="preserve"> d.o.o., OIB: </w:t>
      </w:r>
      <w:r w:rsidR="001F327C">
        <w:t>45745585189</w:t>
      </w:r>
      <w:r w:rsidR="00883EF4">
        <w:t xml:space="preserve">. Tražbina prijavljena u iznosu od </w:t>
      </w:r>
      <w:r w:rsidR="001F327C">
        <w:t>1</w:t>
      </w:r>
      <w:r w:rsidR="002C11AF">
        <w:t>33</w:t>
      </w:r>
      <w:r w:rsidR="001F327C">
        <w:t>.</w:t>
      </w:r>
      <w:r w:rsidR="002C11AF">
        <w:t>401</w:t>
      </w:r>
      <w:r w:rsidR="001F327C">
        <w:t>,2</w:t>
      </w:r>
      <w:r w:rsidR="002C11AF">
        <w:t>0</w:t>
      </w:r>
      <w:r w:rsidR="00883EF4">
        <w:t xml:space="preserve"> kuna. Tražbina u osporena </w:t>
      </w:r>
      <w:r w:rsidR="000E2E36">
        <w:t xml:space="preserve"> u iznosu od 15.280,85 kn od strane dužnik, i to djelomično za prijavljenu glavnicu te za obračunate kamate, </w:t>
      </w:r>
      <w:r w:rsidR="00883EF4">
        <w:t xml:space="preserve">pa se smatra utvrđenom u iznosu od </w:t>
      </w:r>
      <w:r w:rsidR="000E2E36">
        <w:t>118.150,35</w:t>
      </w:r>
      <w:r w:rsidR="002C11AF">
        <w:t xml:space="preserve"> </w:t>
      </w:r>
      <w:r w:rsidR="00883EF4">
        <w:t>kune.</w:t>
      </w:r>
    </w:p>
    <w:p w:rsidRDefault="001F327C" w:rsidP="00883EF4" w:rsidR="00883EF4" w:rsidRPr="007E5783">
      <w:pPr>
        <w:pStyle w:val="Odlomakpopisa"/>
        <w:numPr>
          <w:ilvl w:val="0"/>
          <w:numId w:val="1"/>
        </w:numPr>
      </w:pPr>
      <w:r>
        <w:t>AC+DC Aircraft Generator and  starter Service</w:t>
      </w:r>
      <w:r w:rsidR="00883EF4">
        <w:t xml:space="preserve">, OIB: . Tražbina prijavljena u iznosu od </w:t>
      </w:r>
      <w:r>
        <w:t>65.874,74</w:t>
      </w:r>
      <w:r w:rsidR="00883EF4">
        <w:t xml:space="preserve"> kuna. Tražbina u prijavljenom iznosu nije osporena pa se smatra utvrđenom u iznosu od </w:t>
      </w:r>
      <w:r>
        <w:t xml:space="preserve">65.874,74 </w:t>
      </w:r>
      <w:r w:rsidR="00883EF4">
        <w:t>kune.</w:t>
      </w:r>
    </w:p>
    <w:p w:rsidRDefault="001F327C" w:rsidP="00883EF4" w:rsidR="00883EF4" w:rsidRPr="007E5783">
      <w:pPr>
        <w:pStyle w:val="Odlomakpopisa"/>
        <w:numPr>
          <w:ilvl w:val="0"/>
          <w:numId w:val="1"/>
        </w:numPr>
      </w:pPr>
      <w:r>
        <w:t xml:space="preserve">ADLER EXPORT-IMPORT </w:t>
      </w:r>
      <w:r w:rsidR="00883EF4">
        <w:t xml:space="preserve">d.o.o., OIB: </w:t>
      </w:r>
      <w:r>
        <w:t>48666391063</w:t>
      </w:r>
      <w:r w:rsidR="00883EF4">
        <w:t xml:space="preserve">. Tražbina prijavljena u iznosu od </w:t>
      </w:r>
      <w:r>
        <w:t>608,67</w:t>
      </w:r>
      <w:r w:rsidR="00883EF4">
        <w:t xml:space="preserve"> kuna. Tražbina u prijavljenom iznosu nije osporena pa se smatra utvrđenom u iznosu od </w:t>
      </w:r>
      <w:r>
        <w:t xml:space="preserve">608,67 </w:t>
      </w:r>
      <w:r w:rsidR="00883EF4">
        <w:t>kune.</w:t>
      </w:r>
    </w:p>
    <w:p w:rsidRDefault="001F327C" w:rsidP="00883EF4" w:rsidR="00883EF4" w:rsidRPr="007E5783">
      <w:pPr>
        <w:pStyle w:val="Odlomakpopisa"/>
        <w:numPr>
          <w:ilvl w:val="0"/>
          <w:numId w:val="1"/>
        </w:numPr>
      </w:pPr>
      <w:r>
        <w:t>ADRIATIC CROATIA I</w:t>
      </w:r>
      <w:r w:rsidR="002C11AF">
        <w:t>NTERNATIONAL CLUB</w:t>
      </w:r>
      <w:r w:rsidR="00883EF4">
        <w:t xml:space="preserve"> d.</w:t>
      </w:r>
      <w:r w:rsidR="002C11AF">
        <w:t>d</w:t>
      </w:r>
      <w:r w:rsidR="00883EF4">
        <w:t xml:space="preserve">., OIB: </w:t>
      </w:r>
      <w:r w:rsidR="002C11AF">
        <w:t>17195049659</w:t>
      </w:r>
      <w:r w:rsidR="00883EF4">
        <w:t xml:space="preserve">. Tražbina prijavljena u iznosu od </w:t>
      </w:r>
      <w:r w:rsidR="000E2E36">
        <w:t>32.605,40</w:t>
      </w:r>
      <w:r w:rsidR="002C11AF">
        <w:t xml:space="preserve"> </w:t>
      </w:r>
      <w:r w:rsidR="00883EF4">
        <w:t>kuna. Tražbina osporena</w:t>
      </w:r>
      <w:r w:rsidR="000E2E36">
        <w:t xml:space="preserve"> od strane dužnika u iznosu od 9.659,86 kn, jer da je već napl</w:t>
      </w:r>
      <w:r w:rsidR="00B445F7">
        <w:t>a</w:t>
      </w:r>
      <w:r w:rsidR="000E2E36">
        <w:t>ćena za navedeni iznos,</w:t>
      </w:r>
      <w:r w:rsidR="00883EF4">
        <w:t xml:space="preserve"> pa se smatra utvrđenom u iznosu od </w:t>
      </w:r>
      <w:r w:rsidR="000E2E36">
        <w:t>22.945,54</w:t>
      </w:r>
      <w:r w:rsidR="002C11AF">
        <w:t xml:space="preserve"> </w:t>
      </w:r>
      <w:r w:rsidR="00883EF4">
        <w:t>kune.</w:t>
      </w:r>
      <w:r w:rsidR="00883EF4" w:rsidRPr="007E5783">
        <w:t xml:space="preserve"> </w:t>
      </w:r>
    </w:p>
    <w:p w:rsidRDefault="002C11AF" w:rsidP="00883EF4" w:rsidR="00883EF4" w:rsidRPr="007E5783">
      <w:pPr>
        <w:pStyle w:val="Odlomakpopisa"/>
        <w:numPr>
          <w:ilvl w:val="0"/>
          <w:numId w:val="1"/>
        </w:numPr>
      </w:pPr>
      <w:r>
        <w:t>AERDORICA SPA-AEROPORTO DELLE</w:t>
      </w:r>
      <w:r w:rsidR="00883EF4">
        <w:t xml:space="preserve"> </w:t>
      </w:r>
      <w:r>
        <w:t xml:space="preserve">MARCHE </w:t>
      </w:r>
      <w:r w:rsidR="00883EF4">
        <w:t>, OIB: . Tražbina prijavljena u iznosu od 1</w:t>
      </w:r>
      <w:r>
        <w:t>18</w:t>
      </w:r>
      <w:r w:rsidR="00883EF4">
        <w:t>.</w:t>
      </w:r>
      <w:r>
        <w:t xml:space="preserve">122,72 </w:t>
      </w:r>
      <w:r w:rsidR="00883EF4">
        <w:t xml:space="preserve">kuna. Tražbina u prijavljenom iznosu nije osporena pa se smatra utvrđenom u iznosu od </w:t>
      </w:r>
      <w:r>
        <w:t xml:space="preserve">118.122,72 </w:t>
      </w:r>
      <w:r w:rsidR="00883EF4">
        <w:t>kune.</w:t>
      </w:r>
    </w:p>
    <w:p w:rsidRDefault="00113B32" w:rsidP="00883EF4" w:rsidR="00883EF4" w:rsidRPr="007E5783">
      <w:pPr>
        <w:pStyle w:val="Odlomakpopisa"/>
        <w:numPr>
          <w:ilvl w:val="0"/>
          <w:numId w:val="1"/>
        </w:numPr>
      </w:pPr>
      <w:r>
        <w:t>AEROLEGA</w:t>
      </w:r>
      <w:r w:rsidR="00883EF4">
        <w:t xml:space="preserve"> d.o.o., OIB: </w:t>
      </w:r>
      <w:r>
        <w:t>02844609699</w:t>
      </w:r>
      <w:r w:rsidR="00883EF4">
        <w:t xml:space="preserve">. Tražbina prijavljena u iznosu od </w:t>
      </w:r>
      <w:r>
        <w:t>75.187,50</w:t>
      </w:r>
      <w:r w:rsidR="00883EF4">
        <w:t xml:space="preserve"> kuna. Tražbina u prijavljenom iznosu nije osporena pa se smatra utvrđenom u iznosu od </w:t>
      </w:r>
      <w:r>
        <w:t xml:space="preserve">75.187,50 </w:t>
      </w:r>
      <w:r w:rsidR="00883EF4">
        <w:t>kune.</w:t>
      </w:r>
    </w:p>
    <w:p w:rsidRDefault="00113B32" w:rsidP="00883EF4" w:rsidR="00883EF4" w:rsidRPr="007E5783">
      <w:pPr>
        <w:pStyle w:val="Odlomakpopisa"/>
        <w:numPr>
          <w:ilvl w:val="0"/>
          <w:numId w:val="1"/>
        </w:numPr>
      </w:pPr>
      <w:r>
        <w:t>AGATHIS FIVE PTE. LTD.</w:t>
      </w:r>
      <w:r w:rsidR="00883EF4">
        <w:t xml:space="preserve">, OIB: </w:t>
      </w:r>
      <w:r>
        <w:t>89011418415</w:t>
      </w:r>
      <w:r w:rsidR="00883EF4">
        <w:t xml:space="preserve">. Tražbina prijavljena u iznosu od </w:t>
      </w:r>
      <w:r>
        <w:t>55.119.663,00</w:t>
      </w:r>
      <w:r w:rsidR="00883EF4">
        <w:t xml:space="preserve"> kuna. Tražbina u prijavljenom iznosu  osporena</w:t>
      </w:r>
      <w:r w:rsidR="000E2E36">
        <w:t xml:space="preserve"> u cijelosti od strane dužnika, jer </w:t>
      </w:r>
      <w:r w:rsidR="00815E94">
        <w:t>da je dospjela nakon otvaranja predstečajnog postupka,</w:t>
      </w:r>
      <w:r w:rsidR="00883EF4">
        <w:t xml:space="preserve"> pa se smatra utvrđenom u iznosu od </w:t>
      </w:r>
      <w:r w:rsidR="00815E94">
        <w:t>0</w:t>
      </w:r>
      <w:r>
        <w:t xml:space="preserve"> </w:t>
      </w:r>
      <w:r w:rsidR="00883EF4">
        <w:t>kun</w:t>
      </w:r>
      <w:r w:rsidR="00815E94">
        <w:t>a</w:t>
      </w:r>
      <w:r w:rsidR="00883EF4">
        <w:t>.</w:t>
      </w:r>
    </w:p>
    <w:p w:rsidRDefault="00113B32" w:rsidP="00815E94" w:rsidR="00815E94">
      <w:pPr>
        <w:pStyle w:val="Odlomakpopisa"/>
        <w:numPr>
          <w:ilvl w:val="0"/>
          <w:numId w:val="1"/>
        </w:numPr>
      </w:pPr>
      <w:r>
        <w:t>AIR MEDULIN</w:t>
      </w:r>
      <w:r w:rsidR="00883EF4">
        <w:t xml:space="preserve"> d.o.o., OIB: </w:t>
      </w:r>
      <w:r>
        <w:t>89516817642</w:t>
      </w:r>
      <w:r w:rsidR="00883EF4">
        <w:t xml:space="preserve">. Tražbina prijavljena u iznosu od </w:t>
      </w:r>
      <w:r>
        <w:t>33.465,03</w:t>
      </w:r>
      <w:r w:rsidR="00883EF4">
        <w:t xml:space="preserve"> kuna. osporena</w:t>
      </w:r>
      <w:r w:rsidR="00815E94">
        <w:t xml:space="preserve"> od stane dužnika u iznosu od 2.196,28 kn i to po snovi prijavljenih kamata, </w:t>
      </w:r>
      <w:r w:rsidR="00883EF4">
        <w:t xml:space="preserve"> pa se smatra utvrđenom u iznosu od </w:t>
      </w:r>
      <w:r w:rsidR="00815E94">
        <w:t>31.268,75</w:t>
      </w:r>
      <w:r>
        <w:t xml:space="preserve"> </w:t>
      </w:r>
      <w:r w:rsidR="00883EF4">
        <w:t xml:space="preserve"> kune.</w:t>
      </w:r>
    </w:p>
    <w:p w:rsidRDefault="00883EF4" w:rsidP="00883EF4" w:rsidR="00883EF4" w:rsidRPr="00B445F7">
      <w:pPr>
        <w:pStyle w:val="Odlomakpopisa"/>
        <w:numPr>
          <w:ilvl w:val="0"/>
          <w:numId w:val="1"/>
        </w:numPr>
      </w:pPr>
      <w:r>
        <w:t xml:space="preserve"> </w:t>
      </w:r>
      <w:r w:rsidR="00113B32">
        <w:t>AIR TRACTOR d.o.o., OIB: 37414479901. Tražbina prijavljena u iznosu od 137.374,00 kuna. Tražbina u prijavljenom iznosu</w:t>
      </w:r>
      <w:r w:rsidR="00815E94">
        <w:t xml:space="preserve"> u cijelosti osporena od strane dužnika, jer da se o prijavljenoj tražbini vodi sudski postupak,</w:t>
      </w:r>
      <w:r w:rsidR="00113B32">
        <w:t xml:space="preserve"> pa se smatra utvrđenom u iznosu od </w:t>
      </w:r>
      <w:r w:rsidR="00815E94">
        <w:t>0</w:t>
      </w:r>
      <w:r w:rsidR="00113B32">
        <w:t xml:space="preserve"> kune.</w:t>
      </w:r>
    </w:p>
    <w:p w:rsidRDefault="00113B32" w:rsidP="00883EF4" w:rsidR="00883EF4" w:rsidRPr="007E5783">
      <w:pPr>
        <w:pStyle w:val="Odlomakpopisa"/>
        <w:numPr>
          <w:ilvl w:val="0"/>
          <w:numId w:val="1"/>
        </w:numPr>
      </w:pPr>
      <w:r>
        <w:t>ALCA ZAGREB</w:t>
      </w:r>
      <w:r w:rsidR="00883EF4">
        <w:t xml:space="preserve"> d.o.o., OIB: </w:t>
      </w:r>
      <w:r>
        <w:t>58353015102</w:t>
      </w:r>
      <w:r w:rsidR="00883EF4">
        <w:t xml:space="preserve">. Tražbina prijavljena u iznosu od </w:t>
      </w:r>
      <w:r w:rsidR="00051CE0">
        <w:t>23.313,76</w:t>
      </w:r>
      <w:r w:rsidR="00883EF4">
        <w:t xml:space="preserve"> kuna. Tražbina u prijavljenom iznosu nije osporena pa se smatra utvrđenom u iznosu od </w:t>
      </w:r>
      <w:r w:rsidR="00051CE0">
        <w:t>23.313,76</w:t>
      </w:r>
      <w:r w:rsidR="00EE1B26">
        <w:t xml:space="preserve"> </w:t>
      </w:r>
      <w:r w:rsidR="00883EF4">
        <w:t>kune.</w:t>
      </w:r>
    </w:p>
    <w:p w:rsidRDefault="00EE1B26" w:rsidP="00883EF4" w:rsidR="00883EF4" w:rsidRPr="007E5783">
      <w:pPr>
        <w:pStyle w:val="Odlomakpopisa"/>
        <w:numPr>
          <w:ilvl w:val="0"/>
          <w:numId w:val="1"/>
        </w:numPr>
      </w:pPr>
      <w:r>
        <w:t>AMADEUS</w:t>
      </w:r>
      <w:r w:rsidR="00883EF4">
        <w:t xml:space="preserve"> d.o.o., OIB: </w:t>
      </w:r>
      <w:r>
        <w:t>05082888736</w:t>
      </w:r>
      <w:r w:rsidR="00883EF4">
        <w:t>. Tražbina prijavljena u iznosu od 1</w:t>
      </w:r>
      <w:r>
        <w:t>6</w:t>
      </w:r>
      <w:r w:rsidR="00B445F7">
        <w:t>.</w:t>
      </w:r>
      <w:r>
        <w:t>879,39</w:t>
      </w:r>
      <w:r w:rsidR="00883EF4">
        <w:t xml:space="preserve"> kuna. Tražbina u prijavljenom iznosu nije osporena pa se smatra utvrđenom u iznosu od </w:t>
      </w:r>
      <w:r>
        <w:t xml:space="preserve">16.,879,39 </w:t>
      </w:r>
      <w:r w:rsidR="00883EF4">
        <w:t>kune.</w:t>
      </w:r>
    </w:p>
    <w:p w:rsidRDefault="00EE1B26" w:rsidP="00883EF4" w:rsidR="00883EF4" w:rsidRPr="007E5783">
      <w:pPr>
        <w:pStyle w:val="Odlomakpopisa"/>
        <w:numPr>
          <w:ilvl w:val="0"/>
          <w:numId w:val="1"/>
        </w:numPr>
      </w:pPr>
      <w:r>
        <w:t>AMATORI traghetti e vacanze</w:t>
      </w:r>
      <w:r w:rsidR="00883EF4">
        <w:t xml:space="preserve">, OIB: . Tražbina prijavljena u iznosu od </w:t>
      </w:r>
      <w:r>
        <w:t>3.293,61</w:t>
      </w:r>
      <w:r w:rsidR="00883EF4">
        <w:t xml:space="preserve"> kuna. Tražbina u prijavljenom iznosu nije osporena pa se smatra utvrđenom u iznosu od </w:t>
      </w:r>
      <w:r>
        <w:t xml:space="preserve">3.293,61 </w:t>
      </w:r>
      <w:r w:rsidR="00883EF4">
        <w:t>kune.</w:t>
      </w:r>
    </w:p>
    <w:p w:rsidRDefault="00EE1B26" w:rsidP="00815E94" w:rsidR="00815E94">
      <w:pPr>
        <w:pStyle w:val="Odlomakpopisa"/>
        <w:numPr>
          <w:ilvl w:val="0"/>
          <w:numId w:val="1"/>
        </w:numPr>
      </w:pPr>
      <w:r>
        <w:t>ANADA d.o.o., OIB: 61280491641. Tražbina prijavljena u iznosu od 1.128,75 kuna. Tražbina u prijavljenom iznosu nije osporena pa se smatra utvrđenom u iznosu od 1.128,75  kune.</w:t>
      </w:r>
    </w:p>
    <w:p w:rsidRDefault="00F4358F" w:rsidP="00EE1B26" w:rsidR="00EE1B26">
      <w:pPr>
        <w:pStyle w:val="Odlomakpopisa"/>
        <w:numPr>
          <w:ilvl w:val="0"/>
          <w:numId w:val="1"/>
        </w:numPr>
      </w:pPr>
      <w:r>
        <w:t>ANŽE VALJEVEC s.p.</w:t>
      </w:r>
      <w:r w:rsidR="00EE1B26">
        <w:t>, OIB:</w:t>
      </w:r>
      <w:r>
        <w:t xml:space="preserve"> </w:t>
      </w:r>
      <w:r w:rsidR="00EE1B26">
        <w:t xml:space="preserve">. Tražbina prijavljena u iznosu od </w:t>
      </w:r>
      <w:r>
        <w:t xml:space="preserve">62.592,84 </w:t>
      </w:r>
      <w:r w:rsidR="00EE1B26">
        <w:t>kuna. Tražbina osporena</w:t>
      </w:r>
      <w:r w:rsidR="00815E94">
        <w:t xml:space="preserve"> od strane dužnika u iznosu od 4.636,50 kn, po osnovi prijavljenih kamata,</w:t>
      </w:r>
      <w:r w:rsidR="00EE1B26">
        <w:t xml:space="preserve"> pa se smatra utvrđenom u iznosu od </w:t>
      </w:r>
      <w:r w:rsidR="00815E94">
        <w:t>57.956,34</w:t>
      </w:r>
      <w:r>
        <w:t xml:space="preserve"> </w:t>
      </w:r>
      <w:r w:rsidR="00EE1B26">
        <w:t>kune.</w:t>
      </w:r>
    </w:p>
    <w:p w:rsidRDefault="00F4358F" w:rsidP="00EE1B26" w:rsidR="00EE1B26">
      <w:pPr>
        <w:pStyle w:val="Odlomakpopisa"/>
        <w:numPr>
          <w:ilvl w:val="0"/>
          <w:numId w:val="1"/>
        </w:numPr>
      </w:pPr>
      <w:r>
        <w:t>APL MEDIA Ltd.</w:t>
      </w:r>
      <w:r w:rsidR="00EE1B26">
        <w:t xml:space="preserve">, OIB: . Tražbina prijavljena u iznosu od </w:t>
      </w:r>
      <w:r>
        <w:t>76.295,62</w:t>
      </w:r>
      <w:r w:rsidR="00EE1B26">
        <w:t xml:space="preserve"> kuna. Tražbina u prijavljenom iznosu nije osporena pa se smatra utvrđenom u iznosu od </w:t>
      </w:r>
      <w:r>
        <w:t xml:space="preserve">76.295,62 </w:t>
      </w:r>
      <w:r w:rsidR="00EE1B26">
        <w:t>kune.</w:t>
      </w:r>
    </w:p>
    <w:p w:rsidRDefault="00F4358F" w:rsidP="00EE1B26" w:rsidR="00EE1B26">
      <w:pPr>
        <w:pStyle w:val="Odlomakpopisa"/>
        <w:numPr>
          <w:ilvl w:val="0"/>
          <w:numId w:val="1"/>
        </w:numPr>
      </w:pPr>
      <w:r>
        <w:t>APS AVIATION PARTS SERVICE GMBH</w:t>
      </w:r>
      <w:r w:rsidR="00EE1B26">
        <w:t xml:space="preserve">, OIB: . Tražbina prijavljena u iznosu od </w:t>
      </w:r>
      <w:r>
        <w:t>288.555,55</w:t>
      </w:r>
      <w:r w:rsidR="00EE1B26">
        <w:t xml:space="preserve"> kuna. Tražbina osporena</w:t>
      </w:r>
      <w:r w:rsidR="00815E94">
        <w:t xml:space="preserve"> od strane dužniku u iznosu od 162.074,63 kn, po osnovi prijavljenih računa i kamata, </w:t>
      </w:r>
      <w:r w:rsidR="00EE1B26">
        <w:t xml:space="preserve">pa se smatra utvrđenom u iznosu od </w:t>
      </w:r>
      <w:r w:rsidR="00563E89">
        <w:t>126.480,92</w:t>
      </w:r>
      <w:r>
        <w:t xml:space="preserve"> </w:t>
      </w:r>
      <w:r w:rsidR="00EE1B26">
        <w:t xml:space="preserve"> kune.</w:t>
      </w:r>
    </w:p>
    <w:p w:rsidRDefault="00F4358F" w:rsidP="00EE1B26" w:rsidR="00EE1B26">
      <w:pPr>
        <w:pStyle w:val="Odlomakpopisa"/>
        <w:numPr>
          <w:ilvl w:val="0"/>
          <w:numId w:val="1"/>
        </w:numPr>
      </w:pPr>
      <w:r>
        <w:t>AQUA NATURA</w:t>
      </w:r>
      <w:r w:rsidR="00EE1B26">
        <w:t xml:space="preserve"> d.o.o., OIB: </w:t>
      </w:r>
      <w:r w:rsidR="00764D3D">
        <w:t>76238467913</w:t>
      </w:r>
      <w:r w:rsidR="00EE1B26">
        <w:t xml:space="preserve">. Tražbina prijavljena u iznosu od </w:t>
      </w:r>
      <w:r w:rsidR="00764D3D">
        <w:t>495,00</w:t>
      </w:r>
      <w:r w:rsidR="00EE1B26">
        <w:t xml:space="preserve"> kuna. Tražbina u prijavljenom iznosu nije osporena pa se smatra utvrđenom u iznosu od </w:t>
      </w:r>
      <w:r w:rsidR="00764D3D">
        <w:t xml:space="preserve">495,00 </w:t>
      </w:r>
      <w:r w:rsidR="00EE1B26">
        <w:t>kune.</w:t>
      </w:r>
    </w:p>
    <w:p w:rsidRDefault="00764D3D" w:rsidP="00EE1B26" w:rsidR="00EE1B26">
      <w:pPr>
        <w:pStyle w:val="Odlomakpopisa"/>
        <w:numPr>
          <w:ilvl w:val="0"/>
          <w:numId w:val="1"/>
        </w:numPr>
      </w:pPr>
      <w:r>
        <w:t>AS METAL</w:t>
      </w:r>
      <w:r w:rsidR="00EE1B26">
        <w:t xml:space="preserve"> d.o.o., OIB: </w:t>
      </w:r>
      <w:r>
        <w:t>03426152011</w:t>
      </w:r>
      <w:r w:rsidR="00EE1B26">
        <w:t xml:space="preserve">. Tražbina prijavljena u iznosu od </w:t>
      </w:r>
      <w:r>
        <w:t>18.323,95</w:t>
      </w:r>
      <w:r w:rsidR="00EE1B26">
        <w:t xml:space="preserve"> kuna. Tražbina u prijavljenom iznosu</w:t>
      </w:r>
      <w:r w:rsidR="00563E89">
        <w:t xml:space="preserve"> u cijelosti</w:t>
      </w:r>
      <w:r w:rsidR="00EE1B26">
        <w:t xml:space="preserve"> osporena </w:t>
      </w:r>
      <w:r w:rsidR="00563E89">
        <w:t xml:space="preserve">od strane dužnika, jer da se o prijavljenoj tražbini vodi sudski postupak, </w:t>
      </w:r>
      <w:r w:rsidR="00EE1B26">
        <w:t xml:space="preserve">pa se smatra utvrđenom u iznosu od </w:t>
      </w:r>
      <w:r w:rsidR="00563E89">
        <w:t>0</w:t>
      </w:r>
      <w:r>
        <w:t xml:space="preserve"> </w:t>
      </w:r>
      <w:r w:rsidR="00EE1B26">
        <w:t>kune.</w:t>
      </w:r>
    </w:p>
    <w:p w:rsidRDefault="00764D3D" w:rsidP="00EE1B26" w:rsidR="00EE1B26">
      <w:pPr>
        <w:pStyle w:val="Odlomakpopisa"/>
        <w:numPr>
          <w:ilvl w:val="0"/>
          <w:numId w:val="1"/>
        </w:numPr>
      </w:pPr>
      <w:r>
        <w:t>ASENATH LTD</w:t>
      </w:r>
      <w:r w:rsidR="00EE1B26">
        <w:t>, OIB:</w:t>
      </w:r>
      <w:r>
        <w:t xml:space="preserve"> </w:t>
      </w:r>
      <w:r w:rsidR="00EE1B26">
        <w:t xml:space="preserve">. Tražbina prijavljena u iznosu od </w:t>
      </w:r>
      <w:r>
        <w:t>22.054,15</w:t>
      </w:r>
      <w:r w:rsidR="00EE1B26">
        <w:t xml:space="preserve"> kuna. Tražbina u prijavljenom iznosu nije osporena pa se smatra utvrđenom u iznosu od </w:t>
      </w:r>
      <w:r>
        <w:t xml:space="preserve">22.054,15 </w:t>
      </w:r>
      <w:r w:rsidR="00EE1B26">
        <w:t xml:space="preserve"> kune.</w:t>
      </w:r>
    </w:p>
    <w:p w:rsidRDefault="00764D3D" w:rsidP="00EE1B26" w:rsidR="00EE1B26">
      <w:pPr>
        <w:pStyle w:val="Odlomakpopisa"/>
        <w:numPr>
          <w:ilvl w:val="0"/>
          <w:numId w:val="1"/>
        </w:numPr>
      </w:pPr>
      <w:r>
        <w:t>ACHLEY</w:t>
      </w:r>
      <w:r w:rsidR="00EE1B26">
        <w:t xml:space="preserve"> </w:t>
      </w:r>
      <w:r>
        <w:t>COLBURN PRODUCTIONS</w:t>
      </w:r>
      <w:r w:rsidR="00EE1B26">
        <w:t>, OIB: . Tražbina prijavljena u iznosu od 1</w:t>
      </w:r>
      <w:r>
        <w:t>4.984,29</w:t>
      </w:r>
      <w:r w:rsidR="00EE1B26">
        <w:t xml:space="preserve"> kuna. Tražbina u prijavljenom iznosu nije osporena pa se smatra utvrđenom u iznosu od </w:t>
      </w:r>
      <w:r>
        <w:t xml:space="preserve">14.984,29 </w:t>
      </w:r>
      <w:r w:rsidR="00EE1B26">
        <w:t>kune.</w:t>
      </w:r>
    </w:p>
    <w:p w:rsidRDefault="00764D3D" w:rsidP="00EE1B26" w:rsidR="00EE1B26">
      <w:pPr>
        <w:pStyle w:val="Odlomakpopisa"/>
        <w:numPr>
          <w:ilvl w:val="0"/>
          <w:numId w:val="1"/>
        </w:numPr>
      </w:pPr>
      <w:r>
        <w:t>ATLANTA Co.</w:t>
      </w:r>
      <w:r w:rsidR="00EE1B26">
        <w:t xml:space="preserve"> d.o.o., OIB: </w:t>
      </w:r>
      <w:r>
        <w:t>80412859819</w:t>
      </w:r>
      <w:r w:rsidR="00EE1B26">
        <w:t xml:space="preserve">. Tražbina prijavljena u iznosu od </w:t>
      </w:r>
      <w:r>
        <w:t>4.088,25</w:t>
      </w:r>
      <w:r w:rsidR="00EE1B26">
        <w:t xml:space="preserve"> kuna. Tražbina u prijavljenom iznosu nije osporena pa se smatra utvrđenom u iznosu od </w:t>
      </w:r>
      <w:r>
        <w:t>4.088,25</w:t>
      </w:r>
      <w:r w:rsidR="00EE1B26">
        <w:t xml:space="preserve"> kune.</w:t>
      </w:r>
    </w:p>
    <w:p w:rsidRDefault="00EE1B26" w:rsidP="00EE1B26" w:rsidR="00EE1B26">
      <w:pPr>
        <w:pStyle w:val="Odlomakpopisa"/>
        <w:numPr>
          <w:ilvl w:val="0"/>
          <w:numId w:val="1"/>
        </w:numPr>
      </w:pPr>
      <w:r>
        <w:t>A</w:t>
      </w:r>
      <w:r w:rsidR="00764D3D">
        <w:t>UTO ANTONIO</w:t>
      </w:r>
      <w:r>
        <w:t xml:space="preserve"> d.o.o., OIB: </w:t>
      </w:r>
      <w:r w:rsidR="00764D3D">
        <w:t>64641553504</w:t>
      </w:r>
      <w:r>
        <w:t xml:space="preserve">. Tražbina prijavljena u iznosu od </w:t>
      </w:r>
      <w:r w:rsidR="002217A8">
        <w:t>3.242,75</w:t>
      </w:r>
      <w:r>
        <w:t xml:space="preserve"> kuna. Tražbina u prijavljenom iznosu nije osporena pa se smatra utvrđenom u iznosu od </w:t>
      </w:r>
      <w:r w:rsidR="002217A8">
        <w:t xml:space="preserve">3.242,75 </w:t>
      </w:r>
      <w:r w:rsidR="00764D3D">
        <w:t xml:space="preserve"> </w:t>
      </w:r>
      <w:r>
        <w:t>kune.</w:t>
      </w:r>
    </w:p>
    <w:p w:rsidRDefault="00EE1B26" w:rsidP="00EE1B26" w:rsidR="00EE1B26">
      <w:pPr>
        <w:pStyle w:val="Odlomakpopisa"/>
        <w:numPr>
          <w:ilvl w:val="0"/>
          <w:numId w:val="1"/>
        </w:numPr>
      </w:pPr>
      <w:r>
        <w:t>A</w:t>
      </w:r>
      <w:r w:rsidR="00764D3D">
        <w:t xml:space="preserve">VIATION PARTS SERVICE </w:t>
      </w:r>
      <w:r w:rsidR="007F1D1D">
        <w:t>GMBH</w:t>
      </w:r>
      <w:r>
        <w:t xml:space="preserve">, OIB: . Tražbina prijavljena u iznosu od </w:t>
      </w:r>
      <w:r w:rsidR="002217A8">
        <w:t>125.680,49</w:t>
      </w:r>
      <w:r>
        <w:t xml:space="preserve"> kuna. Tražbina u prijavljenom iznosu nije osporena pa se smatra utvrđenom u iznosu od </w:t>
      </w:r>
      <w:r w:rsidR="002217A8">
        <w:t xml:space="preserve">125.680,49 </w:t>
      </w:r>
      <w:r w:rsidR="007F1D1D">
        <w:t xml:space="preserve"> </w:t>
      </w:r>
      <w:r>
        <w:t>kune.</w:t>
      </w:r>
    </w:p>
    <w:p w:rsidRDefault="007F1D1D" w:rsidP="00EE1B26" w:rsidR="00EE1B26">
      <w:pPr>
        <w:pStyle w:val="Odlomakpopisa"/>
        <w:numPr>
          <w:ilvl w:val="0"/>
          <w:numId w:val="1"/>
        </w:numPr>
      </w:pPr>
      <w:r>
        <w:t>AVINET Pty Ltd</w:t>
      </w:r>
      <w:r w:rsidR="00EE1B26">
        <w:t xml:space="preserve">, OIB: </w:t>
      </w:r>
      <w:r>
        <w:t xml:space="preserve"> </w:t>
      </w:r>
      <w:r w:rsidR="00EE1B26">
        <w:t xml:space="preserve">. Tražbina prijavljena u iznosu od </w:t>
      </w:r>
      <w:r w:rsidR="002217A8">
        <w:t>9.546,38</w:t>
      </w:r>
      <w:r w:rsidR="00EE1B26">
        <w:t xml:space="preserve"> kuna. Tražbina u prijavljenom iznosu nije osporena pa se smatra utvrđenom u iznosu od </w:t>
      </w:r>
      <w:r w:rsidR="002217A8">
        <w:t xml:space="preserve">9.546,38 </w:t>
      </w:r>
      <w:r>
        <w:t xml:space="preserve">      </w:t>
      </w:r>
      <w:r w:rsidR="00EE1B26">
        <w:t>kune.</w:t>
      </w:r>
    </w:p>
    <w:p w:rsidRDefault="00EE1B26" w:rsidP="00EE1B26" w:rsidR="00EE1B26">
      <w:pPr>
        <w:pStyle w:val="Odlomakpopisa"/>
        <w:numPr>
          <w:ilvl w:val="0"/>
          <w:numId w:val="1"/>
        </w:numPr>
      </w:pPr>
      <w:r>
        <w:t>A</w:t>
      </w:r>
      <w:r w:rsidR="007F1D1D">
        <w:t>VIO GRUPA</w:t>
      </w:r>
      <w:r>
        <w:t xml:space="preserve"> d.o.o., OIB: </w:t>
      </w:r>
      <w:r w:rsidR="007F1D1D">
        <w:t>46392059754</w:t>
      </w:r>
      <w:r>
        <w:t xml:space="preserve">. Tražbina prijavljena u iznosu od </w:t>
      </w:r>
      <w:r w:rsidR="002217A8">
        <w:t xml:space="preserve">83.094,53 </w:t>
      </w:r>
      <w:r>
        <w:t xml:space="preserve"> kuna. Tražbina u prijavljenom iznosu nije osporena pa se smatra utvrđenom u iznosu od </w:t>
      </w:r>
      <w:r w:rsidR="002217A8">
        <w:t xml:space="preserve">83.094,53 </w:t>
      </w:r>
      <w:r>
        <w:t>kune.</w:t>
      </w:r>
    </w:p>
    <w:p w:rsidRDefault="007F1D1D" w:rsidP="00EE1B26" w:rsidR="00EE1B26">
      <w:pPr>
        <w:pStyle w:val="Odlomakpopisa"/>
        <w:numPr>
          <w:ilvl w:val="0"/>
          <w:numId w:val="1"/>
        </w:numPr>
      </w:pPr>
      <w:r>
        <w:t>B1 PLAKATI</w:t>
      </w:r>
      <w:r w:rsidR="00EE1B26">
        <w:t xml:space="preserve"> d.o.o., OIB: </w:t>
      </w:r>
      <w:r>
        <w:t>52846567786</w:t>
      </w:r>
      <w:r w:rsidR="00EE1B26">
        <w:t xml:space="preserve">. Tražbina prijavljena u iznosu </w:t>
      </w:r>
      <w:r w:rsidR="002217A8">
        <w:t xml:space="preserve">13.447,32 </w:t>
      </w:r>
      <w:r w:rsidR="00EE1B26">
        <w:t xml:space="preserve">od kuna. Tražbina u prijavljenom iznosu nije osporena pa se smatra utvrđenom u iznosu od </w:t>
      </w:r>
      <w:r w:rsidR="002217A8">
        <w:t xml:space="preserve">13.447,32 </w:t>
      </w:r>
      <w:r>
        <w:t xml:space="preserve"> </w:t>
      </w:r>
      <w:r w:rsidR="00EE1B26">
        <w:t>kune.</w:t>
      </w:r>
    </w:p>
    <w:p w:rsidRDefault="007F1D1D" w:rsidP="00EE1B26" w:rsidR="00EE1B26">
      <w:pPr>
        <w:pStyle w:val="Odlomakpopisa"/>
        <w:numPr>
          <w:ilvl w:val="0"/>
          <w:numId w:val="1"/>
        </w:numPr>
      </w:pPr>
      <w:r>
        <w:t>BABIĆ PEKARA</w:t>
      </w:r>
      <w:r w:rsidR="00EE1B26">
        <w:t xml:space="preserve"> d.o.o., OIB: </w:t>
      </w:r>
      <w:r>
        <w:t>59369289798</w:t>
      </w:r>
      <w:r w:rsidR="00EE1B26">
        <w:t xml:space="preserve">. Tražbina prijavljena u iznosu od </w:t>
      </w:r>
      <w:r w:rsidR="002217A8">
        <w:t xml:space="preserve">473,82 </w:t>
      </w:r>
      <w:r w:rsidR="00EE1B26">
        <w:t xml:space="preserve">kuna. Tražbina u prijavljenom iznosu nije osporena pa se smatra utvrđenom u iznosu od </w:t>
      </w:r>
      <w:r w:rsidR="002217A8">
        <w:t xml:space="preserve">473,82 </w:t>
      </w:r>
      <w:r>
        <w:t xml:space="preserve"> </w:t>
      </w:r>
      <w:r w:rsidR="00EE1B26">
        <w:t>kune.</w:t>
      </w:r>
    </w:p>
    <w:p w:rsidRDefault="007F1D1D" w:rsidP="00EE1B26" w:rsidR="00EE1B26">
      <w:pPr>
        <w:pStyle w:val="Odlomakpopisa"/>
        <w:numPr>
          <w:ilvl w:val="0"/>
          <w:numId w:val="1"/>
        </w:numPr>
      </w:pPr>
      <w:r>
        <w:t>DARKO BALTA</w:t>
      </w:r>
      <w:r w:rsidR="00EE1B26">
        <w:t xml:space="preserve">, OIB: </w:t>
      </w:r>
      <w:r>
        <w:t>14959527514</w:t>
      </w:r>
      <w:r w:rsidR="00EE1B26">
        <w:t xml:space="preserve">. Tražbina prijavljena u iznosu od </w:t>
      </w:r>
      <w:r w:rsidR="00D84F21">
        <w:t xml:space="preserve">1.200,00 </w:t>
      </w:r>
      <w:r w:rsidR="00EE1B26">
        <w:t xml:space="preserve">kuna. Tražbina u prijavljenom iznosu nije osporena pa se smatra utvrđenom u iznosu od </w:t>
      </w:r>
      <w:r w:rsidR="00D84F21">
        <w:t xml:space="preserve">1.200,00 </w:t>
      </w:r>
      <w:r w:rsidR="00EE1B26">
        <w:t>kune.</w:t>
      </w:r>
    </w:p>
    <w:p w:rsidRDefault="002217A8" w:rsidP="00EE1B26" w:rsidR="00EE1B26">
      <w:pPr>
        <w:pStyle w:val="Odlomakpopisa"/>
        <w:numPr>
          <w:ilvl w:val="0"/>
          <w:numId w:val="1"/>
        </w:numPr>
      </w:pPr>
      <w:r>
        <w:t>OBRT ZA MARKETING "KRATKI REZ" vl. ANTE BIBIĆ</w:t>
      </w:r>
      <w:r w:rsidR="00EE1B26">
        <w:t xml:space="preserve">, OIB: </w:t>
      </w:r>
      <w:r>
        <w:t>32577731403</w:t>
      </w:r>
      <w:r w:rsidR="00EE1B26">
        <w:t>. Tražbina prijavljena u iznosu od</w:t>
      </w:r>
      <w:r w:rsidR="00D84F21">
        <w:t xml:space="preserve"> 15.000,00 </w:t>
      </w:r>
      <w:r w:rsidR="00EE1B26">
        <w:t xml:space="preserve">  kuna. Tražbina u prijavljenom iznosu nije osporena pa se smatra utvrđenom u iznosu od </w:t>
      </w:r>
      <w:r w:rsidR="00D84F21">
        <w:t xml:space="preserve">15.000,00 </w:t>
      </w:r>
      <w:r>
        <w:t xml:space="preserve"> </w:t>
      </w:r>
      <w:r w:rsidR="00EE1B26">
        <w:t>kune.</w:t>
      </w:r>
    </w:p>
    <w:p w:rsidRDefault="003320E5" w:rsidP="00EE1B26" w:rsidR="00EE1B26">
      <w:pPr>
        <w:pStyle w:val="Odlomakpopisa"/>
        <w:numPr>
          <w:ilvl w:val="0"/>
          <w:numId w:val="1"/>
        </w:numPr>
      </w:pPr>
      <w:r>
        <w:t>J</w:t>
      </w:r>
      <w:r w:rsidR="002217A8">
        <w:t>AVNI BILJEŽNIK ŽELJANA BIUK</w:t>
      </w:r>
      <w:r w:rsidR="00EE1B26">
        <w:t xml:space="preserve">, OIB: </w:t>
      </w:r>
      <w:r w:rsidR="002217A8">
        <w:t>29384376197</w:t>
      </w:r>
      <w:r w:rsidR="00EE1B26">
        <w:t xml:space="preserve">. Tražbina prijavljena u iznosu od </w:t>
      </w:r>
      <w:r w:rsidR="00D84F21">
        <w:t>301,25</w:t>
      </w:r>
      <w:r w:rsidR="00EE1B26">
        <w:t xml:space="preserve"> kuna. Tražbina u prijavljenom iznosu nije osporena pa se smatra utvrđenom u iznosu od </w:t>
      </w:r>
      <w:r w:rsidR="00D84F21">
        <w:t xml:space="preserve">301,25 </w:t>
      </w:r>
      <w:r w:rsidR="002217A8">
        <w:t xml:space="preserve"> </w:t>
      </w:r>
      <w:r w:rsidR="00EE1B26">
        <w:t xml:space="preserve"> kune.</w:t>
      </w:r>
    </w:p>
    <w:p w:rsidRDefault="00A15A7B" w:rsidP="00EE1B26" w:rsidR="00EE1B26">
      <w:pPr>
        <w:pStyle w:val="Odlomakpopisa"/>
        <w:numPr>
          <w:ilvl w:val="0"/>
          <w:numId w:val="1"/>
        </w:numPr>
      </w:pPr>
      <w:r>
        <w:t>BLIZANAC</w:t>
      </w:r>
      <w:r w:rsidR="00EE1B26">
        <w:t xml:space="preserve"> d.o.o., OIB: </w:t>
      </w:r>
      <w:r>
        <w:t>29384376197</w:t>
      </w:r>
      <w:r w:rsidR="00EE1B26">
        <w:t xml:space="preserve">. Tražbina prijavljena u iznosu od </w:t>
      </w:r>
      <w:r>
        <w:t>6.093,75</w:t>
      </w:r>
      <w:r w:rsidR="00EE1B26">
        <w:t xml:space="preserve"> kuna. Tražbina u prijavljenom iznosu nije osporena pa se smatra utvrđenom u iznosu od </w:t>
      </w:r>
      <w:r>
        <w:t xml:space="preserve">6.093,75 </w:t>
      </w:r>
      <w:r w:rsidR="00EE1B26">
        <w:t xml:space="preserve"> kune.</w:t>
      </w:r>
    </w:p>
    <w:p w:rsidRDefault="00A15A7B" w:rsidP="00EE1B26" w:rsidR="00EE1B26">
      <w:pPr>
        <w:pStyle w:val="Odlomakpopisa"/>
        <w:numPr>
          <w:ilvl w:val="0"/>
          <w:numId w:val="1"/>
        </w:numPr>
      </w:pPr>
      <w:r>
        <w:t>BOTO</w:t>
      </w:r>
      <w:r w:rsidR="00EE1B26">
        <w:t xml:space="preserve"> d.o.o., OIB:</w:t>
      </w:r>
      <w:r>
        <w:t xml:space="preserve"> </w:t>
      </w:r>
      <w:r w:rsidR="00EE1B26">
        <w:t xml:space="preserve">. Tražbina prijavljena u iznosu od </w:t>
      </w:r>
      <w:r>
        <w:t>62.950,70</w:t>
      </w:r>
      <w:r w:rsidR="00EE1B26">
        <w:t xml:space="preserve"> kuna. Tražbina u prijavljenom iznosu nije osporena pa se smatra utvrđenom u iznosu od </w:t>
      </w:r>
      <w:r>
        <w:t xml:space="preserve">62.950,70 </w:t>
      </w:r>
      <w:r w:rsidR="00EE1B26">
        <w:t xml:space="preserve"> kune.</w:t>
      </w:r>
    </w:p>
    <w:p w:rsidRDefault="002C26F0" w:rsidP="00EE1B26" w:rsidR="00EE1B26">
      <w:pPr>
        <w:pStyle w:val="Odlomakpopisa"/>
        <w:numPr>
          <w:ilvl w:val="0"/>
          <w:numId w:val="1"/>
        </w:numPr>
      </w:pPr>
      <w:r>
        <w:t>CENTAR AUTO</w:t>
      </w:r>
      <w:r w:rsidR="00EE1B26">
        <w:t xml:space="preserve"> d.o.o., OIB: </w:t>
      </w:r>
      <w:r>
        <w:t>67854403661</w:t>
      </w:r>
      <w:r w:rsidR="00EE1B26">
        <w:t xml:space="preserve">. Tražbina prijavljena u iznosu od </w:t>
      </w:r>
      <w:r w:rsidR="00563E89">
        <w:t>194.564,61</w:t>
      </w:r>
      <w:r w:rsidR="00EE1B26">
        <w:t xml:space="preserve"> kuna. Tražbina osporena </w:t>
      </w:r>
      <w:r w:rsidR="00563E89">
        <w:t xml:space="preserve"> od strane dužnika u iznosu od 90.931,50 kn, po osnovi prijavljenih računa i kamata, </w:t>
      </w:r>
      <w:r w:rsidR="00EE1B26">
        <w:t xml:space="preserve">pa se smatra utvrđenom u iznosu od </w:t>
      </w:r>
      <w:r>
        <w:t>1</w:t>
      </w:r>
      <w:r w:rsidR="00563E89">
        <w:t>03.633,11</w:t>
      </w:r>
      <w:r>
        <w:t xml:space="preserve"> </w:t>
      </w:r>
      <w:r w:rsidR="00EE1B26">
        <w:t xml:space="preserve"> kune.</w:t>
      </w:r>
    </w:p>
    <w:p w:rsidRDefault="002C26F0" w:rsidP="00EE1B26" w:rsidR="00EE1B26">
      <w:pPr>
        <w:pStyle w:val="Odlomakpopisa"/>
        <w:numPr>
          <w:ilvl w:val="0"/>
          <w:numId w:val="1"/>
        </w:numPr>
      </w:pPr>
      <w:r>
        <w:t>CIAN</w:t>
      </w:r>
      <w:r w:rsidR="00EE1B26">
        <w:t xml:space="preserve"> d.o.o., OIB: </w:t>
      </w:r>
      <w:r>
        <w:t>04201603871</w:t>
      </w:r>
      <w:r w:rsidR="00EE1B26">
        <w:t xml:space="preserve">. Tražbina prijavljena u iznosu od </w:t>
      </w:r>
      <w:r>
        <w:t>2.450,00</w:t>
      </w:r>
      <w:r w:rsidR="00EE1B26">
        <w:t xml:space="preserve"> kuna. Tražbina u prijavljenom iznosu nije osporena pa se smatra utvrđenom u iznosu od </w:t>
      </w:r>
      <w:r>
        <w:t xml:space="preserve">2.450,00 </w:t>
      </w:r>
      <w:r w:rsidR="00EE1B26">
        <w:t>kune.</w:t>
      </w:r>
    </w:p>
    <w:p w:rsidRDefault="002C26F0" w:rsidP="00EE1B26" w:rsidR="00EE1B26">
      <w:pPr>
        <w:pStyle w:val="Odlomakpopisa"/>
        <w:numPr>
          <w:ilvl w:val="0"/>
          <w:numId w:val="1"/>
        </w:numPr>
      </w:pPr>
      <w:r>
        <w:t>CONCORDE sri</w:t>
      </w:r>
      <w:r w:rsidR="00EE1B26">
        <w:t xml:space="preserve">, OIB: </w:t>
      </w:r>
      <w:r>
        <w:t xml:space="preserve">     </w:t>
      </w:r>
      <w:r w:rsidR="00EE1B26">
        <w:t xml:space="preserve">. Tražbina prijavljena u iznosu od </w:t>
      </w:r>
      <w:r>
        <w:t>1.271,10</w:t>
      </w:r>
      <w:r w:rsidR="00EE1B26">
        <w:t xml:space="preserve"> kuna. Tražbina u prijavljenom iznosu nije osporena pa se smatra utvrđenom u iznosu od </w:t>
      </w:r>
      <w:r>
        <w:t xml:space="preserve">1.271,10 </w:t>
      </w:r>
      <w:r w:rsidR="00EE1B26">
        <w:t xml:space="preserve"> kune.</w:t>
      </w:r>
    </w:p>
    <w:p w:rsidRDefault="002C26F0" w:rsidP="00EE1B26" w:rsidR="00EE1B26">
      <w:pPr>
        <w:pStyle w:val="Odlomakpopisa"/>
        <w:numPr>
          <w:ilvl w:val="0"/>
          <w:numId w:val="1"/>
        </w:numPr>
      </w:pPr>
      <w:r>
        <w:t>CROATIA AIRLIENS</w:t>
      </w:r>
      <w:r w:rsidR="00EE1B26">
        <w:t xml:space="preserve"> d.</w:t>
      </w:r>
      <w:r>
        <w:t>d</w:t>
      </w:r>
      <w:r w:rsidR="00EE1B26">
        <w:t xml:space="preserve">., OIB: </w:t>
      </w:r>
      <w:r>
        <w:t>24640993045</w:t>
      </w:r>
      <w:r w:rsidR="00EE1B26">
        <w:t xml:space="preserve">. Tražbina prijavljena u iznosu od </w:t>
      </w:r>
      <w:r>
        <w:t xml:space="preserve">7.709,86 </w:t>
      </w:r>
      <w:r w:rsidR="00EE1B26">
        <w:t xml:space="preserve"> kuna. Tražbina osporena</w:t>
      </w:r>
      <w:r w:rsidR="00563E89">
        <w:t xml:space="preserve"> od strane dužnika u iznosu od 195,31kn, po osnovi prijavljenih kamata, </w:t>
      </w:r>
      <w:r w:rsidR="00EE1B26">
        <w:t xml:space="preserve"> pa se smatra utvrđenom u iznosu od </w:t>
      </w:r>
      <w:r>
        <w:t>7.</w:t>
      </w:r>
      <w:r w:rsidR="00563E89">
        <w:t>514</w:t>
      </w:r>
      <w:r>
        <w:t>,</w:t>
      </w:r>
      <w:r w:rsidR="00563E89">
        <w:t>64</w:t>
      </w:r>
      <w:r>
        <w:t xml:space="preserve">  </w:t>
      </w:r>
      <w:r w:rsidR="00EE1B26">
        <w:t>kune.</w:t>
      </w:r>
    </w:p>
    <w:p w:rsidRDefault="002C26F0" w:rsidP="00EE1B26" w:rsidR="00EE1B26">
      <w:pPr>
        <w:pStyle w:val="Odlomakpopisa"/>
        <w:numPr>
          <w:ilvl w:val="0"/>
          <w:numId w:val="1"/>
        </w:numPr>
      </w:pPr>
      <w:r>
        <w:t>CRNJAC BOAT SERVICE</w:t>
      </w:r>
      <w:r w:rsidR="00EE1B26">
        <w:t xml:space="preserve"> d.o.o., OIB: </w:t>
      </w:r>
      <w:r>
        <w:t>96066004733</w:t>
      </w:r>
      <w:r w:rsidR="00EE1B26">
        <w:t xml:space="preserve">. Tražbina prijavljena u iznosu od </w:t>
      </w:r>
      <w:r>
        <w:t>2.898,50</w:t>
      </w:r>
      <w:r w:rsidR="00EE1B26">
        <w:t xml:space="preserve"> kuna. Tražbina u prijavljenom iznosu nije osporena pa se smatra utvrđenom u iznosu od </w:t>
      </w:r>
      <w:r>
        <w:t xml:space="preserve">2.898,50 </w:t>
      </w:r>
      <w:r w:rsidR="00EE1B26">
        <w:t>kune.</w:t>
      </w:r>
    </w:p>
    <w:p w:rsidRDefault="002C5B42" w:rsidP="00563E89" w:rsidR="00563E89">
      <w:pPr>
        <w:pStyle w:val="Odlomakpopisa"/>
        <w:numPr>
          <w:ilvl w:val="0"/>
          <w:numId w:val="1"/>
        </w:numPr>
      </w:pPr>
      <w:r>
        <w:t>CRO DIZAJN</w:t>
      </w:r>
      <w:r w:rsidR="00EE1B26">
        <w:t xml:space="preserve"> d.o.o., OIB: </w:t>
      </w:r>
      <w:r>
        <w:t>02693601142</w:t>
      </w:r>
      <w:r w:rsidR="00EE1B26">
        <w:t xml:space="preserve">. Tražbina prijavljena u iznosu od </w:t>
      </w:r>
      <w:r>
        <w:t>99.000,00</w:t>
      </w:r>
      <w:r w:rsidR="00EE1B26">
        <w:t xml:space="preserve"> kuna. Tražbina u </w:t>
      </w:r>
      <w:r w:rsidR="00563E89">
        <w:t>cijelosti osporena od strane dužnika, jer da se o prijavljenoj tražbini vodi sudski postupak, pa se smatra utvrđenom u iznosu od 0 kune.</w:t>
      </w:r>
    </w:p>
    <w:p w:rsidRDefault="002C5B42" w:rsidP="00EE1B26" w:rsidR="00EE1B26">
      <w:pPr>
        <w:pStyle w:val="Odlomakpopisa"/>
        <w:numPr>
          <w:ilvl w:val="0"/>
          <w:numId w:val="1"/>
        </w:numPr>
      </w:pPr>
      <w:r>
        <w:t>CYCLORAMA</w:t>
      </w:r>
      <w:r w:rsidR="00EE1B26">
        <w:t xml:space="preserve"> d.o.o., OIB: </w:t>
      </w:r>
      <w:r>
        <w:t>82339434560</w:t>
      </w:r>
      <w:r w:rsidR="00EE1B26">
        <w:t xml:space="preserve">. Tražbina prijavljena u iznosu od </w:t>
      </w:r>
      <w:r>
        <w:t>6.469,50</w:t>
      </w:r>
      <w:r w:rsidR="00EE1B26">
        <w:t xml:space="preserve"> kuna. Tražbina u prijavljenom iznosu nije osporena pa se smatra utvrđenom u iznosu od </w:t>
      </w:r>
      <w:r>
        <w:t xml:space="preserve">6.469,50  </w:t>
      </w:r>
      <w:r w:rsidR="00EE1B26">
        <w:t>kune.</w:t>
      </w:r>
    </w:p>
    <w:p w:rsidRDefault="002C5B42" w:rsidP="00EE1B26" w:rsidR="00EE1B26">
      <w:pPr>
        <w:pStyle w:val="Odlomakpopisa"/>
        <w:numPr>
          <w:ilvl w:val="0"/>
          <w:numId w:val="1"/>
        </w:numPr>
      </w:pPr>
      <w:r>
        <w:t>IVAN ČURČIĆ, vl. obrta "IC NOVA"</w:t>
      </w:r>
      <w:r w:rsidR="00EE1B26">
        <w:t xml:space="preserve">, OIB: </w:t>
      </w:r>
      <w:r>
        <w:t>03750213663</w:t>
      </w:r>
      <w:r w:rsidR="00EE1B26">
        <w:t xml:space="preserve">. Tražbina prijavljena u iznosu od </w:t>
      </w:r>
      <w:r w:rsidR="004F039D">
        <w:t>51.227,19</w:t>
      </w:r>
      <w:r w:rsidR="00EE1B26">
        <w:t xml:space="preserve"> kuna. Tražbina </w:t>
      </w:r>
      <w:r w:rsidR="009A5179">
        <w:t xml:space="preserve">djelomično </w:t>
      </w:r>
      <w:r w:rsidR="00EE1B26">
        <w:t xml:space="preserve">osporena </w:t>
      </w:r>
      <w:r w:rsidR="009A5179">
        <w:t xml:space="preserve">od strane dužnika u iznosu od 9.755,60 kn, po osnovi prijavljenih računa, </w:t>
      </w:r>
      <w:r w:rsidR="00EE1B26">
        <w:t xml:space="preserve">pa se smatra utvrđenom u iznosu od </w:t>
      </w:r>
      <w:r w:rsidR="009A5179">
        <w:t>39.812,19</w:t>
      </w:r>
      <w:r w:rsidR="004F039D">
        <w:t xml:space="preserve"> </w:t>
      </w:r>
      <w:r w:rsidR="00EE1B26">
        <w:t>kune.</w:t>
      </w:r>
    </w:p>
    <w:p w:rsidRDefault="002C5B42" w:rsidP="00EE1B26" w:rsidR="00EE1B26">
      <w:pPr>
        <w:pStyle w:val="Odlomakpopisa"/>
        <w:numPr>
          <w:ilvl w:val="0"/>
          <w:numId w:val="1"/>
        </w:numPr>
      </w:pPr>
      <w:r>
        <w:t>ČALE-AUTO</w:t>
      </w:r>
      <w:r w:rsidR="00EE1B26">
        <w:t xml:space="preserve"> d.o.o., OIB: </w:t>
      </w:r>
      <w:r>
        <w:t>02798538335</w:t>
      </w:r>
      <w:r w:rsidR="00EE1B26">
        <w:t xml:space="preserve">. Tražbina prijavljena u iznosu od </w:t>
      </w:r>
      <w:r>
        <w:t>1.011,44</w:t>
      </w:r>
      <w:r w:rsidR="00EE1B26">
        <w:t xml:space="preserve"> kuna. Tražbina u prijavljenom iznosu nije osporena pa se smatra utvrđenom u iznosu od </w:t>
      </w:r>
      <w:r>
        <w:t xml:space="preserve">1.011,44 </w:t>
      </w:r>
      <w:r w:rsidR="00EE1B26">
        <w:t>kune.</w:t>
      </w:r>
    </w:p>
    <w:p w:rsidRDefault="002C5B42" w:rsidP="00EE1B26" w:rsidR="00EE1B26">
      <w:pPr>
        <w:pStyle w:val="Odlomakpopisa"/>
        <w:numPr>
          <w:ilvl w:val="0"/>
          <w:numId w:val="1"/>
        </w:numPr>
      </w:pPr>
      <w:r>
        <w:t>ČISTOĆA</w:t>
      </w:r>
      <w:r w:rsidR="00EE1B26">
        <w:t xml:space="preserve"> d.o.o., OIB: </w:t>
      </w:r>
      <w:r>
        <w:t>38812451417</w:t>
      </w:r>
      <w:r w:rsidR="00EE1B26">
        <w:t xml:space="preserve">. Tražbina prijavljena u iznosu od </w:t>
      </w:r>
      <w:r>
        <w:t>4.</w:t>
      </w:r>
      <w:r w:rsidR="004F039D">
        <w:t>788,58</w:t>
      </w:r>
      <w:r w:rsidR="00EE1B26">
        <w:t xml:space="preserve"> kuna. Tražbina u prijavljenom iznosu nije osporena pa se smatra utvrđenom u iznosu od </w:t>
      </w:r>
      <w:r w:rsidR="004F039D">
        <w:t xml:space="preserve">4.788,58 </w:t>
      </w:r>
      <w:r w:rsidR="00EE1B26">
        <w:t>kune.</w:t>
      </w:r>
    </w:p>
    <w:p w:rsidRDefault="004F039D" w:rsidP="00EE1B26" w:rsidR="00EE1B26">
      <w:pPr>
        <w:pStyle w:val="Odlomakpopisa"/>
        <w:numPr>
          <w:ilvl w:val="0"/>
          <w:numId w:val="1"/>
        </w:numPr>
      </w:pPr>
      <w:r>
        <w:t>KARL MARKUS DANKI</w:t>
      </w:r>
      <w:r w:rsidR="00EE1B26">
        <w:t xml:space="preserve">, OIB: . Tražbina prijavljena u iznosu od </w:t>
      </w:r>
      <w:r>
        <w:t>2.074.852,15</w:t>
      </w:r>
      <w:r w:rsidR="00EE1B26">
        <w:t xml:space="preserve"> kuna. Tražbina </w:t>
      </w:r>
      <w:r w:rsidR="009A5179">
        <w:t xml:space="preserve">djelomično </w:t>
      </w:r>
      <w:r w:rsidR="00EE1B26">
        <w:t>osporena</w:t>
      </w:r>
      <w:r w:rsidR="009A5179">
        <w:t xml:space="preserve"> od strane dužnika u iznosu od 27.430,95 kn, </w:t>
      </w:r>
      <w:r w:rsidR="00A05EC3">
        <w:t xml:space="preserve"> i 179.855,45 kn </w:t>
      </w:r>
      <w:r w:rsidR="009A5179">
        <w:t>po osnovi tečajnih razlika</w:t>
      </w:r>
      <w:r w:rsidR="00A05EC3">
        <w:t xml:space="preserve"> i kamata</w:t>
      </w:r>
      <w:r w:rsidR="009A5179">
        <w:t>,</w:t>
      </w:r>
      <w:r w:rsidR="00EE1B26">
        <w:t xml:space="preserve"> pa se smatra utvrđenom u iznosu od </w:t>
      </w:r>
      <w:r w:rsidR="009A5179">
        <w:t>1.867.565,75</w:t>
      </w:r>
      <w:r>
        <w:t xml:space="preserve"> </w:t>
      </w:r>
      <w:r w:rsidR="00EE1B26">
        <w:t>kune.</w:t>
      </w:r>
    </w:p>
    <w:p w:rsidRDefault="004F039D" w:rsidP="00EE1B26" w:rsidR="00EE1B26">
      <w:pPr>
        <w:pStyle w:val="Odlomakpopisa"/>
        <w:numPr>
          <w:ilvl w:val="0"/>
          <w:numId w:val="1"/>
        </w:numPr>
      </w:pPr>
      <w:r>
        <w:t>DELTA AIR</w:t>
      </w:r>
      <w:r w:rsidR="00EE1B26">
        <w:t xml:space="preserve"> d.o.o., OIB: </w:t>
      </w:r>
      <w:r>
        <w:t>88371517489</w:t>
      </w:r>
      <w:r w:rsidR="00EE1B26">
        <w:t xml:space="preserve">. Tražbina prijavljena u iznosu od </w:t>
      </w:r>
      <w:r>
        <w:t>14.062,50</w:t>
      </w:r>
      <w:r w:rsidR="00EE1B26">
        <w:t xml:space="preserve"> kuna. Tražbina u prijavljenom iznosu nije osporena pa se smatra utvrđenom u iznosu od </w:t>
      </w:r>
      <w:r>
        <w:t xml:space="preserve">14.062,50 </w:t>
      </w:r>
      <w:r w:rsidR="00EE1B26">
        <w:t>kune.</w:t>
      </w:r>
    </w:p>
    <w:p w:rsidRDefault="004F039D" w:rsidP="00EE1B26" w:rsidR="00EE1B26">
      <w:pPr>
        <w:pStyle w:val="Odlomakpopisa"/>
        <w:numPr>
          <w:ilvl w:val="0"/>
          <w:numId w:val="1"/>
        </w:numPr>
      </w:pPr>
      <w:r>
        <w:t>DOBROVOLJNO VATROGASNO DRUŠTVO KAŠTELA</w:t>
      </w:r>
      <w:r w:rsidR="00EE1B26">
        <w:t xml:space="preserve">, OIB: </w:t>
      </w:r>
      <w:r>
        <w:t>20477962334</w:t>
      </w:r>
      <w:r w:rsidR="00EE1B26">
        <w:t xml:space="preserve">. Tražbina prijavljena u iznosu od </w:t>
      </w:r>
      <w:r>
        <w:t>17.500,00</w:t>
      </w:r>
      <w:r w:rsidR="00EE1B26">
        <w:t xml:space="preserve"> kuna. Tražbina u prijavljenom iznosu nije osporena pa se smatra utvrđenom u iznosu od </w:t>
      </w:r>
      <w:r>
        <w:t xml:space="preserve">17.500,00 </w:t>
      </w:r>
      <w:r w:rsidR="00EE1B26">
        <w:t>kune.</w:t>
      </w:r>
    </w:p>
    <w:p w:rsidRDefault="004F039D" w:rsidP="00EE1B26" w:rsidR="00EE1B26">
      <w:pPr>
        <w:pStyle w:val="Odlomakpopisa"/>
        <w:numPr>
          <w:ilvl w:val="0"/>
          <w:numId w:val="1"/>
        </w:numPr>
      </w:pPr>
      <w:r>
        <w:t>DOBROVOLJNO VATROGASNO DRUŠTVO NOVALJA</w:t>
      </w:r>
      <w:r w:rsidR="00EE1B26">
        <w:t xml:space="preserve">, OIB: </w:t>
      </w:r>
      <w:r>
        <w:t>77832540765</w:t>
      </w:r>
      <w:r w:rsidR="00EE1B26">
        <w:t>. Tražbina prijavljena u iznosu od 1</w:t>
      </w:r>
      <w:r>
        <w:t>5.350,00</w:t>
      </w:r>
      <w:r w:rsidR="00EE1B26">
        <w:t xml:space="preserve"> kuna. Tražbina u prijavljenom iznosu nije osporena pa se smatra utvrđenom u iznosu od </w:t>
      </w:r>
      <w:r>
        <w:t xml:space="preserve">15.350,00 </w:t>
      </w:r>
      <w:r w:rsidR="00EE1B26">
        <w:t>kune.</w:t>
      </w:r>
    </w:p>
    <w:p w:rsidRDefault="004F039D" w:rsidP="00EE1B26" w:rsidR="00EE1B26">
      <w:pPr>
        <w:pStyle w:val="Odlomakpopisa"/>
        <w:numPr>
          <w:ilvl w:val="0"/>
          <w:numId w:val="1"/>
        </w:numPr>
      </w:pPr>
      <w:r>
        <w:t>DR. CARSTEN SCHUTZ</w:t>
      </w:r>
      <w:r w:rsidR="00EE1B26">
        <w:t xml:space="preserve"> d.o.o., OIB: </w:t>
      </w:r>
      <w:r>
        <w:t xml:space="preserve"> </w:t>
      </w:r>
      <w:r w:rsidR="00EE1B26">
        <w:t xml:space="preserve">. Tražbina prijavljena u iznosu od </w:t>
      </w:r>
      <w:r>
        <w:t>22.426,87</w:t>
      </w:r>
      <w:r w:rsidR="00EE1B26">
        <w:t xml:space="preserve"> kuna. Tražbina u prijavljenom iznosu nije osporena pa se smatra utvrđenom u iznosu od </w:t>
      </w:r>
      <w:r>
        <w:t xml:space="preserve">22.426,87 </w:t>
      </w:r>
      <w:r w:rsidR="00EE1B26">
        <w:t>kune.</w:t>
      </w:r>
    </w:p>
    <w:p w:rsidRDefault="002217E9" w:rsidP="00EE1B26" w:rsidR="00EE1B26">
      <w:pPr>
        <w:pStyle w:val="Odlomakpopisa"/>
        <w:numPr>
          <w:ilvl w:val="0"/>
          <w:numId w:val="1"/>
        </w:numPr>
      </w:pPr>
      <w:r>
        <w:t>DRAŽUL GLUŠIC</w:t>
      </w:r>
      <w:r w:rsidR="00C002FA">
        <w:t xml:space="preserve"> </w:t>
      </w:r>
      <w:r>
        <w:t>ARHITEKTI</w:t>
      </w:r>
      <w:r w:rsidR="00EE1B26">
        <w:t xml:space="preserve"> d.o.o., OIB: </w:t>
      </w:r>
      <w:r>
        <w:t>05815309015</w:t>
      </w:r>
      <w:r w:rsidR="00EE1B26">
        <w:t xml:space="preserve">. Tražbina prijavljena u iznosu od </w:t>
      </w:r>
      <w:r>
        <w:t>93.528,00</w:t>
      </w:r>
      <w:r w:rsidR="00EE1B26">
        <w:t xml:space="preserve"> kuna. Tražbina u prijavljenom iznosu nije osporena pa se smatra utvrđenom u iznosu od </w:t>
      </w:r>
      <w:r>
        <w:t xml:space="preserve">93.528,00 </w:t>
      </w:r>
      <w:r w:rsidR="00EE1B26">
        <w:t xml:space="preserve"> kune.</w:t>
      </w:r>
    </w:p>
    <w:p w:rsidRDefault="002217E9" w:rsidP="00EE1B26" w:rsidR="00EE1B26">
      <w:pPr>
        <w:pStyle w:val="Odlomakpopisa"/>
        <w:numPr>
          <w:ilvl w:val="0"/>
          <w:numId w:val="1"/>
        </w:numPr>
      </w:pPr>
      <w:r>
        <w:t>DUNDOVO</w:t>
      </w:r>
      <w:r w:rsidR="00EE1B26">
        <w:t xml:space="preserve"> d.o.o., OIB: </w:t>
      </w:r>
      <w:r>
        <w:t>08484457911</w:t>
      </w:r>
      <w:r w:rsidR="00EE1B26">
        <w:t xml:space="preserve">. Tražbina prijavljena u iznosu od </w:t>
      </w:r>
      <w:r>
        <w:t>796,79</w:t>
      </w:r>
      <w:r w:rsidR="00EE1B26">
        <w:t xml:space="preserve"> kuna. Tražbina u prijavljenom iznosu nije osporena pa se smatra utvrđenom u iznosu od </w:t>
      </w:r>
      <w:r>
        <w:t xml:space="preserve">796,79 </w:t>
      </w:r>
      <w:r w:rsidR="00EE1B26">
        <w:t>kune.</w:t>
      </w:r>
    </w:p>
    <w:p w:rsidRDefault="002217E9" w:rsidP="00EE1B26" w:rsidR="00EE1B26">
      <w:pPr>
        <w:pStyle w:val="Odlomakpopisa"/>
        <w:numPr>
          <w:ilvl w:val="0"/>
          <w:numId w:val="1"/>
        </w:numPr>
      </w:pPr>
      <w:r>
        <w:t>EDMAR</w:t>
      </w:r>
      <w:r w:rsidR="00EE1B26">
        <w:t xml:space="preserve"> d.o.o., OIB: </w:t>
      </w:r>
      <w:r>
        <w:t>00603131792</w:t>
      </w:r>
      <w:r w:rsidR="00EE1B26">
        <w:t xml:space="preserve">. Tražbina prijavljena u iznosu od </w:t>
      </w:r>
      <w:r>
        <w:t>26.360,00</w:t>
      </w:r>
      <w:r w:rsidR="00EE1B26">
        <w:t xml:space="preserve"> kuna. Tražbina u prijavljenom iznosu </w:t>
      </w:r>
      <w:r w:rsidR="009A5179">
        <w:t>u cijelosti</w:t>
      </w:r>
      <w:r w:rsidR="00EE1B26">
        <w:t xml:space="preserve"> osporena</w:t>
      </w:r>
      <w:r w:rsidR="009A5179">
        <w:t xml:space="preserve"> od strane dužnika, jer da vjerovnik za prijavljenu tražbinu nema vjerodostojnu ispravu,</w:t>
      </w:r>
      <w:r w:rsidR="00EE1B26">
        <w:t xml:space="preserve"> pa se smatra utvrđenom u iznosu od </w:t>
      </w:r>
      <w:r>
        <w:t xml:space="preserve">0  </w:t>
      </w:r>
      <w:r w:rsidR="00EE1B26">
        <w:t>kune.</w:t>
      </w:r>
    </w:p>
    <w:p w:rsidRDefault="00957A4F" w:rsidP="00EE1B26" w:rsidR="00EE1B26">
      <w:pPr>
        <w:pStyle w:val="Odlomakpopisa"/>
        <w:numPr>
          <w:ilvl w:val="0"/>
          <w:numId w:val="1"/>
        </w:numPr>
      </w:pPr>
      <w:r>
        <w:t>ELKRON</w:t>
      </w:r>
      <w:r w:rsidR="00EE1B26">
        <w:t xml:space="preserve"> d.o.o., OIB: </w:t>
      </w:r>
      <w:r>
        <w:t>29712872460</w:t>
      </w:r>
      <w:r w:rsidR="00EE1B26">
        <w:t xml:space="preserve">. Tražbina prijavljena u iznosu od </w:t>
      </w:r>
      <w:r>
        <w:t>1.250,00</w:t>
      </w:r>
      <w:r w:rsidR="00EE1B26">
        <w:t xml:space="preserve"> kuna. Tražbina u prijavljenom iznosu nije osporena pa se smatra utvrđenom u iznosu od </w:t>
      </w:r>
      <w:r>
        <w:t xml:space="preserve">1.250,00 </w:t>
      </w:r>
      <w:r w:rsidR="00EE1B26">
        <w:t>kune.</w:t>
      </w:r>
    </w:p>
    <w:p w:rsidRDefault="00957A4F" w:rsidP="00EE1B26" w:rsidR="00EE1B26">
      <w:pPr>
        <w:pStyle w:val="Odlomakpopisa"/>
        <w:numPr>
          <w:ilvl w:val="0"/>
          <w:numId w:val="1"/>
        </w:numPr>
      </w:pPr>
      <w:r>
        <w:t>ERSTE&amp;STEIERKISCHE BANKA</w:t>
      </w:r>
      <w:r w:rsidR="00EE1B26">
        <w:t xml:space="preserve"> d.</w:t>
      </w:r>
      <w:r>
        <w:t>d</w:t>
      </w:r>
      <w:r w:rsidR="00EE1B26">
        <w:t xml:space="preserve">., OIB: </w:t>
      </w:r>
      <w:r>
        <w:t>23057039320</w:t>
      </w:r>
      <w:r w:rsidR="00EE1B26">
        <w:t xml:space="preserve">. Tražbina prijavljena u iznosu od </w:t>
      </w:r>
      <w:r>
        <w:t>47,36</w:t>
      </w:r>
      <w:r w:rsidR="00EE1B26">
        <w:t xml:space="preserve"> kuna. Tražbina u prijavljenom iznosu nije osporena pa se smatra utvrđenom u iznosu od </w:t>
      </w:r>
      <w:r>
        <w:t xml:space="preserve">47,36 </w:t>
      </w:r>
      <w:r w:rsidR="00EE1B26">
        <w:t>kune.</w:t>
      </w:r>
    </w:p>
    <w:p w:rsidRDefault="00957A4F" w:rsidP="00EE1B26" w:rsidR="00EE1B26">
      <w:pPr>
        <w:pStyle w:val="Odlomakpopisa"/>
        <w:numPr>
          <w:ilvl w:val="0"/>
          <w:numId w:val="1"/>
        </w:numPr>
      </w:pPr>
      <w:r>
        <w:t>EUROCONTROL-CENTRAL ROUTE CHARGES OFFICE(CRCO)</w:t>
      </w:r>
      <w:r w:rsidR="00EE1B26">
        <w:t xml:space="preserve">, OIB: </w:t>
      </w:r>
      <w:r>
        <w:t xml:space="preserve"> </w:t>
      </w:r>
      <w:r w:rsidR="00EE1B26">
        <w:t xml:space="preserve">. Tražbina prijavljena u iznosu od </w:t>
      </w:r>
      <w:r>
        <w:t>220.404,51</w:t>
      </w:r>
      <w:r w:rsidR="00EE1B26">
        <w:t xml:space="preserve"> kuna. Tražbina u prijavljenom iznosu nije osporena pa se smatra utvrđenom u iznosu od </w:t>
      </w:r>
      <w:r>
        <w:t xml:space="preserve">220.404,51 </w:t>
      </w:r>
      <w:r w:rsidR="00EE1B26">
        <w:t>kune.</w:t>
      </w:r>
    </w:p>
    <w:p w:rsidRDefault="00957A4F" w:rsidP="00EE1B26" w:rsidR="00EE1B26">
      <w:pPr>
        <w:pStyle w:val="Odlomakpopisa"/>
        <w:numPr>
          <w:ilvl w:val="0"/>
          <w:numId w:val="1"/>
        </w:numPr>
      </w:pPr>
      <w:r>
        <w:t>FANTASIA</w:t>
      </w:r>
      <w:r w:rsidR="00EE1B26">
        <w:t xml:space="preserve"> d.o.o., OIB: </w:t>
      </w:r>
      <w:r>
        <w:t>49577358925</w:t>
      </w:r>
      <w:r w:rsidR="00EE1B26">
        <w:t xml:space="preserve">. Tražbina prijavljena u iznosu od </w:t>
      </w:r>
      <w:r>
        <w:t>300,00</w:t>
      </w:r>
      <w:r w:rsidR="00EE1B26">
        <w:t xml:space="preserve"> kuna. Tražbina u prijavljenom iznosu nije osporena pa se smatra utvrđenom u iznosu od </w:t>
      </w:r>
      <w:r>
        <w:t xml:space="preserve">300,00 </w:t>
      </w:r>
      <w:r w:rsidR="00EE1B26">
        <w:t>kune.</w:t>
      </w:r>
    </w:p>
    <w:p w:rsidRDefault="00957A4F" w:rsidP="00EE1B26" w:rsidR="00EE1B26">
      <w:pPr>
        <w:pStyle w:val="Odlomakpopisa"/>
        <w:numPr>
          <w:ilvl w:val="0"/>
          <w:numId w:val="1"/>
        </w:numPr>
      </w:pPr>
      <w:r>
        <w:t>FINANCIJSKA AGENCIJA</w:t>
      </w:r>
      <w:r w:rsidR="00EE1B26">
        <w:t xml:space="preserve">, OIB: </w:t>
      </w:r>
      <w:r w:rsidR="00086E26">
        <w:t>85821130366</w:t>
      </w:r>
      <w:r w:rsidR="00EE1B26">
        <w:t xml:space="preserve">. Tražbina prijavljena u iznosu od </w:t>
      </w:r>
      <w:r w:rsidR="00086E26">
        <w:t>1.359,94</w:t>
      </w:r>
      <w:r w:rsidR="00EE1B26">
        <w:t xml:space="preserve"> kuna. Tražbina u prijavljenom iznosu nije osporena pa se smatra utvrđenom u iznosu od </w:t>
      </w:r>
      <w:r w:rsidR="00086E26">
        <w:t xml:space="preserve">1.359,94 </w:t>
      </w:r>
      <w:r w:rsidR="00EE1B26">
        <w:t xml:space="preserve"> kune.</w:t>
      </w:r>
    </w:p>
    <w:p w:rsidRDefault="00086E26" w:rsidP="00EE1B26" w:rsidR="00EE1B26">
      <w:pPr>
        <w:pStyle w:val="Odlomakpopisa"/>
        <w:numPr>
          <w:ilvl w:val="0"/>
          <w:numId w:val="1"/>
        </w:numPr>
      </w:pPr>
      <w:r>
        <w:t>FILIP INFORMATIKA</w:t>
      </w:r>
      <w:r w:rsidR="00EE1B26">
        <w:t xml:space="preserve"> d.o.o., OIB: </w:t>
      </w:r>
      <w:r>
        <w:t>76370914231</w:t>
      </w:r>
      <w:r w:rsidR="00EE1B26">
        <w:t xml:space="preserve">. Tražbina prijavljena u iznosu od </w:t>
      </w:r>
      <w:r>
        <w:t>3.214,69</w:t>
      </w:r>
      <w:r w:rsidR="00EE1B26">
        <w:t xml:space="preserve"> kuna. Tražbina u prijavljenom iznosu nije osporena pa se smatra utvrđenom u iznosu od </w:t>
      </w:r>
      <w:r>
        <w:t xml:space="preserve">3.214,69 </w:t>
      </w:r>
      <w:r w:rsidR="00EE1B26">
        <w:t xml:space="preserve"> kune.</w:t>
      </w:r>
    </w:p>
    <w:p w:rsidRDefault="00086E26" w:rsidP="00EE1B26" w:rsidR="00EE1B26">
      <w:pPr>
        <w:pStyle w:val="Odlomakpopisa"/>
        <w:numPr>
          <w:ilvl w:val="0"/>
          <w:numId w:val="1"/>
        </w:numPr>
      </w:pPr>
      <w:r>
        <w:t>FIRST COAST AVIATION Inc.</w:t>
      </w:r>
      <w:r w:rsidR="00EE1B26">
        <w:t>, OIB:</w:t>
      </w:r>
      <w:r>
        <w:t xml:space="preserve">  </w:t>
      </w:r>
      <w:r w:rsidR="00EE1B26">
        <w:t xml:space="preserve">. Tražbina prijavljena u iznosu od </w:t>
      </w:r>
      <w:r>
        <w:t>16.716,53</w:t>
      </w:r>
      <w:r w:rsidR="00EE1B26">
        <w:t xml:space="preserve"> kuna. Tražbina u prijavljenom iznosu nije osporena pa se smatra utvrđenom u iznosu od </w:t>
      </w:r>
      <w:r>
        <w:t xml:space="preserve">16.716,53 </w:t>
      </w:r>
      <w:r w:rsidR="00EE1B26">
        <w:t>kune.</w:t>
      </w:r>
    </w:p>
    <w:p w:rsidRDefault="00134CC0" w:rsidP="00EE1B26" w:rsidR="00EE1B26">
      <w:pPr>
        <w:pStyle w:val="Odlomakpopisa"/>
        <w:numPr>
          <w:ilvl w:val="0"/>
          <w:numId w:val="1"/>
        </w:numPr>
      </w:pPr>
      <w:r>
        <w:t>FOND ZA ZAŠTITU OKOLIŠA</w:t>
      </w:r>
      <w:r w:rsidR="00EE1B26">
        <w:t xml:space="preserve">, OIB: </w:t>
      </w:r>
      <w:r>
        <w:t>85828625994</w:t>
      </w:r>
      <w:r w:rsidR="00EE1B26">
        <w:t xml:space="preserve">. Tražbina prijavljena u iznosu od </w:t>
      </w:r>
      <w:r>
        <w:t>336,67</w:t>
      </w:r>
      <w:r w:rsidR="00EE1B26">
        <w:t xml:space="preserve"> kuna. Tražbina u prijavljenom iznosu </w:t>
      </w:r>
      <w:r w:rsidR="009A5179">
        <w:t>u cijelosti</w:t>
      </w:r>
      <w:r w:rsidR="00EE1B26">
        <w:t xml:space="preserve"> osporena</w:t>
      </w:r>
      <w:r w:rsidR="009A5179">
        <w:t xml:space="preserve"> od strane dužnika, jer da je prijavljena tražbina dospjela nakon otvaranja postupka predstečajne nagodbe,</w:t>
      </w:r>
      <w:r w:rsidR="00EE1B26">
        <w:t xml:space="preserve"> pa se smatra utvrđenom u iznosu od </w:t>
      </w:r>
      <w:r w:rsidR="009A5179">
        <w:t>0</w:t>
      </w:r>
      <w:r>
        <w:t xml:space="preserve"> </w:t>
      </w:r>
      <w:r w:rsidR="00EE1B26">
        <w:t>kune.</w:t>
      </w:r>
    </w:p>
    <w:p w:rsidRDefault="00134CC0" w:rsidP="00EE1B26" w:rsidR="00EE1B26">
      <w:pPr>
        <w:pStyle w:val="Odlomakpopisa"/>
        <w:numPr>
          <w:ilvl w:val="0"/>
          <w:numId w:val="1"/>
        </w:numPr>
      </w:pPr>
      <w:r>
        <w:t>FORCH</w:t>
      </w:r>
      <w:r w:rsidR="00EE1B26">
        <w:t xml:space="preserve"> d.o.o., OIB: </w:t>
      </w:r>
      <w:r>
        <w:t>74056056752</w:t>
      </w:r>
      <w:r w:rsidR="00EE1B26">
        <w:t xml:space="preserve">. Tražbina prijavljena u iznosu od </w:t>
      </w:r>
      <w:r>
        <w:t>2.665,80</w:t>
      </w:r>
      <w:r w:rsidR="00EE1B26">
        <w:t xml:space="preserve"> kuna. Tražbina u prijavljenom iznosu nije osporena pa se smatra utvrđenom u iznosu od </w:t>
      </w:r>
      <w:r>
        <w:t xml:space="preserve">2.665,80 </w:t>
      </w:r>
      <w:r w:rsidR="00EE1B26">
        <w:t>kune.</w:t>
      </w:r>
    </w:p>
    <w:p w:rsidRDefault="00134CC0" w:rsidP="00EE1B26" w:rsidR="00EE1B26">
      <w:pPr>
        <w:pStyle w:val="Odlomakpopisa"/>
        <w:numPr>
          <w:ilvl w:val="0"/>
          <w:numId w:val="1"/>
        </w:numPr>
      </w:pPr>
      <w:r>
        <w:t>GASTROBIT-GRC GRUPA</w:t>
      </w:r>
      <w:r w:rsidR="00EE1B26">
        <w:t xml:space="preserve"> d.o.o., OIB: </w:t>
      </w:r>
      <w:r>
        <w:t>66341658681</w:t>
      </w:r>
      <w:r w:rsidR="00EE1B26">
        <w:t xml:space="preserve">. Tražbina prijavljena u iznosu od </w:t>
      </w:r>
      <w:r>
        <w:t>4.650,00</w:t>
      </w:r>
      <w:r w:rsidR="00EE1B26">
        <w:t xml:space="preserve"> kuna. Tražbina u prijavljenom iznosu nije osporena pa se smatra utvrđenom u iznosu od </w:t>
      </w:r>
      <w:r>
        <w:t xml:space="preserve">4.650,00 </w:t>
      </w:r>
      <w:r w:rsidR="00EE1B26">
        <w:t xml:space="preserve"> kune.</w:t>
      </w:r>
    </w:p>
    <w:p w:rsidRDefault="00134CC0" w:rsidP="00EE1B26" w:rsidR="00EE1B26">
      <w:pPr>
        <w:pStyle w:val="Odlomakpopisa"/>
        <w:numPr>
          <w:ilvl w:val="0"/>
          <w:numId w:val="1"/>
        </w:numPr>
      </w:pPr>
      <w:r>
        <w:t xml:space="preserve">GERBUDER WEISS </w:t>
      </w:r>
      <w:r w:rsidR="00EE1B26">
        <w:t>d.</w:t>
      </w:r>
      <w:r>
        <w:t>o.o</w:t>
      </w:r>
      <w:r w:rsidR="00EE1B26">
        <w:t>., OIB:</w:t>
      </w:r>
      <w:r>
        <w:t xml:space="preserve"> 05216322294</w:t>
      </w:r>
      <w:r w:rsidR="00EE1B26">
        <w:t xml:space="preserve"> . Tražbina prijavljena u iznosu od </w:t>
      </w:r>
      <w:r>
        <w:t>5.000,00</w:t>
      </w:r>
      <w:r w:rsidR="00EE1B26">
        <w:t xml:space="preserve"> kuna. Tražbina u prijavljenom iznosu nije osporena pa se smatra utvrđenom u iznosu od </w:t>
      </w:r>
      <w:r>
        <w:t xml:space="preserve">5.000,00 </w:t>
      </w:r>
      <w:r w:rsidR="00EE1B26">
        <w:t xml:space="preserve"> kune.</w:t>
      </w:r>
    </w:p>
    <w:p w:rsidRDefault="00134CC0" w:rsidP="00EE1B26" w:rsidR="00EE1B26">
      <w:pPr>
        <w:pStyle w:val="Odlomakpopisa"/>
        <w:numPr>
          <w:ilvl w:val="0"/>
          <w:numId w:val="1"/>
        </w:numPr>
      </w:pPr>
      <w:r>
        <w:t>GENERALI OSIGURANJE d.d</w:t>
      </w:r>
      <w:r w:rsidR="00EE1B26">
        <w:t xml:space="preserve">., OIB: </w:t>
      </w:r>
      <w:r>
        <w:t>10840749604</w:t>
      </w:r>
      <w:r w:rsidR="00EE1B26">
        <w:t xml:space="preserve">. Tražbina prijavljena u iznosu od </w:t>
      </w:r>
      <w:r>
        <w:t>328.047,48</w:t>
      </w:r>
      <w:r w:rsidR="00EE1B26">
        <w:t xml:space="preserve"> kuna. Tražbina </w:t>
      </w:r>
      <w:r w:rsidR="005B1B24">
        <w:t>djelomično osporena od strane dužnika u iznosu od 68.676,37 kn, po osnovi tečajnih razlika,</w:t>
      </w:r>
      <w:r w:rsidR="00EE1B26">
        <w:t xml:space="preserve"> pa se smatra utvrđenom u iznosu od </w:t>
      </w:r>
      <w:r w:rsidR="005B1B24">
        <w:t>257.775,32</w:t>
      </w:r>
      <w:r>
        <w:t xml:space="preserve"> </w:t>
      </w:r>
      <w:r w:rsidR="00EE1B26">
        <w:t>kune.</w:t>
      </w:r>
    </w:p>
    <w:p w:rsidRDefault="00134CC0" w:rsidP="00EE1B26" w:rsidR="00EE1B26">
      <w:pPr>
        <w:pStyle w:val="Odlomakpopisa"/>
        <w:numPr>
          <w:ilvl w:val="0"/>
          <w:numId w:val="1"/>
        </w:numPr>
      </w:pPr>
      <w:r>
        <w:t>GLOBTOUR EVENT</w:t>
      </w:r>
      <w:r w:rsidR="00EE1B26">
        <w:t xml:space="preserve"> d.o.o., OIB: </w:t>
      </w:r>
      <w:r w:rsidR="009C59DB">
        <w:t>93712633315</w:t>
      </w:r>
      <w:r w:rsidR="00EE1B26">
        <w:t xml:space="preserve">. Tražbina prijavljena u iznosu od </w:t>
      </w:r>
      <w:r w:rsidR="009C59DB">
        <w:t>497,63</w:t>
      </w:r>
      <w:r w:rsidR="00EE1B26">
        <w:t xml:space="preserve"> kuna. Tražbina u prijavljenom iznosu nije osporena pa se smatra utvrđenom u iznosu od </w:t>
      </w:r>
      <w:r w:rsidR="009C59DB">
        <w:t xml:space="preserve">497,63 </w:t>
      </w:r>
      <w:r w:rsidR="00EE1B26">
        <w:t>kune.</w:t>
      </w:r>
    </w:p>
    <w:p w:rsidRDefault="009C59DB" w:rsidP="00EE1B26" w:rsidR="00EE1B26">
      <w:pPr>
        <w:pStyle w:val="Odlomakpopisa"/>
        <w:numPr>
          <w:ilvl w:val="0"/>
          <w:numId w:val="1"/>
        </w:numPr>
      </w:pPr>
      <w:r>
        <w:t>GRAD KAŠTELA</w:t>
      </w:r>
      <w:r w:rsidR="00EE1B26">
        <w:t xml:space="preserve">, OIB: </w:t>
      </w:r>
      <w:r>
        <w:t>08727843572</w:t>
      </w:r>
      <w:r w:rsidR="00EE1B26">
        <w:t xml:space="preserve">. Tražbina prijavljena u iznosu od </w:t>
      </w:r>
      <w:r>
        <w:t>124,54</w:t>
      </w:r>
      <w:r w:rsidR="00EE1B26">
        <w:t xml:space="preserve"> kuna. Tražbina u prijavljenom iznosu nije osporena pa se smatra utvrđenom u iznosu od </w:t>
      </w:r>
      <w:r>
        <w:t xml:space="preserve">124,54 </w:t>
      </w:r>
      <w:r w:rsidR="00EE1B26">
        <w:t>kune.</w:t>
      </w:r>
    </w:p>
    <w:p w:rsidRDefault="009C59DB" w:rsidP="00EE1B26" w:rsidR="00EE1B26">
      <w:pPr>
        <w:pStyle w:val="Odlomakpopisa"/>
        <w:numPr>
          <w:ilvl w:val="0"/>
          <w:numId w:val="1"/>
        </w:numPr>
      </w:pPr>
      <w:r>
        <w:t>GRAD KORČULA</w:t>
      </w:r>
      <w:r w:rsidR="00EE1B26">
        <w:t xml:space="preserve">, OIB: </w:t>
      </w:r>
      <w:r>
        <w:t>92770362982</w:t>
      </w:r>
      <w:r w:rsidR="00EE1B26">
        <w:t xml:space="preserve">. Tražbina prijavljena u iznosu od </w:t>
      </w:r>
      <w:r>
        <w:t>57.768,46</w:t>
      </w:r>
      <w:r w:rsidR="00EE1B26">
        <w:t xml:space="preserve"> kuna. Tražbina u prijavljenom iznosu nije osporena pa se smatra utvrđenom u iznosu od </w:t>
      </w:r>
      <w:r>
        <w:t xml:space="preserve">57.768,46 </w:t>
      </w:r>
      <w:r w:rsidR="00EE1B26">
        <w:t>kune.</w:t>
      </w:r>
    </w:p>
    <w:p w:rsidRDefault="009C59DB" w:rsidP="00EE1B26" w:rsidR="00EE1B26">
      <w:pPr>
        <w:pStyle w:val="Odlomakpopisa"/>
        <w:numPr>
          <w:ilvl w:val="0"/>
          <w:numId w:val="1"/>
        </w:numPr>
      </w:pPr>
      <w:r>
        <w:t>GRAD RAB</w:t>
      </w:r>
      <w:r w:rsidR="00EE1B26">
        <w:t xml:space="preserve">, OIB: </w:t>
      </w:r>
      <w:r>
        <w:t>09555102027</w:t>
      </w:r>
      <w:r w:rsidR="00EE1B26">
        <w:t xml:space="preserve">. Tražbina prijavljena u iznosu od </w:t>
      </w:r>
      <w:r>
        <w:t>494,64</w:t>
      </w:r>
      <w:r w:rsidR="00EE1B26">
        <w:t xml:space="preserve"> kuna. Tražbina u prijavljenom iznosu nije osporena pa se smatra utvrđenom u iznosu od </w:t>
      </w:r>
      <w:r>
        <w:t xml:space="preserve">494,64 </w:t>
      </w:r>
      <w:r w:rsidR="00EE1B26">
        <w:t>kune.</w:t>
      </w:r>
    </w:p>
    <w:p w:rsidRDefault="009C59DB" w:rsidP="00EE1B26" w:rsidR="00EE1B26">
      <w:pPr>
        <w:pStyle w:val="Odlomakpopisa"/>
        <w:numPr>
          <w:ilvl w:val="0"/>
          <w:numId w:val="1"/>
        </w:numPr>
      </w:pPr>
      <w:r>
        <w:t>GRADSKA SIGURNOST Šimac i sin</w:t>
      </w:r>
      <w:r w:rsidR="00EE1B26">
        <w:t xml:space="preserve"> d.o.o., OIB: </w:t>
      </w:r>
      <w:r>
        <w:t>16003380887</w:t>
      </w:r>
      <w:r w:rsidR="00EE1B26">
        <w:t xml:space="preserve">. Tražbina prijavljena u iznosu od </w:t>
      </w:r>
      <w:r>
        <w:t>138.250,00</w:t>
      </w:r>
      <w:r w:rsidR="00EE1B26">
        <w:t xml:space="preserve"> kuna. Tražbina u prijavljenom iznosu nije osporena pa se smatra utvrđenom u iznosu od </w:t>
      </w:r>
      <w:r>
        <w:t xml:space="preserve">138.250,00 </w:t>
      </w:r>
      <w:r w:rsidR="00EE1B26">
        <w:t>kune.</w:t>
      </w:r>
    </w:p>
    <w:p w:rsidRDefault="009C59DB" w:rsidP="00EE1B26" w:rsidR="00EE1B26">
      <w:pPr>
        <w:pStyle w:val="Odlomakpopisa"/>
        <w:numPr>
          <w:ilvl w:val="0"/>
          <w:numId w:val="1"/>
        </w:numPr>
      </w:pPr>
      <w:r>
        <w:t>GRAFF UNTERNEHMENSBERATUNG UG</w:t>
      </w:r>
      <w:r w:rsidR="00EE1B26">
        <w:t>, OIB:</w:t>
      </w:r>
      <w:r>
        <w:t xml:space="preserve">  </w:t>
      </w:r>
      <w:r w:rsidR="00EE1B26">
        <w:t xml:space="preserve">. Tražbina prijavljena u iznosu od </w:t>
      </w:r>
      <w:r>
        <w:t>76.613,33</w:t>
      </w:r>
      <w:r w:rsidR="00EE1B26">
        <w:t xml:space="preserve"> kuna. Tražbina u prijavljenom iznosu nije osporena pa se smatra utvrđenom u iznosu od </w:t>
      </w:r>
      <w:r>
        <w:t xml:space="preserve">76.613,33 </w:t>
      </w:r>
      <w:r w:rsidR="00EE1B26">
        <w:t>kune.</w:t>
      </w:r>
    </w:p>
    <w:p w:rsidRDefault="009C59DB" w:rsidP="00EE1B26" w:rsidR="00EE1B26">
      <w:pPr>
        <w:pStyle w:val="Odlomakpopisa"/>
        <w:numPr>
          <w:ilvl w:val="0"/>
          <w:numId w:val="1"/>
        </w:numPr>
      </w:pPr>
      <w:r>
        <w:t>JURE GURDULIĆ, vl.</w:t>
      </w:r>
      <w:r w:rsidR="00171AFF">
        <w:t xml:space="preserve"> </w:t>
      </w:r>
      <w:r>
        <w:t xml:space="preserve">obrta </w:t>
      </w:r>
      <w:r w:rsidR="00171AFF">
        <w:t>BULAN</w:t>
      </w:r>
      <w:r w:rsidR="00EE1B26">
        <w:t xml:space="preserve"> , OIB: </w:t>
      </w:r>
      <w:r w:rsidR="00171AFF">
        <w:t>84747516399</w:t>
      </w:r>
      <w:r w:rsidR="00EE1B26">
        <w:t xml:space="preserve">. Tražbina prijavljena u iznosu od </w:t>
      </w:r>
      <w:r w:rsidR="00171AFF">
        <w:t>37.160,41</w:t>
      </w:r>
      <w:r w:rsidR="00EE1B26">
        <w:t xml:space="preserve"> kuna. Tražbina u prijavljenom iznosu nije osporena pa se smatra utvrđenom u iznosu od </w:t>
      </w:r>
      <w:r w:rsidR="00171AFF">
        <w:t xml:space="preserve">37.160,41 </w:t>
      </w:r>
      <w:r w:rsidR="00EE1B26">
        <w:t>kune.</w:t>
      </w:r>
    </w:p>
    <w:p w:rsidRDefault="00171AFF" w:rsidP="00EE1B26" w:rsidR="00EE1B26">
      <w:pPr>
        <w:pStyle w:val="Odlomakpopisa"/>
        <w:numPr>
          <w:ilvl w:val="0"/>
          <w:numId w:val="1"/>
        </w:numPr>
      </w:pPr>
      <w:r>
        <w:t>HANSA-FLEX Croatia</w:t>
      </w:r>
      <w:r w:rsidR="00EE1B26">
        <w:t xml:space="preserve"> d.o.o., OIB: </w:t>
      </w:r>
      <w:r>
        <w:t>60365429880</w:t>
      </w:r>
      <w:r w:rsidR="00EE1B26">
        <w:t xml:space="preserve">. Tražbina prijavljena u iznosu od </w:t>
      </w:r>
      <w:r>
        <w:t>46.459,64</w:t>
      </w:r>
      <w:r w:rsidR="00EE1B26">
        <w:t xml:space="preserve"> kuna. Tražbina u prijavljenom iznosu </w:t>
      </w:r>
      <w:r w:rsidR="005B1B24">
        <w:t>u cijelosti</w:t>
      </w:r>
      <w:r w:rsidR="00EE1B26">
        <w:t xml:space="preserve"> osporena</w:t>
      </w:r>
      <w:r w:rsidR="005B1B24">
        <w:t xml:space="preserve"> od strane dužnika, jer da se o prijavljenoj tražbini vodi sudski postupak, </w:t>
      </w:r>
      <w:r w:rsidR="00EE1B26">
        <w:t xml:space="preserve"> pa se smatra utvrđenom u iznosu od </w:t>
      </w:r>
      <w:r w:rsidR="005B1B24">
        <w:t>0</w:t>
      </w:r>
      <w:r>
        <w:t xml:space="preserve"> </w:t>
      </w:r>
      <w:r w:rsidR="00EE1B26">
        <w:t>kune.</w:t>
      </w:r>
    </w:p>
    <w:p w:rsidRDefault="00171AFF" w:rsidP="00EE1B26" w:rsidR="00EE1B26">
      <w:pPr>
        <w:pStyle w:val="Odlomakpopisa"/>
        <w:numPr>
          <w:ilvl w:val="0"/>
          <w:numId w:val="1"/>
        </w:numPr>
      </w:pPr>
      <w:r>
        <w:t>HEP ELEKTRA</w:t>
      </w:r>
      <w:r w:rsidR="00EE1B26">
        <w:t xml:space="preserve"> d.o.o., OIB: </w:t>
      </w:r>
      <w:r>
        <w:t>43965974818</w:t>
      </w:r>
      <w:r w:rsidR="00EE1B26">
        <w:t xml:space="preserve">. Tražbina prijavljena u iznosu od </w:t>
      </w:r>
      <w:r>
        <w:t>15.661,95</w:t>
      </w:r>
      <w:r w:rsidR="00EE1B26">
        <w:t xml:space="preserve"> kuna. Tražbina u prijavljenom iznosu nije osporena pa se smatra utvrđenom u iznosu od </w:t>
      </w:r>
      <w:r>
        <w:t xml:space="preserve">15.661,95 </w:t>
      </w:r>
      <w:r w:rsidR="00EE1B26">
        <w:t>kune.</w:t>
      </w:r>
    </w:p>
    <w:p w:rsidRDefault="00171AFF" w:rsidP="00EE1B26" w:rsidR="00EE1B26">
      <w:pPr>
        <w:pStyle w:val="Odlomakpopisa"/>
        <w:numPr>
          <w:ilvl w:val="0"/>
          <w:numId w:val="1"/>
        </w:numPr>
      </w:pPr>
      <w:r>
        <w:t>HEP-Operator distribucijskog sustava</w:t>
      </w:r>
      <w:r w:rsidR="00EE1B26">
        <w:t xml:space="preserve"> d.o.o., OIB: </w:t>
      </w:r>
      <w:r>
        <w:t>46830600751</w:t>
      </w:r>
      <w:r w:rsidR="00EE1B26">
        <w:t xml:space="preserve">. Tražbina prijavljena u iznosu od </w:t>
      </w:r>
      <w:r>
        <w:t>9.370,61</w:t>
      </w:r>
      <w:r w:rsidR="00EE1B26">
        <w:t xml:space="preserve"> kuna. Tražbina u prijavljenom iznosu nije osporena pa se smatra utvrđenom u iznosu od </w:t>
      </w:r>
      <w:r>
        <w:t xml:space="preserve">9.370,61 </w:t>
      </w:r>
      <w:r w:rsidR="00EE1B26">
        <w:t>kune.</w:t>
      </w:r>
    </w:p>
    <w:p w:rsidRDefault="00171AFF" w:rsidP="005B1B24" w:rsidR="005B1B24">
      <w:pPr>
        <w:pStyle w:val="Odlomakpopisa"/>
        <w:numPr>
          <w:ilvl w:val="0"/>
          <w:numId w:val="1"/>
        </w:numPr>
      </w:pPr>
      <w:r>
        <w:t>HITROST</w:t>
      </w:r>
      <w:r w:rsidR="00EE1B26">
        <w:t xml:space="preserve"> </w:t>
      </w:r>
      <w:r>
        <w:t>j.</w:t>
      </w:r>
      <w:r w:rsidR="00EE1B26">
        <w:t xml:space="preserve">d.o.o., OIB: </w:t>
      </w:r>
      <w:r>
        <w:t>78594036590</w:t>
      </w:r>
      <w:r w:rsidR="00EE1B26">
        <w:t xml:space="preserve">. Tražbina prijavljena u iznosu od </w:t>
      </w:r>
      <w:r>
        <w:t>60.126,51</w:t>
      </w:r>
      <w:r w:rsidR="00EE1B26">
        <w:t xml:space="preserve"> kuna. </w:t>
      </w:r>
      <w:r w:rsidR="005B1B24">
        <w:t>. Tražbina u prijavljenom iznosu u cijelosti osporena od strane dužnika, jer da se o prijavljenoj tražbini vodi sudski postupak,  pa se smatra utvrđenom u iznosu od 0 kune.</w:t>
      </w:r>
    </w:p>
    <w:p w:rsidRDefault="00171AFF" w:rsidP="00EE1B26" w:rsidR="00EE1B26">
      <w:pPr>
        <w:pStyle w:val="Odlomakpopisa"/>
        <w:numPr>
          <w:ilvl w:val="0"/>
          <w:numId w:val="1"/>
        </w:numPr>
      </w:pPr>
      <w:r>
        <w:t>HP-Hrvatska pošta</w:t>
      </w:r>
      <w:r w:rsidR="00EE1B26">
        <w:t xml:space="preserve"> d.</w:t>
      </w:r>
      <w:r>
        <w:t>d</w:t>
      </w:r>
      <w:r w:rsidR="00EE1B26">
        <w:t xml:space="preserve">., OIB: </w:t>
      </w:r>
      <w:r w:rsidR="00D759EA">
        <w:t>87311810356</w:t>
      </w:r>
      <w:r w:rsidR="00EE1B26">
        <w:t xml:space="preserve">. Tražbina prijavljena u iznosu od </w:t>
      </w:r>
      <w:r w:rsidR="00D759EA">
        <w:t>70,00</w:t>
      </w:r>
      <w:r w:rsidR="00EE1B26">
        <w:t xml:space="preserve"> kuna. Tražbina u prijavljenom iznosu nije osporena pa se smatra utvrđenom u iznosu od </w:t>
      </w:r>
      <w:r w:rsidR="00D759EA">
        <w:t>70,00 k</w:t>
      </w:r>
      <w:r w:rsidR="00EE1B26">
        <w:t>une.</w:t>
      </w:r>
    </w:p>
    <w:p w:rsidRDefault="00D759EA" w:rsidP="00EE1B26" w:rsidR="00EE1B26">
      <w:pPr>
        <w:pStyle w:val="Odlomakpopisa"/>
        <w:numPr>
          <w:ilvl w:val="0"/>
          <w:numId w:val="1"/>
        </w:numPr>
      </w:pPr>
      <w:r>
        <w:t>HRVATSKA AGENCIJA ZA CIVILNO ZRAKOPLOVSTVO</w:t>
      </w:r>
      <w:r w:rsidR="00EE1B26">
        <w:t xml:space="preserve">, OIB: </w:t>
      </w:r>
      <w:r>
        <w:t>76108805525</w:t>
      </w:r>
      <w:r w:rsidR="00EE1B26">
        <w:t xml:space="preserve">. Tražbina prijavljena u iznosu od </w:t>
      </w:r>
      <w:r>
        <w:t>40.593,87</w:t>
      </w:r>
      <w:r w:rsidR="00EE1B26">
        <w:t xml:space="preserve"> kuna. Tražbina u prijavljenom iznosu nije osporena pa se smatra utvrđenom u iznosu od </w:t>
      </w:r>
      <w:r>
        <w:t xml:space="preserve">40.593,87 </w:t>
      </w:r>
      <w:r w:rsidR="00EE1B26">
        <w:t>kune.</w:t>
      </w:r>
    </w:p>
    <w:p w:rsidRDefault="00D759EA" w:rsidP="00EE1B26" w:rsidR="00EE1B26">
      <w:pPr>
        <w:pStyle w:val="Odlomakpopisa"/>
        <w:numPr>
          <w:ilvl w:val="0"/>
          <w:numId w:val="1"/>
        </w:numPr>
      </w:pPr>
      <w:r>
        <w:t>HRVATSKA RADIOTELEVIZIJA</w:t>
      </w:r>
      <w:r w:rsidR="00EE1B26">
        <w:t xml:space="preserve">, OIB: </w:t>
      </w:r>
      <w:r>
        <w:t>68419124305</w:t>
      </w:r>
      <w:r w:rsidR="00EE1B26">
        <w:t xml:space="preserve">. Tražbina prijavljena u iznosu od </w:t>
      </w:r>
      <w:r>
        <w:t>653,75</w:t>
      </w:r>
      <w:r w:rsidR="00EE1B26">
        <w:t xml:space="preserve"> kuna. Tražbina u prijavljenom iznosu nije osporena pa se smatra utvrđenom u iznosu od </w:t>
      </w:r>
      <w:r>
        <w:t xml:space="preserve">653,75 </w:t>
      </w:r>
      <w:r w:rsidR="00EE1B26">
        <w:t>kune.</w:t>
      </w:r>
    </w:p>
    <w:p w:rsidRDefault="00D759EA" w:rsidP="00EE1B26" w:rsidR="00EE1B26">
      <w:pPr>
        <w:pStyle w:val="Odlomakpopisa"/>
        <w:numPr>
          <w:ilvl w:val="0"/>
          <w:numId w:val="1"/>
        </w:numPr>
      </w:pPr>
      <w:r>
        <w:t>HRVATSKA REGULATORNA AGENCIJA</w:t>
      </w:r>
      <w:r w:rsidR="00EE1B26">
        <w:t xml:space="preserve">, OIB: </w:t>
      </w:r>
      <w:r>
        <w:t>87</w:t>
      </w:r>
      <w:r w:rsidR="00177BC5">
        <w:t>950783661</w:t>
      </w:r>
      <w:r w:rsidR="00EE1B26">
        <w:t xml:space="preserve">. Tražbina prijavljena u iznosu od </w:t>
      </w:r>
      <w:r w:rsidR="00177BC5">
        <w:t>3.748,60</w:t>
      </w:r>
      <w:r w:rsidR="00EE1B26">
        <w:t xml:space="preserve"> kuna. Tražbina u prijavljenom iznosu nije osporena pa se smatra utvrđenom u iznosu od </w:t>
      </w:r>
      <w:r w:rsidR="00177BC5">
        <w:t xml:space="preserve">3.748,60 </w:t>
      </w:r>
      <w:r w:rsidR="00EE1B26">
        <w:t>kune.</w:t>
      </w:r>
    </w:p>
    <w:p w:rsidRDefault="00177BC5" w:rsidP="00EE1B26" w:rsidR="00EE1B26">
      <w:pPr>
        <w:pStyle w:val="Odlomakpopisa"/>
        <w:numPr>
          <w:ilvl w:val="0"/>
          <w:numId w:val="1"/>
        </w:numPr>
      </w:pPr>
      <w:r>
        <w:t>HRVATSKE CESTE</w:t>
      </w:r>
      <w:r w:rsidR="00EE1B26">
        <w:t xml:space="preserve"> d.o.o., OIB: </w:t>
      </w:r>
      <w:r>
        <w:t>55545787885</w:t>
      </w:r>
      <w:r w:rsidR="00EE1B26">
        <w:t xml:space="preserve">. Tražbina prijavljena u iznosu od </w:t>
      </w:r>
      <w:r>
        <w:t>365,00</w:t>
      </w:r>
      <w:r w:rsidR="00EE1B26">
        <w:t xml:space="preserve"> kuna. Tražbina u prijavljenom iznosu nije osporena pa se smatra utvrđenom u iznosu od </w:t>
      </w:r>
      <w:r>
        <w:t xml:space="preserve">365,00 </w:t>
      </w:r>
      <w:r w:rsidR="00EE1B26">
        <w:t>kune.</w:t>
      </w:r>
    </w:p>
    <w:p w:rsidRDefault="00177BC5" w:rsidP="00EE1B26" w:rsidR="00EE1B26">
      <w:pPr>
        <w:pStyle w:val="Odlomakpopisa"/>
        <w:numPr>
          <w:ilvl w:val="0"/>
          <w:numId w:val="1"/>
        </w:numPr>
      </w:pPr>
      <w:r>
        <w:t>HRVATSKI REGISTAR BRODOVA</w:t>
      </w:r>
      <w:r w:rsidR="00EE1B26">
        <w:t xml:space="preserve">, OIB: </w:t>
      </w:r>
      <w:r>
        <w:t>04601923208</w:t>
      </w:r>
      <w:r w:rsidR="00EE1B26">
        <w:t xml:space="preserve">. Tražbina prijavljena u iznosu od </w:t>
      </w:r>
      <w:r>
        <w:t>13.500,00</w:t>
      </w:r>
      <w:r w:rsidR="00EE1B26">
        <w:t xml:space="preserve"> kuna. Tražbina u prijavljenom iznosu nije osporena pa se smatra utvrđenom u iznosu od </w:t>
      </w:r>
      <w:r>
        <w:t xml:space="preserve">13.500,00 </w:t>
      </w:r>
      <w:r w:rsidR="00EE1B26">
        <w:t>kune.</w:t>
      </w:r>
    </w:p>
    <w:p w:rsidRDefault="00177BC5" w:rsidP="00EE1B26" w:rsidR="00EE1B26">
      <w:pPr>
        <w:pStyle w:val="Odlomakpopisa"/>
        <w:numPr>
          <w:ilvl w:val="0"/>
          <w:numId w:val="1"/>
        </w:numPr>
      </w:pPr>
      <w:r>
        <w:t>HRVATSKI TELEKOM</w:t>
      </w:r>
      <w:r w:rsidR="00EE1B26">
        <w:t xml:space="preserve"> d.</w:t>
      </w:r>
      <w:r>
        <w:t>d</w:t>
      </w:r>
      <w:r w:rsidR="00EE1B26">
        <w:t xml:space="preserve">., OIB: </w:t>
      </w:r>
      <w:r>
        <w:t>81793146560</w:t>
      </w:r>
      <w:r w:rsidR="00EE1B26">
        <w:t xml:space="preserve">. Tražbina prijavljena u iznosu od </w:t>
      </w:r>
      <w:r>
        <w:t>21.052,84</w:t>
      </w:r>
      <w:r w:rsidR="00EE1B26">
        <w:t xml:space="preserve"> kuna. Tražbina u prijavljenom iznosu nije osporena pa se smatra utvrđenom u iznosu od </w:t>
      </w:r>
      <w:r>
        <w:t xml:space="preserve">21.052,84 </w:t>
      </w:r>
      <w:r w:rsidR="00EE1B26">
        <w:t>kune.</w:t>
      </w:r>
    </w:p>
    <w:p w:rsidRDefault="00177BC5" w:rsidP="00EE1B26" w:rsidR="00EE1B26">
      <w:pPr>
        <w:pStyle w:val="Odlomakpopisa"/>
        <w:numPr>
          <w:ilvl w:val="0"/>
          <w:numId w:val="1"/>
        </w:numPr>
      </w:pPr>
      <w:r>
        <w:t>HNK HAJDUK SPLIT</w:t>
      </w:r>
      <w:r w:rsidR="00EE1B26">
        <w:t xml:space="preserve"> </w:t>
      </w:r>
      <w:r>
        <w:t>Š.</w:t>
      </w:r>
      <w:r w:rsidR="00EE1B26">
        <w:t>d.</w:t>
      </w:r>
      <w:r>
        <w:t>d</w:t>
      </w:r>
      <w:r w:rsidR="00EE1B26">
        <w:t xml:space="preserve">., OIB: </w:t>
      </w:r>
      <w:r>
        <w:t>04785516690</w:t>
      </w:r>
      <w:r w:rsidR="00EE1B26">
        <w:t xml:space="preserve">. Tražbina prijavljena u iznosu od </w:t>
      </w:r>
      <w:r>
        <w:t>701.404,00</w:t>
      </w:r>
      <w:r w:rsidR="00EE1B26">
        <w:t xml:space="preserve"> kuna. Tražbina u prijavljenom iznosu nije osporena pa se smatra utvrđenom u iznosu od </w:t>
      </w:r>
      <w:r>
        <w:t xml:space="preserve">701.404,00 </w:t>
      </w:r>
      <w:r w:rsidR="00EE1B26">
        <w:t>kune.</w:t>
      </w:r>
    </w:p>
    <w:p w:rsidRDefault="007B597E" w:rsidP="00EE1B26" w:rsidR="00EE1B26">
      <w:pPr>
        <w:pStyle w:val="Odlomakpopisa"/>
        <w:numPr>
          <w:ilvl w:val="0"/>
          <w:numId w:val="1"/>
        </w:numPr>
      </w:pPr>
      <w:r>
        <w:t>HRVATSKO DRUŠTVO SKLADATELJA</w:t>
      </w:r>
      <w:r w:rsidR="00EE1B26">
        <w:t xml:space="preserve">, OIB: </w:t>
      </w:r>
      <w:r>
        <w:t>56668956985</w:t>
      </w:r>
      <w:r w:rsidR="00EE1B26">
        <w:t xml:space="preserve">. Tražbina prijavljena u iznosu od </w:t>
      </w:r>
      <w:r>
        <w:t>5.367,41</w:t>
      </w:r>
      <w:r w:rsidR="00EE1B26">
        <w:t xml:space="preserve"> kuna. Tražbina u prijavljenom iznosu nije osporena pa se smatra utvrđenom u iznosu od</w:t>
      </w:r>
      <w:r>
        <w:t xml:space="preserve"> 5.367,41 </w:t>
      </w:r>
      <w:r w:rsidR="00EE1B26">
        <w:t>kune.</w:t>
      </w:r>
    </w:p>
    <w:p w:rsidRDefault="007B597E" w:rsidP="00EE1B26" w:rsidR="00EE1B26">
      <w:pPr>
        <w:pStyle w:val="Odlomakpopisa"/>
        <w:numPr>
          <w:ilvl w:val="0"/>
          <w:numId w:val="1"/>
        </w:numPr>
      </w:pPr>
      <w:r>
        <w:t>I.A.PROJEKTIRANJE</w:t>
      </w:r>
      <w:r w:rsidR="00EE1B26">
        <w:t xml:space="preserve"> d.o.o., OIB: </w:t>
      </w:r>
      <w:r>
        <w:t>11773709542</w:t>
      </w:r>
      <w:r w:rsidR="00EE1B26">
        <w:t xml:space="preserve">. Tražbina prijavljena u iznosu od </w:t>
      </w:r>
      <w:r>
        <w:t>3.000,00</w:t>
      </w:r>
      <w:r w:rsidR="00EE1B26">
        <w:t xml:space="preserve"> kuna. Tražbina u prijavljenom iznosu nije osporena pa se smatra utvrđenom u iznosu od </w:t>
      </w:r>
      <w:r>
        <w:t xml:space="preserve">3.000,00 </w:t>
      </w:r>
      <w:r w:rsidR="00EE1B26">
        <w:t xml:space="preserve"> kune.</w:t>
      </w:r>
    </w:p>
    <w:p w:rsidRDefault="007B597E" w:rsidP="00EE1B26" w:rsidR="00EE1B26">
      <w:pPr>
        <w:pStyle w:val="Odlomakpopisa"/>
        <w:numPr>
          <w:ilvl w:val="0"/>
          <w:numId w:val="1"/>
        </w:numPr>
      </w:pPr>
      <w:r>
        <w:t>I2i-145</w:t>
      </w:r>
      <w:r w:rsidR="00EE1B26">
        <w:t xml:space="preserve"> d.o.o., OIB: </w:t>
      </w:r>
      <w:r>
        <w:t xml:space="preserve"> </w:t>
      </w:r>
      <w:r w:rsidR="00EE1B26">
        <w:t xml:space="preserve">. Tražbina prijavljena u iznosu od </w:t>
      </w:r>
      <w:r>
        <w:t>30.837,01</w:t>
      </w:r>
      <w:r w:rsidR="00EE1B26">
        <w:t xml:space="preserve"> kuna. Tražbina u prijavljenom iznosu nije osporena pa se smatra utvrđenom u iznosu od </w:t>
      </w:r>
      <w:r>
        <w:t xml:space="preserve">30.837,01    </w:t>
      </w:r>
      <w:r w:rsidR="00EE1B26">
        <w:t xml:space="preserve"> kune.</w:t>
      </w:r>
    </w:p>
    <w:p w:rsidRDefault="007B597E" w:rsidP="00EE1B26" w:rsidR="00EE1B26">
      <w:pPr>
        <w:pStyle w:val="Odlomakpopisa"/>
        <w:numPr>
          <w:ilvl w:val="0"/>
          <w:numId w:val="1"/>
        </w:numPr>
      </w:pPr>
      <w:r>
        <w:t>ILIRIC</w:t>
      </w:r>
      <w:r w:rsidR="00EE1B26">
        <w:t xml:space="preserve"> d.o.o., OIB: </w:t>
      </w:r>
      <w:r>
        <w:t>12061857017</w:t>
      </w:r>
      <w:r w:rsidR="00EE1B26">
        <w:t xml:space="preserve">. Tražbina prijavljena u iznosu od </w:t>
      </w:r>
      <w:r>
        <w:t>6.755,69</w:t>
      </w:r>
      <w:r w:rsidR="00EE1B26">
        <w:t xml:space="preserve"> kuna. Tražbina u prijavljenom iznosu nije osporena pa se smatra utvrđenom u iznosu od </w:t>
      </w:r>
      <w:r>
        <w:t xml:space="preserve">6.755,69 </w:t>
      </w:r>
      <w:r w:rsidR="00EE1B26">
        <w:t xml:space="preserve"> kune.</w:t>
      </w:r>
    </w:p>
    <w:p w:rsidRDefault="007B597E" w:rsidP="00EE1B26" w:rsidR="00EE1B26">
      <w:pPr>
        <w:pStyle w:val="Odlomakpopisa"/>
        <w:numPr>
          <w:ilvl w:val="0"/>
          <w:numId w:val="1"/>
        </w:numPr>
      </w:pPr>
      <w:r>
        <w:t>INA-INDUSTRIJA NAFTE</w:t>
      </w:r>
      <w:r w:rsidR="00EE1B26">
        <w:t xml:space="preserve"> d.</w:t>
      </w:r>
      <w:r w:rsidR="00C7620A">
        <w:t>d</w:t>
      </w:r>
      <w:r w:rsidR="00EE1B26">
        <w:t xml:space="preserve">., OIB: </w:t>
      </w:r>
      <w:r w:rsidR="00C7620A">
        <w:t>27759560625</w:t>
      </w:r>
      <w:r w:rsidR="00EE1B26">
        <w:t xml:space="preserve">. Tražbina prijavljena u iznosu od </w:t>
      </w:r>
      <w:r w:rsidR="00C7620A">
        <w:t xml:space="preserve">99.179,42 </w:t>
      </w:r>
      <w:r w:rsidR="00EE1B26">
        <w:t xml:space="preserve"> kuna. Tražbina u prijavljenom iznosu nije osporena pa se smatra utvrđenom u iznosu od </w:t>
      </w:r>
      <w:r w:rsidR="00C7620A">
        <w:t xml:space="preserve">99.179,42 </w:t>
      </w:r>
      <w:r w:rsidR="00EE1B26">
        <w:t>kune.</w:t>
      </w:r>
    </w:p>
    <w:p w:rsidRDefault="00C7620A" w:rsidP="00EE1B26" w:rsidR="00EE1B26">
      <w:pPr>
        <w:pStyle w:val="Odlomakpopisa"/>
        <w:numPr>
          <w:ilvl w:val="0"/>
          <w:numId w:val="1"/>
        </w:numPr>
      </w:pPr>
      <w:r>
        <w:t>INOXTIG</w:t>
      </w:r>
      <w:r w:rsidR="00EE1B26">
        <w:t xml:space="preserve"> d.o.o., OIB: </w:t>
      </w:r>
      <w:r>
        <w:t>61422975791</w:t>
      </w:r>
      <w:r w:rsidR="00EE1B26">
        <w:t xml:space="preserve">. Tražbina prijavljena u iznosu od </w:t>
      </w:r>
      <w:r>
        <w:t>2.266,38</w:t>
      </w:r>
      <w:r w:rsidR="00EE1B26">
        <w:t xml:space="preserve"> kuna. Tražbina u prijavljenom iznosu nije osporena pa se smatra utvrđenom u iznosu od </w:t>
      </w:r>
      <w:r>
        <w:t xml:space="preserve">2.266,38  </w:t>
      </w:r>
      <w:r w:rsidR="00EE1B26">
        <w:t xml:space="preserve"> kune.</w:t>
      </w:r>
    </w:p>
    <w:p w:rsidRDefault="00C7620A" w:rsidP="00EE1B26" w:rsidR="00EE1B26">
      <w:pPr>
        <w:pStyle w:val="Odlomakpopisa"/>
        <w:numPr>
          <w:ilvl w:val="0"/>
          <w:numId w:val="1"/>
        </w:numPr>
      </w:pPr>
      <w:r>
        <w:t>INTERAVIA AERO, INC</w:t>
      </w:r>
      <w:r w:rsidR="00EE1B26">
        <w:t xml:space="preserve">, OIB: </w:t>
      </w:r>
      <w:r>
        <w:t xml:space="preserve">  </w:t>
      </w:r>
      <w:r w:rsidR="00EE1B26">
        <w:t>. Tražbina prijavljena u iznosu od 1</w:t>
      </w:r>
      <w:r>
        <w:t>1.352,97</w:t>
      </w:r>
      <w:r w:rsidR="00EE1B26">
        <w:t xml:space="preserve"> kuna. Tražbina u prijavljenom iznosu nije osporena pa se smatra utvrđenom u iznosu od </w:t>
      </w:r>
      <w:r>
        <w:t xml:space="preserve">11.352,97 </w:t>
      </w:r>
      <w:r w:rsidR="00EE1B26">
        <w:t xml:space="preserve"> kune.</w:t>
      </w:r>
    </w:p>
    <w:p w:rsidRDefault="00C7620A" w:rsidP="00EE1B26" w:rsidR="00EE1B26">
      <w:pPr>
        <w:pStyle w:val="Odlomakpopisa"/>
        <w:numPr>
          <w:ilvl w:val="0"/>
          <w:numId w:val="1"/>
        </w:numPr>
      </w:pPr>
      <w:r>
        <w:t>ISKON INTERNET</w:t>
      </w:r>
      <w:r w:rsidR="00EE1B26">
        <w:t xml:space="preserve"> d.</w:t>
      </w:r>
      <w:r>
        <w:t>d</w:t>
      </w:r>
      <w:r w:rsidR="00EE1B26">
        <w:t xml:space="preserve">., OIB: </w:t>
      </w:r>
      <w:r>
        <w:t>36779353407</w:t>
      </w:r>
      <w:r w:rsidR="00EE1B26">
        <w:t xml:space="preserve">. Tražbina prijavljena u iznosu od </w:t>
      </w:r>
      <w:r>
        <w:t>5.202,46</w:t>
      </w:r>
      <w:r w:rsidR="00EE1B26">
        <w:t xml:space="preserve"> kuna. Tražbina u prijavljenom iznosu nije osporena pa se smatra utvrđenom u iznosu od </w:t>
      </w:r>
      <w:r>
        <w:t xml:space="preserve">5.202,46 </w:t>
      </w:r>
      <w:r w:rsidR="00EE1B26">
        <w:t xml:space="preserve"> kune.</w:t>
      </w:r>
    </w:p>
    <w:p w:rsidRDefault="00C7620A" w:rsidP="00EE1B26" w:rsidR="00EE1B26">
      <w:pPr>
        <w:pStyle w:val="Odlomakpopisa"/>
        <w:numPr>
          <w:ilvl w:val="0"/>
          <w:numId w:val="1"/>
        </w:numPr>
      </w:pPr>
      <w:r>
        <w:t>ŽELJKO IVKOVIĆ, vl. obrta MIRROR</w:t>
      </w:r>
      <w:r w:rsidR="00EE1B26">
        <w:t xml:space="preserve">, OIB: </w:t>
      </w:r>
      <w:r>
        <w:t>27861112772</w:t>
      </w:r>
      <w:r w:rsidR="00EE1B26">
        <w:t xml:space="preserve">. Tražbina prijavljena u iznosu od </w:t>
      </w:r>
      <w:r>
        <w:t>9.918,74</w:t>
      </w:r>
      <w:r w:rsidR="00EE1B26">
        <w:t xml:space="preserve"> kuna. Tražbina u prijavljenom iznosu nije osporena pa se smatra utvrđenom u iznosu od </w:t>
      </w:r>
      <w:r>
        <w:t xml:space="preserve">9.918,74 </w:t>
      </w:r>
      <w:r w:rsidR="00EE1B26">
        <w:t>kune.</w:t>
      </w:r>
    </w:p>
    <w:p w:rsidRDefault="00C7620A" w:rsidP="00EE1B26" w:rsidR="00EE1B26">
      <w:pPr>
        <w:pStyle w:val="Odlomakpopisa"/>
        <w:numPr>
          <w:ilvl w:val="0"/>
          <w:numId w:val="1"/>
        </w:numPr>
      </w:pPr>
      <w:r>
        <w:t>IZTOK KISOVAR-SVETOVANJE V LETALSTVU</w:t>
      </w:r>
      <w:r w:rsidR="00EE1B26">
        <w:t xml:space="preserve"> d.o.o., OIB: . Tražbina prijavljena u iznosu od </w:t>
      </w:r>
      <w:r>
        <w:t>1</w:t>
      </w:r>
      <w:r w:rsidR="005B1B24">
        <w:t>83</w:t>
      </w:r>
      <w:r>
        <w:t>.</w:t>
      </w:r>
      <w:r w:rsidR="005B1B24">
        <w:t>793,23</w:t>
      </w:r>
      <w:r w:rsidR="00EE1B26">
        <w:t xml:space="preserve"> kuna. Tražbina </w:t>
      </w:r>
      <w:r w:rsidR="005B1B24">
        <w:t>djelomično osporena od strane dužnika u iznosu od 62.679,34 kn, po prijavljenom računu,</w:t>
      </w:r>
      <w:r w:rsidR="00EE1B26">
        <w:t xml:space="preserve"> pa se smatra utvrđenom u iznosu od </w:t>
      </w:r>
      <w:r>
        <w:t>1</w:t>
      </w:r>
      <w:r w:rsidR="005B1B24">
        <w:t>21.113,89</w:t>
      </w:r>
      <w:r>
        <w:t xml:space="preserve"> </w:t>
      </w:r>
      <w:r w:rsidR="00EE1B26">
        <w:t>kune.</w:t>
      </w:r>
    </w:p>
    <w:p w:rsidRDefault="00C7620A" w:rsidP="00EE1B26" w:rsidR="00EE1B26">
      <w:pPr>
        <w:pStyle w:val="Odlomakpopisa"/>
        <w:numPr>
          <w:ilvl w:val="0"/>
          <w:numId w:val="1"/>
        </w:numPr>
      </w:pPr>
      <w:r>
        <w:t>JADRANKA HOTELI</w:t>
      </w:r>
      <w:r w:rsidR="00EE1B26">
        <w:t xml:space="preserve"> d.o.o., OIB: </w:t>
      </w:r>
      <w:r>
        <w:t>25295166877</w:t>
      </w:r>
      <w:r w:rsidR="00EE1B26">
        <w:t xml:space="preserve">. Tražbina prijavljena u iznosu od </w:t>
      </w:r>
      <w:r w:rsidR="00B2563E">
        <w:t>22.610,19</w:t>
      </w:r>
      <w:r w:rsidR="00EE1B26">
        <w:t xml:space="preserve"> kuna. Tražbina u prijavljenom iznosu nije osporena pa se smatra utvrđenom u iznosu od </w:t>
      </w:r>
      <w:r w:rsidR="00B2563E">
        <w:t xml:space="preserve">22.610,19 </w:t>
      </w:r>
      <w:r w:rsidR="00EE1B26">
        <w:t>kune.</w:t>
      </w:r>
    </w:p>
    <w:p w:rsidRDefault="00B2563E" w:rsidP="00EE1B26" w:rsidR="00EE1B26">
      <w:pPr>
        <w:pStyle w:val="Odlomakpopisa"/>
        <w:numPr>
          <w:ilvl w:val="0"/>
          <w:numId w:val="1"/>
        </w:numPr>
      </w:pPr>
      <w:r>
        <w:t>JetPeople</w:t>
      </w:r>
      <w:r w:rsidR="00EE1B26">
        <w:t xml:space="preserve"> d.o.o., OIB:</w:t>
      </w:r>
      <w:r>
        <w:t xml:space="preserve">   </w:t>
      </w:r>
      <w:r w:rsidR="00EE1B26">
        <w:t xml:space="preserve">. Tražbina prijavljena u iznosu od </w:t>
      </w:r>
      <w:r>
        <w:t>487.021,33</w:t>
      </w:r>
      <w:r w:rsidR="00EE1B26">
        <w:t xml:space="preserve"> kuna. Tražbina u prijavljenom iznosu nije osporena pa se smatra utvrđenom u iznosu od </w:t>
      </w:r>
      <w:r>
        <w:t xml:space="preserve">487.021,33 </w:t>
      </w:r>
      <w:r w:rsidR="00EE1B26">
        <w:t xml:space="preserve"> kune.</w:t>
      </w:r>
    </w:p>
    <w:p w:rsidRDefault="00B2563E" w:rsidP="00EE1B26" w:rsidR="00EE1B26">
      <w:pPr>
        <w:pStyle w:val="Odlomakpopisa"/>
        <w:numPr>
          <w:ilvl w:val="0"/>
          <w:numId w:val="1"/>
        </w:numPr>
      </w:pPr>
      <w:r>
        <w:t>JELKOM</w:t>
      </w:r>
      <w:r w:rsidR="00EE1B26">
        <w:t xml:space="preserve"> d.o.o., OIB: </w:t>
      </w:r>
      <w:r>
        <w:t>92345732468</w:t>
      </w:r>
      <w:r w:rsidR="00EE1B26">
        <w:t xml:space="preserve">. Tražbina prijavljena u iznosu od </w:t>
      </w:r>
      <w:r>
        <w:t>344,45</w:t>
      </w:r>
      <w:r w:rsidR="00EE1B26">
        <w:t xml:space="preserve"> kuna. Tražbina u prijavljenom iznosu nije osporena pa se smatra utvrđenom u iznosu od </w:t>
      </w:r>
      <w:r>
        <w:t xml:space="preserve">344,45 </w:t>
      </w:r>
      <w:r w:rsidR="00EE1B26">
        <w:t>kune.</w:t>
      </w:r>
    </w:p>
    <w:p w:rsidRDefault="00B2563E" w:rsidP="00EE1B26" w:rsidR="00EE1B26">
      <w:pPr>
        <w:pStyle w:val="Odlomakpopisa"/>
        <w:numPr>
          <w:ilvl w:val="0"/>
          <w:numId w:val="1"/>
        </w:numPr>
      </w:pPr>
      <w:r>
        <w:t>JMUR GOOSE INVEST Gmbh</w:t>
      </w:r>
      <w:r w:rsidR="00EE1B26">
        <w:t>, OIB:</w:t>
      </w:r>
      <w:r>
        <w:t xml:space="preserve"> 61018702980</w:t>
      </w:r>
      <w:r w:rsidR="00EE1B26">
        <w:t xml:space="preserve">. Tražbina prijavljena u iznosu od </w:t>
      </w:r>
      <w:r>
        <w:t>594.976,43</w:t>
      </w:r>
      <w:r w:rsidR="00EE1B26">
        <w:t xml:space="preserve"> kuna. Tražbina </w:t>
      </w:r>
      <w:r w:rsidR="005B1B24">
        <w:t xml:space="preserve">djelomično </w:t>
      </w:r>
      <w:r w:rsidR="00EE1B26">
        <w:t>osporena</w:t>
      </w:r>
      <w:r w:rsidR="005B1B24">
        <w:t xml:space="preserve"> od strane dužnika u iznosu od </w:t>
      </w:r>
      <w:r w:rsidR="007038EA">
        <w:t>24.845,96 kn</w:t>
      </w:r>
      <w:r w:rsidR="005B1B24">
        <w:t>, po osnovi tečajnih razlika</w:t>
      </w:r>
      <w:r w:rsidR="007038EA">
        <w:t xml:space="preserve"> i prijavljenih kamata</w:t>
      </w:r>
      <w:r w:rsidR="005B1B24">
        <w:t>,</w:t>
      </w:r>
      <w:r w:rsidR="00EE1B26">
        <w:t xml:space="preserve"> pa se smatra utvrđenom u iznosu od </w:t>
      </w:r>
      <w:r>
        <w:t>5</w:t>
      </w:r>
      <w:r w:rsidR="007038EA">
        <w:t>70.130,47</w:t>
      </w:r>
      <w:r w:rsidR="00EE1B26">
        <w:t>kune.</w:t>
      </w:r>
    </w:p>
    <w:p w:rsidRDefault="00B2563E" w:rsidP="00EE1B26" w:rsidR="00EE1B26">
      <w:pPr>
        <w:pStyle w:val="Odlomakpopisa"/>
        <w:numPr>
          <w:ilvl w:val="0"/>
          <w:numId w:val="1"/>
        </w:numPr>
      </w:pPr>
      <w:r>
        <w:t>JMUR TWIN Otera Invest Gmbh</w:t>
      </w:r>
      <w:r w:rsidR="00EE1B26">
        <w:t xml:space="preserve">, OIB: . Tražbina prijavljena u iznosu od </w:t>
      </w:r>
      <w:r>
        <w:t>1.211.245,89</w:t>
      </w:r>
      <w:r w:rsidR="00EE1B26">
        <w:t xml:space="preserve"> kuna. </w:t>
      </w:r>
      <w:r w:rsidR="0072622B">
        <w:t xml:space="preserve">Priznata u iznosu od 1.583,33 kn a osporena u iznosu od 44.819,29 kn po osnovi kredita i 45.843,37 kn po osnovi kamata. </w:t>
      </w:r>
    </w:p>
    <w:p w:rsidRDefault="009F52C3" w:rsidP="00B2563E" w:rsidR="00B2563E">
      <w:pPr>
        <w:pStyle w:val="Odlomakpopisa"/>
        <w:numPr>
          <w:ilvl w:val="0"/>
          <w:numId w:val="1"/>
        </w:numPr>
      </w:pPr>
      <w:r>
        <w:t>DANICA JURIĆ</w:t>
      </w:r>
      <w:r w:rsidR="00B2563E">
        <w:t xml:space="preserve">, OIB: </w:t>
      </w:r>
      <w:r>
        <w:t>86152869143</w:t>
      </w:r>
      <w:r w:rsidR="00B2563E">
        <w:t xml:space="preserve">. Tražbina prijavljena u iznosu od </w:t>
      </w:r>
      <w:r>
        <w:t>7.523,00</w:t>
      </w:r>
      <w:r w:rsidR="00B2563E">
        <w:t xml:space="preserve"> kuna. Tražbina u prijavljenom iznosu nije osporena pa se smatra utvrđenom u iznosu od </w:t>
      </w:r>
      <w:r>
        <w:t xml:space="preserve">7.523,00 </w:t>
      </w:r>
      <w:r w:rsidR="00B2563E">
        <w:t>kune.</w:t>
      </w:r>
    </w:p>
    <w:p w:rsidRDefault="009F52C3" w:rsidP="00B2563E" w:rsidR="00B2563E">
      <w:pPr>
        <w:pStyle w:val="Odlomakpopisa"/>
        <w:numPr>
          <w:ilvl w:val="0"/>
          <w:numId w:val="1"/>
        </w:numPr>
      </w:pPr>
      <w:r>
        <w:t>KABAL TOURS turistička agencija</w:t>
      </w:r>
      <w:r w:rsidR="00B2563E">
        <w:t xml:space="preserve"> d.o.o., OIB: </w:t>
      </w:r>
      <w:r>
        <w:t>4664662557</w:t>
      </w:r>
      <w:r w:rsidR="00B2563E">
        <w:t xml:space="preserve">. Tražbina prijavljena u iznosu od </w:t>
      </w:r>
      <w:r>
        <w:t>62.661,77</w:t>
      </w:r>
      <w:r w:rsidR="00B2563E">
        <w:t xml:space="preserve"> kuna. Tražbina </w:t>
      </w:r>
      <w:r w:rsidR="00584D9C">
        <w:t xml:space="preserve">djelomično </w:t>
      </w:r>
      <w:r w:rsidR="00B2563E">
        <w:t>osporena</w:t>
      </w:r>
      <w:r w:rsidR="00584D9C">
        <w:t xml:space="preserve"> od strane dužnika u iznosu od 4.552,77 kn, po osnovi prijavljenih kamata,</w:t>
      </w:r>
      <w:r w:rsidR="00B2563E">
        <w:t xml:space="preserve"> pa se smatra utvrđenom u iznosu od </w:t>
      </w:r>
      <w:r w:rsidR="00584D9C">
        <w:t>58.109,00</w:t>
      </w:r>
      <w:r>
        <w:t xml:space="preserve"> </w:t>
      </w:r>
      <w:r w:rsidR="00B2563E">
        <w:t>kune.</w:t>
      </w:r>
    </w:p>
    <w:p w:rsidRDefault="004178B3" w:rsidP="00B2563E" w:rsidR="00B2563E">
      <w:pPr>
        <w:pStyle w:val="Odlomakpopisa"/>
        <w:numPr>
          <w:ilvl w:val="0"/>
          <w:numId w:val="1"/>
        </w:numPr>
      </w:pPr>
      <w:r>
        <w:t>LEONARD KAJSA vl. obrta TAKSI PRIJEVOZ "LEO"</w:t>
      </w:r>
      <w:r w:rsidR="00B2563E">
        <w:t xml:space="preserve">, OIB: </w:t>
      </w:r>
      <w:r>
        <w:t>90654674765</w:t>
      </w:r>
      <w:r w:rsidR="00B2563E">
        <w:t xml:space="preserve">. Tražbina prijavljena u iznosu od </w:t>
      </w:r>
      <w:r>
        <w:t>2.500,00</w:t>
      </w:r>
      <w:r w:rsidR="00B2563E">
        <w:t xml:space="preserve"> kuna. Tražbina u prijavljenom iznosu nije osporena pa se smatra utvrđenom u iznosu od </w:t>
      </w:r>
      <w:r>
        <w:t xml:space="preserve">2.500,00 </w:t>
      </w:r>
      <w:r w:rsidR="00B2563E">
        <w:t>kune.</w:t>
      </w:r>
    </w:p>
    <w:p w:rsidRDefault="004178B3" w:rsidP="00B2563E" w:rsidR="00B2563E">
      <w:pPr>
        <w:pStyle w:val="Odlomakpopisa"/>
        <w:numPr>
          <w:ilvl w:val="0"/>
          <w:numId w:val="1"/>
        </w:numPr>
      </w:pPr>
      <w:r>
        <w:t>GRIŠA KAMALIĆ, vl. ugostiteljskog obrta "EL PASO"</w:t>
      </w:r>
      <w:r w:rsidR="00B2563E">
        <w:t>, OIB:</w:t>
      </w:r>
      <w:r>
        <w:t xml:space="preserve"> 22792314173</w:t>
      </w:r>
      <w:r w:rsidR="00B2563E">
        <w:t xml:space="preserve">. Tražbina prijavljena u iznosu od </w:t>
      </w:r>
      <w:r>
        <w:t>1.925,00</w:t>
      </w:r>
      <w:r w:rsidR="00B2563E">
        <w:t xml:space="preserve"> kuna. Tražbina u </w:t>
      </w:r>
      <w:r w:rsidR="00584D9C">
        <w:t xml:space="preserve">cijelosti </w:t>
      </w:r>
      <w:r w:rsidR="00B2563E">
        <w:t xml:space="preserve">osporena </w:t>
      </w:r>
      <w:r w:rsidR="00584D9C">
        <w:t xml:space="preserve">od strane dužnika, jer da vjerovnik nema vjerodostojnu ispravu za prijavljenu tražbinu, </w:t>
      </w:r>
      <w:r w:rsidR="00B2563E">
        <w:t xml:space="preserve">pa se smatra utvrđenom u iznosu od </w:t>
      </w:r>
      <w:r>
        <w:t xml:space="preserve">0 </w:t>
      </w:r>
      <w:r w:rsidR="00B2563E">
        <w:t xml:space="preserve"> kune.</w:t>
      </w:r>
    </w:p>
    <w:p w:rsidRDefault="004178B3" w:rsidP="00B2563E" w:rsidR="00B2563E">
      <w:pPr>
        <w:pStyle w:val="Odlomakpopisa"/>
        <w:numPr>
          <w:ilvl w:val="0"/>
          <w:numId w:val="1"/>
        </w:numPr>
      </w:pPr>
      <w:r>
        <w:t>RADOVAN KEČKEMET</w:t>
      </w:r>
      <w:r w:rsidR="00B2563E">
        <w:t xml:space="preserve">, OIB: </w:t>
      </w:r>
      <w:r>
        <w:t>58853288348</w:t>
      </w:r>
      <w:r w:rsidR="00B2563E">
        <w:t xml:space="preserve">. Tražbina prijavljena u iznosu od </w:t>
      </w:r>
      <w:r>
        <w:t>18.857,41</w:t>
      </w:r>
      <w:r w:rsidR="00B2563E">
        <w:t xml:space="preserve"> kuna. Tražbina </w:t>
      </w:r>
      <w:r w:rsidR="00584D9C">
        <w:t xml:space="preserve">djelomično osporena od strane dužnika u iznosu od 2.147,41 kn, po osnovi prijavljenih kamata, </w:t>
      </w:r>
      <w:r w:rsidR="00B2563E">
        <w:t xml:space="preserve">pa se smatra utvrđenom u iznosu od </w:t>
      </w:r>
      <w:r>
        <w:t>1</w:t>
      </w:r>
      <w:r w:rsidR="002154E3">
        <w:t>6.710,00</w:t>
      </w:r>
      <w:r>
        <w:t xml:space="preserve"> </w:t>
      </w:r>
      <w:r w:rsidR="00B2563E">
        <w:t>kune.</w:t>
      </w:r>
    </w:p>
    <w:p w:rsidRDefault="00DD7DEF" w:rsidP="00B2563E" w:rsidR="00B2563E">
      <w:pPr>
        <w:pStyle w:val="Odlomakpopisa"/>
        <w:numPr>
          <w:ilvl w:val="0"/>
          <w:numId w:val="1"/>
        </w:numPr>
      </w:pPr>
      <w:r>
        <w:t>KENORA Vermogensverwaltung Gmbh</w:t>
      </w:r>
      <w:r w:rsidR="00B2563E">
        <w:t xml:space="preserve">, OIB: </w:t>
      </w:r>
      <w:r>
        <w:t>32608568261</w:t>
      </w:r>
      <w:r w:rsidR="00B2563E">
        <w:t xml:space="preserve">. Tražbina prijavljena u iznosu od </w:t>
      </w:r>
      <w:r>
        <w:t>1.558.990,37</w:t>
      </w:r>
      <w:r w:rsidR="00B2563E">
        <w:t xml:space="preserve"> kuna. Tražbina </w:t>
      </w:r>
      <w:r w:rsidR="002154E3">
        <w:t>djelomično osporena od strane dužnika u iznosu od 64.937,77 kn, po osnovi prijavljenih kamata i tečajnih razlika,</w:t>
      </w:r>
      <w:r w:rsidR="00B2563E">
        <w:t xml:space="preserve"> pa se smatra utvrđenom u iznosu od </w:t>
      </w:r>
      <w:r>
        <w:t>1.</w:t>
      </w:r>
      <w:r w:rsidR="002154E3">
        <w:t>494.052,60</w:t>
      </w:r>
      <w:r>
        <w:t xml:space="preserve"> </w:t>
      </w:r>
      <w:r w:rsidR="00B2563E">
        <w:t>kune.</w:t>
      </w:r>
    </w:p>
    <w:p w:rsidRDefault="00DD7DEF" w:rsidP="00B2563E" w:rsidR="00B2563E">
      <w:pPr>
        <w:pStyle w:val="Odlomakpopisa"/>
        <w:numPr>
          <w:ilvl w:val="0"/>
          <w:numId w:val="1"/>
        </w:numPr>
      </w:pPr>
      <w:r>
        <w:t>Komunalno trgovačko društvo HOBER</w:t>
      </w:r>
      <w:r w:rsidR="00B2563E">
        <w:t xml:space="preserve"> d.o.o., OIB: </w:t>
      </w:r>
      <w:r>
        <w:t>90015801532</w:t>
      </w:r>
      <w:r w:rsidR="00B2563E">
        <w:t xml:space="preserve">. Tražbina prijavljena u iznosu od </w:t>
      </w:r>
      <w:r>
        <w:t>196,03</w:t>
      </w:r>
      <w:r w:rsidR="00B2563E">
        <w:t xml:space="preserve"> kuna. Tražbina u prijavljenom iznosu nije osporena pa se smatra utvrđenom u iznosu od </w:t>
      </w:r>
      <w:r>
        <w:t xml:space="preserve">196,03 </w:t>
      </w:r>
      <w:r w:rsidR="00B2563E">
        <w:t>kune.</w:t>
      </w:r>
    </w:p>
    <w:p w:rsidRDefault="00DD7DEF" w:rsidP="00B2563E" w:rsidR="00B2563E">
      <w:pPr>
        <w:pStyle w:val="Odlomakpopisa"/>
        <w:numPr>
          <w:ilvl w:val="0"/>
          <w:numId w:val="1"/>
        </w:numPr>
      </w:pPr>
      <w:r>
        <w:t>KOMPLET SISTEM</w:t>
      </w:r>
      <w:r w:rsidR="00B2563E">
        <w:t xml:space="preserve"> d.o.o., OIB: </w:t>
      </w:r>
      <w:r>
        <w:t>17807627317</w:t>
      </w:r>
      <w:r w:rsidR="00B2563E">
        <w:t xml:space="preserve">. Tražbina prijavljena u iznosu od </w:t>
      </w:r>
      <w:r>
        <w:t>3.455,13</w:t>
      </w:r>
      <w:r w:rsidR="00B2563E">
        <w:t xml:space="preserve"> kuna. Tražbina u prijavljenom iznosu </w:t>
      </w:r>
      <w:r w:rsidR="002154E3">
        <w:t xml:space="preserve">u cijelosti </w:t>
      </w:r>
      <w:r w:rsidR="00B2563E">
        <w:t xml:space="preserve">osporena </w:t>
      </w:r>
      <w:r w:rsidR="002154E3">
        <w:t xml:space="preserve">od strane dužnika, jer da se o prijavljenoj tražbini vodi sudski postupak, </w:t>
      </w:r>
      <w:r w:rsidR="00B2563E">
        <w:t xml:space="preserve">pa se smatra utvrđenom u iznosu od </w:t>
      </w:r>
      <w:r w:rsidR="002154E3">
        <w:t>0</w:t>
      </w:r>
      <w:r>
        <w:t xml:space="preserve"> </w:t>
      </w:r>
      <w:r w:rsidR="00B2563E">
        <w:t>kune.</w:t>
      </w:r>
    </w:p>
    <w:p w:rsidRDefault="00DD7DEF" w:rsidP="00B2563E" w:rsidR="00B2563E">
      <w:pPr>
        <w:pStyle w:val="Odlomakpopisa"/>
        <w:numPr>
          <w:ilvl w:val="0"/>
          <w:numId w:val="1"/>
        </w:numPr>
      </w:pPr>
      <w:r>
        <w:t>KOMUNALNE DJELATNOSTI</w:t>
      </w:r>
      <w:r w:rsidR="00B2563E">
        <w:t xml:space="preserve"> d.o.o., OIB: </w:t>
      </w:r>
      <w:r>
        <w:t>80457977311</w:t>
      </w:r>
      <w:r w:rsidR="00B2563E">
        <w:t xml:space="preserve">. Tražbina prijavljena u iznosu od </w:t>
      </w:r>
      <w:r>
        <w:t>601,74</w:t>
      </w:r>
      <w:r w:rsidR="00B2563E">
        <w:t xml:space="preserve"> kuna. Tražbina u prijavljenom iznosu nije osporena pa se smatra utvrđenom u iznosu od </w:t>
      </w:r>
      <w:r>
        <w:t xml:space="preserve">601,74 </w:t>
      </w:r>
      <w:r w:rsidR="00B2563E">
        <w:t>kune.</w:t>
      </w:r>
    </w:p>
    <w:p w:rsidRDefault="00DD7DEF" w:rsidP="00B2563E" w:rsidR="00B2563E">
      <w:pPr>
        <w:pStyle w:val="Odlomakpopisa"/>
        <w:numPr>
          <w:ilvl w:val="0"/>
          <w:numId w:val="1"/>
        </w:numPr>
      </w:pPr>
      <w:r>
        <w:t>KUW WERMOGENSVERWALTUNG GMBH</w:t>
      </w:r>
      <w:r w:rsidR="00B2563E">
        <w:t xml:space="preserve">, OIB: </w:t>
      </w:r>
      <w:r>
        <w:t>00229889878</w:t>
      </w:r>
      <w:r w:rsidR="00B2563E">
        <w:t xml:space="preserve">. Tražbina prijavljena u iznosu od </w:t>
      </w:r>
      <w:r w:rsidR="003124C3">
        <w:t>6.904.334,79</w:t>
      </w:r>
      <w:r w:rsidR="00B2563E">
        <w:t xml:space="preserve"> kuna. Tražbina </w:t>
      </w:r>
      <w:r w:rsidR="003124C3">
        <w:t xml:space="preserve">djelomično osporena od strane dužnika u iznosu od 1.317,109,93 kn, po osnovi tečajnih razlika, </w:t>
      </w:r>
      <w:r w:rsidR="00B2563E">
        <w:t xml:space="preserve">pa se smatra utvrđenom u iznosu od </w:t>
      </w:r>
      <w:r w:rsidR="003124C3">
        <w:t>5.382.531,27</w:t>
      </w:r>
      <w:r>
        <w:t xml:space="preserve"> </w:t>
      </w:r>
      <w:r w:rsidR="00A05EC3">
        <w:t>kune i za iznos od 204.693,59 kn po osnovi prijavljenih kamata.</w:t>
      </w:r>
    </w:p>
    <w:p w:rsidRDefault="006023C0" w:rsidP="00B2563E" w:rsidR="00B2563E">
      <w:pPr>
        <w:pStyle w:val="Odlomakpopisa"/>
        <w:numPr>
          <w:ilvl w:val="0"/>
          <w:numId w:val="1"/>
        </w:numPr>
      </w:pPr>
      <w:r>
        <w:t>LABORING</w:t>
      </w:r>
      <w:r w:rsidR="00B2563E">
        <w:t xml:space="preserve"> d.o.o., OIB: </w:t>
      </w:r>
      <w:r>
        <w:t>24467257339</w:t>
      </w:r>
      <w:r w:rsidR="00B2563E">
        <w:t xml:space="preserve">. Tražbina prijavljena u iznosu od </w:t>
      </w:r>
      <w:r>
        <w:t>2.175,00</w:t>
      </w:r>
      <w:r w:rsidR="00B2563E">
        <w:t xml:space="preserve"> kuna. Tražbina u prijavljenom iznosu nije osporena pa se smatra utvrđenom u iznosu od </w:t>
      </w:r>
      <w:r>
        <w:t xml:space="preserve">2.175,00 </w:t>
      </w:r>
      <w:r w:rsidR="00B2563E">
        <w:t>kune.</w:t>
      </w:r>
    </w:p>
    <w:p w:rsidRDefault="006023C0" w:rsidP="00B2563E" w:rsidR="00B2563E">
      <w:pPr>
        <w:pStyle w:val="Odlomakpopisa"/>
        <w:numPr>
          <w:ilvl w:val="0"/>
          <w:numId w:val="1"/>
        </w:numPr>
      </w:pPr>
      <w:r>
        <w:t>LALIZAS MARINA</w:t>
      </w:r>
      <w:r w:rsidR="00B2563E">
        <w:t xml:space="preserve"> d.o.o., OIB: </w:t>
      </w:r>
      <w:r>
        <w:t>44078172624</w:t>
      </w:r>
      <w:r w:rsidR="00B2563E">
        <w:t xml:space="preserve">. Tražbina prijavljena u iznosu od </w:t>
      </w:r>
      <w:r>
        <w:t>12.304,60</w:t>
      </w:r>
      <w:r w:rsidR="00B2563E">
        <w:t xml:space="preserve"> kuna. Tražbina u prijavljenom iznosu </w:t>
      </w:r>
      <w:r w:rsidR="003124C3">
        <w:t xml:space="preserve">u cijelosti </w:t>
      </w:r>
      <w:r w:rsidR="00B2563E">
        <w:t>osporena</w:t>
      </w:r>
      <w:r w:rsidR="003124C3">
        <w:t xml:space="preserve"> od strane dužnika, jer da se o prijavljenoj tražbini vodi sudski postupak, </w:t>
      </w:r>
      <w:r w:rsidR="00B2563E">
        <w:t xml:space="preserve"> pa se smatra utvrđenom u iznosu od </w:t>
      </w:r>
      <w:r w:rsidR="003124C3">
        <w:t>0</w:t>
      </w:r>
      <w:r>
        <w:t xml:space="preserve"> </w:t>
      </w:r>
      <w:r w:rsidR="00B2563E">
        <w:t>kune.</w:t>
      </w:r>
    </w:p>
    <w:p w:rsidRDefault="006023C0" w:rsidP="00B2563E" w:rsidR="00B2563E">
      <w:pPr>
        <w:pStyle w:val="Odlomakpopisa"/>
        <w:numPr>
          <w:ilvl w:val="0"/>
          <w:numId w:val="1"/>
        </w:numPr>
      </w:pPr>
      <w:r>
        <w:t>LAUDIS</w:t>
      </w:r>
      <w:r w:rsidR="00B2563E">
        <w:t xml:space="preserve"> d.o.o., OIB: </w:t>
      </w:r>
      <w:r>
        <w:t>46727915011</w:t>
      </w:r>
      <w:r w:rsidR="00B2563E">
        <w:t xml:space="preserve">. Tražbina prijavljena u iznosu od </w:t>
      </w:r>
      <w:r>
        <w:t>5.000,00</w:t>
      </w:r>
      <w:r w:rsidR="00B2563E">
        <w:t xml:space="preserve"> kuna. Tražbina u prijavljenom iznosu nije osporena pa se smatra utvrđenom u iznosu od </w:t>
      </w:r>
      <w:r>
        <w:t xml:space="preserve">5.000,00 </w:t>
      </w:r>
      <w:r w:rsidR="00B2563E">
        <w:t>kune.</w:t>
      </w:r>
    </w:p>
    <w:p w:rsidRDefault="006023C0" w:rsidP="00B2563E" w:rsidR="00B2563E">
      <w:pPr>
        <w:pStyle w:val="Odlomakpopisa"/>
        <w:numPr>
          <w:ilvl w:val="0"/>
          <w:numId w:val="1"/>
        </w:numPr>
      </w:pPr>
      <w:r>
        <w:t>LEHNERT &amp; CO GMBH &amp; CO. KG</w:t>
      </w:r>
      <w:r w:rsidR="00B2563E">
        <w:t xml:space="preserve"> , OIB:</w:t>
      </w:r>
      <w:r>
        <w:t xml:space="preserve">  </w:t>
      </w:r>
      <w:r w:rsidR="00B2563E">
        <w:t xml:space="preserve">. Tražbina prijavljena u iznosu od </w:t>
      </w:r>
      <w:r>
        <w:t>7.618,10</w:t>
      </w:r>
      <w:r w:rsidR="00B2563E">
        <w:t xml:space="preserve"> kuna. Tražbina u prijavljenom iznosu nije osporena pa se smatra utvrđenom u iznosu od </w:t>
      </w:r>
      <w:r>
        <w:t xml:space="preserve">7.618,10 </w:t>
      </w:r>
      <w:r w:rsidR="00B2563E">
        <w:t xml:space="preserve"> kune.</w:t>
      </w:r>
    </w:p>
    <w:p w:rsidRDefault="006023C0" w:rsidP="00B2563E" w:rsidR="00B2563E">
      <w:pPr>
        <w:pStyle w:val="Odlomakpopisa"/>
        <w:numPr>
          <w:ilvl w:val="0"/>
          <w:numId w:val="1"/>
        </w:numPr>
      </w:pPr>
      <w:r>
        <w:t>LEKOM 58</w:t>
      </w:r>
      <w:r w:rsidR="00B2563E">
        <w:t xml:space="preserve"> d.o.o., OIB: </w:t>
      </w:r>
      <w:r>
        <w:t>08405928929</w:t>
      </w:r>
      <w:r w:rsidR="00B2563E">
        <w:t xml:space="preserve">. Tražbina prijavljena u iznosu od </w:t>
      </w:r>
      <w:r>
        <w:t>3.773,57</w:t>
      </w:r>
      <w:r w:rsidR="00B2563E">
        <w:t xml:space="preserve"> kuna. Tražbina u prijavljenom iznosu nije osporena pa se smatra utvrđenom u iznosu od </w:t>
      </w:r>
      <w:r>
        <w:t xml:space="preserve">3.773,57 </w:t>
      </w:r>
      <w:r w:rsidR="00B2563E">
        <w:t>kune.</w:t>
      </w:r>
    </w:p>
    <w:p w:rsidRDefault="006023C0" w:rsidP="00B2563E" w:rsidR="003124C3">
      <w:pPr>
        <w:pStyle w:val="Odlomakpopisa"/>
        <w:numPr>
          <w:ilvl w:val="0"/>
          <w:numId w:val="1"/>
        </w:numPr>
      </w:pPr>
      <w:r>
        <w:t>LENIK METALI</w:t>
      </w:r>
      <w:r w:rsidR="00B2563E">
        <w:t xml:space="preserve"> d.o.o., OIB: </w:t>
      </w:r>
      <w:r>
        <w:t>77971888399</w:t>
      </w:r>
      <w:r w:rsidR="00B2563E">
        <w:t xml:space="preserve">. Tražbina prijavljena u iznosu od </w:t>
      </w:r>
      <w:r>
        <w:t>35.000,00</w:t>
      </w:r>
      <w:r w:rsidR="00B2563E">
        <w:t xml:space="preserve"> kuna. </w:t>
      </w:r>
      <w:r w:rsidR="003124C3">
        <w:t xml:space="preserve">Tražbina u prijavljenom iznosu u cijelosti osporena od strane dužnika, jer da se o prijavljenoj tražbini vodi sudski postupak,  pa se smatra utvrđenom u iznosu od 0 kune. </w:t>
      </w:r>
    </w:p>
    <w:p w:rsidRDefault="006023C0" w:rsidP="00B2563E" w:rsidR="00B2563E">
      <w:pPr>
        <w:pStyle w:val="Odlomakpopisa"/>
        <w:numPr>
          <w:ilvl w:val="0"/>
          <w:numId w:val="1"/>
        </w:numPr>
      </w:pPr>
      <w:r>
        <w:t>LIM ČARIJA</w:t>
      </w:r>
      <w:r w:rsidR="00B2563E">
        <w:t xml:space="preserve"> d.o.o., OIB: </w:t>
      </w:r>
      <w:r>
        <w:t>49184832657</w:t>
      </w:r>
      <w:r w:rsidR="00B2563E">
        <w:t xml:space="preserve">. Tražbina prijavljena u iznosu od </w:t>
      </w:r>
      <w:r w:rsidR="00E17871">
        <w:t>37.500,00</w:t>
      </w:r>
      <w:r w:rsidR="00B2563E">
        <w:t xml:space="preserve"> kuna. Tražbina u prijavljenom iznosu nije osporena pa se smatra utvrđenom u iznosu od </w:t>
      </w:r>
      <w:r w:rsidR="00E17871">
        <w:t xml:space="preserve">37.500,00 </w:t>
      </w:r>
      <w:r w:rsidR="00B2563E">
        <w:t>kune.</w:t>
      </w:r>
    </w:p>
    <w:p w:rsidRDefault="00E17871" w:rsidP="00B2563E" w:rsidR="00B2563E">
      <w:pPr>
        <w:pStyle w:val="Odlomakpopisa"/>
        <w:numPr>
          <w:ilvl w:val="0"/>
          <w:numId w:val="1"/>
        </w:numPr>
      </w:pPr>
      <w:r>
        <w:t>LITOGRAD</w:t>
      </w:r>
      <w:r w:rsidR="00B2563E">
        <w:t xml:space="preserve"> d.o.o., OIB: </w:t>
      </w:r>
      <w:r>
        <w:t>47390720630</w:t>
      </w:r>
      <w:r w:rsidR="00B2563E">
        <w:t xml:space="preserve">. Tražbina prijavljena u iznosu od </w:t>
      </w:r>
      <w:r>
        <w:t>9.197,00</w:t>
      </w:r>
      <w:r w:rsidR="00B2563E">
        <w:t xml:space="preserve"> kuna. Tražbina u prijavljenom iznosu nije osporena pa se smatra utvrđenom u iznosu od </w:t>
      </w:r>
      <w:r>
        <w:t xml:space="preserve">9.197,00 </w:t>
      </w:r>
      <w:r w:rsidR="00B2563E">
        <w:t>kune.</w:t>
      </w:r>
    </w:p>
    <w:p w:rsidRDefault="00E17871" w:rsidP="00B2563E" w:rsidR="00B2563E">
      <w:pPr>
        <w:pStyle w:val="Odlomakpopisa"/>
        <w:numPr>
          <w:ilvl w:val="0"/>
          <w:numId w:val="1"/>
        </w:numPr>
      </w:pPr>
      <w:r>
        <w:t>LOVOR</w:t>
      </w:r>
      <w:r w:rsidR="00B2563E">
        <w:t xml:space="preserve"> d.o.o., OIB: </w:t>
      </w:r>
      <w:r>
        <w:t>17473886570</w:t>
      </w:r>
      <w:r w:rsidR="00B2563E">
        <w:t xml:space="preserve">. Tražbina prijavljena u iznosu od </w:t>
      </w:r>
      <w:r>
        <w:t>614,10</w:t>
      </w:r>
      <w:r w:rsidR="00B2563E">
        <w:t xml:space="preserve"> kuna. Tražbina u prijavljenom iznosu nije osporena pa se smatra utvrđenom u iznosu od </w:t>
      </w:r>
      <w:r>
        <w:t xml:space="preserve">614,10 </w:t>
      </w:r>
      <w:r w:rsidR="00B2563E">
        <w:t>kune.</w:t>
      </w:r>
    </w:p>
    <w:p w:rsidRDefault="00E17871" w:rsidP="00B2563E" w:rsidR="00B2563E">
      <w:pPr>
        <w:pStyle w:val="Odlomakpopisa"/>
        <w:numPr>
          <w:ilvl w:val="0"/>
          <w:numId w:val="1"/>
        </w:numPr>
      </w:pPr>
      <w:r>
        <w:t>Lučka uprava Dubrovačko-neretvanske Županije</w:t>
      </w:r>
      <w:r w:rsidR="00B2563E">
        <w:t xml:space="preserve">, OIB: </w:t>
      </w:r>
      <w:r>
        <w:t>24022900278</w:t>
      </w:r>
      <w:r w:rsidR="00B2563E">
        <w:t xml:space="preserve">. Tražbina prijavljena u iznosu od </w:t>
      </w:r>
      <w:r>
        <w:t>3.383,76</w:t>
      </w:r>
      <w:r w:rsidR="00B2563E">
        <w:t xml:space="preserve"> kuna. Tražbina u prijavljenom iznosu nije osporena pa se smatra utvrđenom u iznosu od </w:t>
      </w:r>
      <w:r>
        <w:t xml:space="preserve">3.383,76 </w:t>
      </w:r>
      <w:r w:rsidR="00B2563E">
        <w:t>kune.</w:t>
      </w:r>
    </w:p>
    <w:p w:rsidRDefault="00E17871" w:rsidP="00B2563E" w:rsidR="00B2563E">
      <w:pPr>
        <w:pStyle w:val="Odlomakpopisa"/>
        <w:numPr>
          <w:ilvl w:val="0"/>
          <w:numId w:val="1"/>
        </w:numPr>
      </w:pPr>
      <w:r>
        <w:t>LUČKA UPRAVA RIJEKA</w:t>
      </w:r>
      <w:r w:rsidR="00B2563E">
        <w:t xml:space="preserve">, OIB: </w:t>
      </w:r>
      <w:r>
        <w:t>60521475400</w:t>
      </w:r>
      <w:r w:rsidR="00B2563E">
        <w:t xml:space="preserve">. Tražbina prijavljena u iznosu od </w:t>
      </w:r>
      <w:r>
        <w:t>86.813,88</w:t>
      </w:r>
      <w:r w:rsidR="00B2563E">
        <w:t xml:space="preserve"> kuna. Tražbina u prijavljenom iznosu nije osporena pa se smatra utvrđenom u iznosu od </w:t>
      </w:r>
      <w:r>
        <w:t xml:space="preserve">86.813,88 </w:t>
      </w:r>
      <w:r w:rsidR="00B2563E">
        <w:t>kune.</w:t>
      </w:r>
    </w:p>
    <w:p w:rsidRDefault="00E17871" w:rsidP="00B2563E" w:rsidR="00B2563E">
      <w:pPr>
        <w:pStyle w:val="Odlomakpopisa"/>
        <w:numPr>
          <w:ilvl w:val="0"/>
          <w:numId w:val="1"/>
        </w:numPr>
      </w:pPr>
      <w:r>
        <w:t>Lučka uprava Splitsko-dalmatinske Županije</w:t>
      </w:r>
      <w:r w:rsidR="00B2563E">
        <w:t xml:space="preserve"> , OIB: </w:t>
      </w:r>
      <w:r w:rsidR="00AE4221">
        <w:t>27478788865</w:t>
      </w:r>
      <w:r w:rsidR="00B2563E">
        <w:t xml:space="preserve">. Tražbina prijavljena u iznosu od </w:t>
      </w:r>
      <w:r w:rsidR="00AE4221">
        <w:t>38.620,44</w:t>
      </w:r>
      <w:r w:rsidR="00B2563E">
        <w:t xml:space="preserve"> kuna. Tražbina u prijavljenom iznosu nije osporena pa se smatra utvrđenom u iznosu od </w:t>
      </w:r>
      <w:r w:rsidR="00AE4221">
        <w:t xml:space="preserve">38.620,44 </w:t>
      </w:r>
      <w:r w:rsidR="00B2563E">
        <w:t>kune.</w:t>
      </w:r>
    </w:p>
    <w:p w:rsidRDefault="00AE4221" w:rsidP="00B2563E" w:rsidR="00B2563E">
      <w:pPr>
        <w:pStyle w:val="Odlomakpopisa"/>
        <w:numPr>
          <w:ilvl w:val="0"/>
          <w:numId w:val="1"/>
        </w:numPr>
      </w:pPr>
      <w:r>
        <w:t>LUČKA UPRAVA PULA</w:t>
      </w:r>
      <w:r w:rsidR="00B2563E">
        <w:t xml:space="preserve">, OIB: </w:t>
      </w:r>
      <w:r>
        <w:t>98035365721</w:t>
      </w:r>
      <w:r w:rsidR="00B2563E">
        <w:t xml:space="preserve">. Tražbina prijavljena u iznosu od </w:t>
      </w:r>
      <w:r>
        <w:t>5.120,67</w:t>
      </w:r>
      <w:r w:rsidR="00B2563E">
        <w:t xml:space="preserve"> kuna. Tražbina u prijavljenom iznosu nije osporena pa se smatra utvrđenom u iznosu od </w:t>
      </w:r>
      <w:r>
        <w:t xml:space="preserve">5.120,67 </w:t>
      </w:r>
      <w:r w:rsidR="00B2563E">
        <w:t>kune.</w:t>
      </w:r>
    </w:p>
    <w:p w:rsidRDefault="00AE4221" w:rsidP="00B2563E" w:rsidR="00B2563E">
      <w:pPr>
        <w:pStyle w:val="Odlomakpopisa"/>
        <w:numPr>
          <w:ilvl w:val="0"/>
          <w:numId w:val="1"/>
        </w:numPr>
      </w:pPr>
      <w:r>
        <w:t>LUČKA UPRAVA SPLIT</w:t>
      </w:r>
      <w:r w:rsidR="00B2563E">
        <w:t xml:space="preserve">, OIB: </w:t>
      </w:r>
      <w:r>
        <w:t>06992092556</w:t>
      </w:r>
      <w:r w:rsidR="00B2563E">
        <w:t xml:space="preserve">. Tražbina prijavljena u iznosu od </w:t>
      </w:r>
      <w:r w:rsidR="0049710F">
        <w:t>262.206,37,</w:t>
      </w:r>
      <w:r w:rsidR="00B2563E">
        <w:t xml:space="preserve"> kuna. Tražbina u prijavljenom iznosu </w:t>
      </w:r>
      <w:r w:rsidR="003124C3">
        <w:t xml:space="preserve">u cijelosti osporena od strane dužnika, jer da je prijava podnesena izvan roka, </w:t>
      </w:r>
      <w:r w:rsidR="00B2563E">
        <w:t xml:space="preserve"> pa se smatra utvrđenom u iznosu od </w:t>
      </w:r>
      <w:r w:rsidR="003124C3">
        <w:t xml:space="preserve">0 </w:t>
      </w:r>
      <w:r w:rsidR="0049710F">
        <w:t xml:space="preserve"> </w:t>
      </w:r>
      <w:r w:rsidR="00B2563E">
        <w:t>kune.</w:t>
      </w:r>
    </w:p>
    <w:p w:rsidRDefault="00824C00" w:rsidP="00B2563E" w:rsidR="00B2563E">
      <w:pPr>
        <w:pStyle w:val="Odlomakpopisa"/>
        <w:numPr>
          <w:ilvl w:val="0"/>
          <w:numId w:val="1"/>
        </w:numPr>
      </w:pPr>
      <w:r>
        <w:t>LUKA</w:t>
      </w:r>
      <w:r w:rsidR="00B2563E">
        <w:t xml:space="preserve"> d.</w:t>
      </w:r>
      <w:r>
        <w:t>d</w:t>
      </w:r>
      <w:r w:rsidR="00B2563E">
        <w:t xml:space="preserve">., OIB: </w:t>
      </w:r>
      <w:r>
        <w:t>34440814040</w:t>
      </w:r>
      <w:r w:rsidR="00B2563E">
        <w:t xml:space="preserve">. Tražbina prijavljena u iznosu od </w:t>
      </w:r>
      <w:r>
        <w:t>2.421,71</w:t>
      </w:r>
      <w:r w:rsidR="00B2563E">
        <w:t xml:space="preserve"> kuna. Tražbina u prijavljenom iznosu nije osporena pa se smatra utvrđenom u iznosu od </w:t>
      </w:r>
      <w:r>
        <w:t xml:space="preserve">2.421,71 </w:t>
      </w:r>
      <w:r w:rsidR="00B2563E">
        <w:t>kune.</w:t>
      </w:r>
    </w:p>
    <w:p w:rsidRDefault="00824C00" w:rsidP="00B2563E" w:rsidR="00B2563E">
      <w:pPr>
        <w:pStyle w:val="Odlomakpopisa"/>
        <w:numPr>
          <w:ilvl w:val="0"/>
          <w:numId w:val="1"/>
        </w:numPr>
      </w:pPr>
      <w:r>
        <w:t>M +</w:t>
      </w:r>
      <w:r w:rsidR="00B2563E">
        <w:t xml:space="preserve"> </w:t>
      </w:r>
      <w:r>
        <w:t xml:space="preserve">INTERNATIONAL SERVICES </w:t>
      </w:r>
      <w:r w:rsidR="00B2563E">
        <w:t xml:space="preserve">d.o.o., OIB: </w:t>
      </w:r>
      <w:r>
        <w:t>91359432572</w:t>
      </w:r>
      <w:r w:rsidR="00B2563E">
        <w:t xml:space="preserve">. Tražbina prijavljena u iznosu od </w:t>
      </w:r>
      <w:r>
        <w:t>152.681,05</w:t>
      </w:r>
      <w:r w:rsidR="00B2563E">
        <w:t xml:space="preserve"> kuna. Tražbina u prijavljenom iznosu nije osporena pa se smatra utvrđenom u iznosu od </w:t>
      </w:r>
      <w:r>
        <w:t xml:space="preserve">152.681,05 </w:t>
      </w:r>
      <w:r w:rsidR="00B2563E">
        <w:t>kune.</w:t>
      </w:r>
    </w:p>
    <w:p w:rsidRDefault="00824C00" w:rsidP="00B2563E" w:rsidR="00B2563E">
      <w:pPr>
        <w:pStyle w:val="Odlomakpopisa"/>
        <w:numPr>
          <w:ilvl w:val="0"/>
          <w:numId w:val="1"/>
        </w:numPr>
      </w:pPr>
      <w:r>
        <w:t>TOMISLAV MAKJANIĆ, vl. obrta PELAS</w:t>
      </w:r>
      <w:r w:rsidR="00B2563E">
        <w:t xml:space="preserve">, OIB: </w:t>
      </w:r>
      <w:r>
        <w:t>55898753356</w:t>
      </w:r>
      <w:r w:rsidR="00B2563E">
        <w:t xml:space="preserve">. Tražbina prijavljena u iznosu od </w:t>
      </w:r>
      <w:r>
        <w:t>1.500,00</w:t>
      </w:r>
      <w:r w:rsidR="00B2563E">
        <w:t xml:space="preserve"> kuna. Tražbina u prijavljenom iznosu nije osporena pa se smatra utvrđenom u iznosu od </w:t>
      </w:r>
      <w:r>
        <w:t xml:space="preserve">1.500,00 </w:t>
      </w:r>
      <w:r w:rsidR="00B2563E">
        <w:t xml:space="preserve"> kune.</w:t>
      </w:r>
    </w:p>
    <w:p w:rsidRDefault="00824C00" w:rsidP="003F387E" w:rsidR="003F387E">
      <w:pPr>
        <w:pStyle w:val="Odlomakpopisa"/>
        <w:numPr>
          <w:ilvl w:val="0"/>
          <w:numId w:val="1"/>
        </w:numPr>
      </w:pPr>
      <w:r>
        <w:t>MALKOČ USLUGE</w:t>
      </w:r>
      <w:r w:rsidR="00B2563E">
        <w:t xml:space="preserve"> d.o.o., OIB: </w:t>
      </w:r>
      <w:r>
        <w:t>70784685264</w:t>
      </w:r>
      <w:r w:rsidR="00B2563E">
        <w:t xml:space="preserve">. Tražbina prijavljena u iznosu od </w:t>
      </w:r>
      <w:r>
        <w:t>68.159,53</w:t>
      </w:r>
      <w:r w:rsidR="00B2563E">
        <w:t xml:space="preserve"> kuna. </w:t>
      </w:r>
      <w:r w:rsidR="003F387E">
        <w:t>Tražbina u prijavljenom iznosu u cijelosti osporena od strane dužnika, jer da se o prijavljenoj tražbini vodi sudski postupak,  pa se smatra utvrđenom u iznosu od 0 kune.</w:t>
      </w:r>
    </w:p>
    <w:p w:rsidRDefault="00824C00" w:rsidP="00B2563E" w:rsidR="00B2563E">
      <w:pPr>
        <w:pStyle w:val="Odlomakpopisa"/>
        <w:numPr>
          <w:ilvl w:val="0"/>
          <w:numId w:val="1"/>
        </w:numPr>
      </w:pPr>
      <w:r>
        <w:t>MIROSLAV MANDIĆ</w:t>
      </w:r>
      <w:r w:rsidR="00B2563E">
        <w:t xml:space="preserve">, OIB: </w:t>
      </w:r>
      <w:r>
        <w:t>21099755617</w:t>
      </w:r>
      <w:r w:rsidR="00B2563E">
        <w:t xml:space="preserve">. Tražbina prijavljena u iznosu od </w:t>
      </w:r>
      <w:r>
        <w:t>13.725,00</w:t>
      </w:r>
      <w:r w:rsidR="00B2563E">
        <w:t xml:space="preserve"> kuna. Tražbina u prijavljenom iznosu nije osporena pa se smatra utvrđenom u iznosu od </w:t>
      </w:r>
      <w:r>
        <w:t xml:space="preserve">13.725,00 </w:t>
      </w:r>
      <w:r w:rsidR="00B2563E">
        <w:t>kune.</w:t>
      </w:r>
    </w:p>
    <w:p w:rsidRDefault="007328BE" w:rsidP="00B2563E" w:rsidR="00B2563E">
      <w:pPr>
        <w:pStyle w:val="Odlomakpopisa"/>
        <w:numPr>
          <w:ilvl w:val="0"/>
          <w:numId w:val="1"/>
        </w:numPr>
      </w:pPr>
      <w:r>
        <w:t>MARI TER S.r.l.</w:t>
      </w:r>
      <w:r w:rsidR="00B2563E">
        <w:t xml:space="preserve">, OIB: . Tražbina prijavljena u iznosu od </w:t>
      </w:r>
      <w:r>
        <w:t>60.056,23</w:t>
      </w:r>
      <w:r w:rsidR="00B2563E">
        <w:t xml:space="preserve"> kuna. Tražbina u prijavljenom iznosu nije osporena pa se smatra utvrđenom u iznosu od </w:t>
      </w:r>
      <w:r>
        <w:t xml:space="preserve">60.056,23 </w:t>
      </w:r>
      <w:r w:rsidR="00B2563E">
        <w:t>kune.</w:t>
      </w:r>
    </w:p>
    <w:p w:rsidRDefault="007328BE" w:rsidP="00B2563E" w:rsidR="00B2563E">
      <w:pPr>
        <w:pStyle w:val="Odlomakpopisa"/>
        <w:numPr>
          <w:ilvl w:val="0"/>
          <w:numId w:val="1"/>
        </w:numPr>
      </w:pPr>
      <w:r>
        <w:t xml:space="preserve">MARINETEK NCP </w:t>
      </w:r>
      <w:r w:rsidR="00B2563E">
        <w:t xml:space="preserve"> d.o.o., OIB: </w:t>
      </w:r>
      <w:r>
        <w:t>15333147550</w:t>
      </w:r>
      <w:r w:rsidR="00B2563E">
        <w:t xml:space="preserve">. Tražbina prijavljena u iznosu od </w:t>
      </w:r>
      <w:r>
        <w:t>1.466.128,53</w:t>
      </w:r>
      <w:r w:rsidR="00B2563E">
        <w:t xml:space="preserve"> kuna. Tražbina u prijavljenom iznosu nije osporena pa se smatra utvrđenom u iznosu od </w:t>
      </w:r>
      <w:r>
        <w:t xml:space="preserve">1.466.128,53 </w:t>
      </w:r>
      <w:r w:rsidR="00B2563E">
        <w:t>kune.</w:t>
      </w:r>
    </w:p>
    <w:p w:rsidRDefault="007328BE" w:rsidP="00B2563E" w:rsidR="00B2563E">
      <w:pPr>
        <w:pStyle w:val="Odlomakpopisa"/>
        <w:numPr>
          <w:ilvl w:val="0"/>
          <w:numId w:val="1"/>
        </w:numPr>
      </w:pPr>
      <w:r>
        <w:t>KLAUS DIETERMARTIN</w:t>
      </w:r>
      <w:r w:rsidR="00B2563E">
        <w:t xml:space="preserve">, OIB: </w:t>
      </w:r>
      <w:r>
        <w:t>37934035727</w:t>
      </w:r>
      <w:r w:rsidR="00B2563E">
        <w:t xml:space="preserve">. Tražbina prijavljena u iznosu od </w:t>
      </w:r>
      <w:r>
        <w:t>4.469.248,43</w:t>
      </w:r>
      <w:r w:rsidR="00B2563E">
        <w:t xml:space="preserve"> kuna. Tražbina u prijavljenom iznosu nije osporena pa se smatra utvrđenom u iznosu od </w:t>
      </w:r>
      <w:r>
        <w:t xml:space="preserve">4.469.248,43 </w:t>
      </w:r>
      <w:r w:rsidR="00B2563E">
        <w:t>kune.</w:t>
      </w:r>
    </w:p>
    <w:p w:rsidRDefault="007328BE" w:rsidP="003F387E" w:rsidR="003F387E">
      <w:pPr>
        <w:pStyle w:val="Odlomakpopisa"/>
        <w:numPr>
          <w:ilvl w:val="0"/>
          <w:numId w:val="1"/>
        </w:numPr>
      </w:pPr>
      <w:r>
        <w:t>MATEUS</w:t>
      </w:r>
      <w:r w:rsidR="00B2563E">
        <w:t xml:space="preserve"> d.o.o., OIB: </w:t>
      </w:r>
      <w:r w:rsidR="007C1D2D">
        <w:t>20781775110</w:t>
      </w:r>
      <w:r w:rsidR="00B2563E">
        <w:t xml:space="preserve">. Tražbina prijavljena u iznosu od </w:t>
      </w:r>
      <w:r w:rsidR="007C1D2D">
        <w:t>12.242,48</w:t>
      </w:r>
      <w:r w:rsidR="00B2563E">
        <w:t xml:space="preserve"> kuna. </w:t>
      </w:r>
      <w:r w:rsidR="003F387E">
        <w:t>Tražbina u prijavljenom iznosu u cijelosti osporena od strane dužnika, jer da se o prijavljenoj tražbini vodi sudski postupak,  pa se smatra utvrđenom u iznosu od 0 kune.</w:t>
      </w:r>
    </w:p>
    <w:p w:rsidRDefault="007C1D2D" w:rsidP="00B2563E" w:rsidR="00B2563E">
      <w:pPr>
        <w:pStyle w:val="Odlomakpopisa"/>
        <w:numPr>
          <w:ilvl w:val="0"/>
          <w:numId w:val="1"/>
        </w:numPr>
      </w:pPr>
      <w:r>
        <w:t>MLADEN MATIJAŠEVIĆ, vl. obrta HILLTI</w:t>
      </w:r>
      <w:r w:rsidR="00B2563E">
        <w:t xml:space="preserve">, OIB: </w:t>
      </w:r>
      <w:r>
        <w:t>54508059518</w:t>
      </w:r>
      <w:r w:rsidR="00B2563E">
        <w:t xml:space="preserve">. Tražbina prijavljena u iznosu od </w:t>
      </w:r>
      <w:r>
        <w:t>6.550,00</w:t>
      </w:r>
      <w:r w:rsidR="00B2563E">
        <w:t xml:space="preserve"> kuna. Tražbina u prijavljenom iznosu nije osporena pa se smatra utvrđenom u iznosu od </w:t>
      </w:r>
      <w:r>
        <w:t xml:space="preserve">6.550,00 </w:t>
      </w:r>
      <w:r w:rsidR="00B2563E">
        <w:t>kune.</w:t>
      </w:r>
    </w:p>
    <w:p w:rsidRDefault="007C1D2D" w:rsidP="00B2563E" w:rsidR="00B2563E">
      <w:pPr>
        <w:pStyle w:val="Odlomakpopisa"/>
        <w:numPr>
          <w:ilvl w:val="0"/>
          <w:numId w:val="1"/>
        </w:numPr>
      </w:pPr>
      <w:r>
        <w:t>MAUL-TANK e.K.</w:t>
      </w:r>
      <w:r w:rsidR="00B2563E">
        <w:t xml:space="preserve"> d.o.o., OIB: </w:t>
      </w:r>
      <w:r>
        <w:t xml:space="preserve">  </w:t>
      </w:r>
      <w:r w:rsidR="00B2563E">
        <w:t>. Tražbina prijavljena u iznosu od</w:t>
      </w:r>
      <w:r>
        <w:t xml:space="preserve"> 45.766,37</w:t>
      </w:r>
      <w:r w:rsidR="00B2563E">
        <w:t xml:space="preserve"> kuna. Tražbina u prijavljenom iznosu nije osporena pa se smatra utvrđenom u iznosu od </w:t>
      </w:r>
      <w:r>
        <w:t xml:space="preserve">45.766,37 </w:t>
      </w:r>
      <w:r w:rsidR="00B2563E">
        <w:t>kune.</w:t>
      </w:r>
    </w:p>
    <w:p w:rsidRDefault="007C1D2D" w:rsidP="00B2563E" w:rsidR="00B2563E">
      <w:pPr>
        <w:pStyle w:val="Odlomakpopisa"/>
        <w:numPr>
          <w:ilvl w:val="0"/>
          <w:numId w:val="1"/>
        </w:numPr>
      </w:pPr>
      <w:r>
        <w:t>MDM</w:t>
      </w:r>
      <w:r w:rsidR="00B2563E">
        <w:t xml:space="preserve"> d.o.o., OIB: </w:t>
      </w:r>
      <w:r>
        <w:t>02322101538</w:t>
      </w:r>
      <w:r w:rsidR="00B2563E">
        <w:t xml:space="preserve">. Tražbina prijavljena u iznosu od </w:t>
      </w:r>
      <w:r>
        <w:t>149,70</w:t>
      </w:r>
      <w:r w:rsidR="00B2563E">
        <w:t xml:space="preserve"> kuna. Tražbina u prijavljenom iznosu nije osporena pa se smatra utvrđenom u iznosu od </w:t>
      </w:r>
      <w:r>
        <w:t xml:space="preserve">149,70 </w:t>
      </w:r>
      <w:r w:rsidR="00B2563E">
        <w:t>kune.</w:t>
      </w:r>
    </w:p>
    <w:p w:rsidRDefault="007C1D2D" w:rsidP="00B2563E" w:rsidR="00B2563E">
      <w:pPr>
        <w:pStyle w:val="Odlomakpopisa"/>
        <w:numPr>
          <w:ilvl w:val="0"/>
          <w:numId w:val="1"/>
        </w:numPr>
      </w:pPr>
      <w:r>
        <w:t>Međunarodna zračna luka Zagreb</w:t>
      </w:r>
      <w:r w:rsidR="00B2563E">
        <w:t xml:space="preserve"> d.</w:t>
      </w:r>
      <w:r>
        <w:t>d</w:t>
      </w:r>
      <w:r w:rsidR="00B2563E">
        <w:t xml:space="preserve">., OIB: </w:t>
      </w:r>
      <w:r>
        <w:t>79446233150</w:t>
      </w:r>
      <w:r w:rsidR="00B2563E">
        <w:t xml:space="preserve">. Tražbina prijavljena u iznosu od </w:t>
      </w:r>
      <w:r>
        <w:t>556,60</w:t>
      </w:r>
      <w:r w:rsidR="00B2563E">
        <w:t xml:space="preserve"> kuna. Tražbina u prijavljenom iznosu nije osporena pa se smatra utvrđenom u iznosu od </w:t>
      </w:r>
      <w:r>
        <w:t xml:space="preserve">556,60 </w:t>
      </w:r>
      <w:r w:rsidR="00B2563E">
        <w:t>kune.</w:t>
      </w:r>
    </w:p>
    <w:p w:rsidRDefault="007A080C" w:rsidP="00B2563E" w:rsidR="00B2563E">
      <w:pPr>
        <w:pStyle w:val="Odlomakpopisa"/>
        <w:numPr>
          <w:ilvl w:val="0"/>
          <w:numId w:val="1"/>
        </w:numPr>
      </w:pPr>
      <w:r>
        <w:t>MEDIA NET</w:t>
      </w:r>
      <w:r w:rsidR="00B2563E">
        <w:t xml:space="preserve"> d.o.o., OIB: </w:t>
      </w:r>
      <w:r>
        <w:t>60259436947</w:t>
      </w:r>
      <w:r w:rsidR="00B2563E">
        <w:t xml:space="preserve">. Tražbina prijavljena u iznosu od </w:t>
      </w:r>
      <w:r>
        <w:t>11.826,98</w:t>
      </w:r>
      <w:r w:rsidR="00B2563E">
        <w:t xml:space="preserve"> kuna. Tražbina u prijavljenom iznosu nije osporena pa se smatra utvrđenom u iznosu od </w:t>
      </w:r>
      <w:r>
        <w:t xml:space="preserve">11.826,98 </w:t>
      </w:r>
      <w:r w:rsidR="00B2563E">
        <w:t>kune.</w:t>
      </w:r>
    </w:p>
    <w:p w:rsidRDefault="0028333B" w:rsidP="00B2563E" w:rsidR="00B2563E">
      <w:pPr>
        <w:pStyle w:val="Odlomakpopisa"/>
        <w:numPr>
          <w:ilvl w:val="0"/>
          <w:numId w:val="1"/>
        </w:numPr>
      </w:pPr>
      <w:r>
        <w:t>METRONET TELEKOMUNIKACIJE</w:t>
      </w:r>
      <w:r w:rsidR="00B2563E">
        <w:t xml:space="preserve"> d.</w:t>
      </w:r>
      <w:r>
        <w:t>d</w:t>
      </w:r>
      <w:r w:rsidR="00B2563E">
        <w:t xml:space="preserve">., OIB: </w:t>
      </w:r>
      <w:r>
        <w:t>23269006802</w:t>
      </w:r>
      <w:r w:rsidR="00B2563E">
        <w:t xml:space="preserve">. Tražbina prijavljena u iznosu od </w:t>
      </w:r>
      <w:r>
        <w:t>7.213,31</w:t>
      </w:r>
      <w:r w:rsidR="00B2563E">
        <w:t xml:space="preserve"> kuna. Tražbina u prijavljenom iznosu nije osporena pa se smatra utvrđenom u iznosu od </w:t>
      </w:r>
      <w:r>
        <w:t xml:space="preserve">7.213,31 </w:t>
      </w:r>
      <w:r w:rsidR="00B2563E">
        <w:t>kune.</w:t>
      </w:r>
    </w:p>
    <w:p w:rsidRDefault="0028333B" w:rsidP="00B2563E" w:rsidR="00B2563E">
      <w:pPr>
        <w:pStyle w:val="Odlomakpopisa"/>
        <w:numPr>
          <w:ilvl w:val="0"/>
          <w:numId w:val="1"/>
        </w:numPr>
      </w:pPr>
      <w:r>
        <w:t>MG ADRIATIC LEASING LIMITED</w:t>
      </w:r>
      <w:r w:rsidR="00B2563E">
        <w:t xml:space="preserve">, OIB: 25295166877. Tražbina prijavljena u iznosu od </w:t>
      </w:r>
      <w:r>
        <w:t>1.044.719,17</w:t>
      </w:r>
      <w:r w:rsidR="00B2563E">
        <w:t xml:space="preserve"> kuna. Tražbina u prijavljenom iznosu nije osporena pa se smatra utvrđenom u iznosu od </w:t>
      </w:r>
      <w:r>
        <w:t xml:space="preserve">1.044.719,17 </w:t>
      </w:r>
      <w:r w:rsidR="00B2563E">
        <w:t>kune.</w:t>
      </w:r>
    </w:p>
    <w:p w:rsidRDefault="0028333B" w:rsidP="00B2563E" w:rsidR="00B2563E">
      <w:pPr>
        <w:pStyle w:val="Odlomakpopisa"/>
        <w:numPr>
          <w:ilvl w:val="0"/>
          <w:numId w:val="1"/>
        </w:numPr>
      </w:pPr>
      <w:r>
        <w:t>LORIS MILINA vl. obrta  MT PROMET</w:t>
      </w:r>
      <w:r w:rsidR="00B2563E">
        <w:t xml:space="preserve">, OIB: </w:t>
      </w:r>
      <w:r>
        <w:t>05717124286</w:t>
      </w:r>
      <w:r w:rsidR="00B2563E">
        <w:t xml:space="preserve">. Tražbina prijavljena u iznosu od </w:t>
      </w:r>
      <w:r>
        <w:t>15.205,00</w:t>
      </w:r>
      <w:r w:rsidR="00B2563E">
        <w:t xml:space="preserve"> kuna. Tražbina u prijavljenom iznosu nije osporena pa se smatra utvrđenom u iznosu od </w:t>
      </w:r>
      <w:r>
        <w:t xml:space="preserve">15.205,00 </w:t>
      </w:r>
      <w:r w:rsidR="00B2563E">
        <w:t>kune.</w:t>
      </w:r>
    </w:p>
    <w:p w:rsidRDefault="0028333B" w:rsidP="00B2563E" w:rsidR="00B2563E">
      <w:pPr>
        <w:pStyle w:val="Odlomakpopisa"/>
        <w:numPr>
          <w:ilvl w:val="0"/>
          <w:numId w:val="1"/>
        </w:numPr>
      </w:pPr>
      <w:r>
        <w:t>MINISTARSTVO FINANCIJA</w:t>
      </w:r>
      <w:r w:rsidR="00B2563E">
        <w:t xml:space="preserve">, OIB: </w:t>
      </w:r>
      <w:r>
        <w:t>18683136487</w:t>
      </w:r>
      <w:r w:rsidR="00B2563E">
        <w:t xml:space="preserve">. Tražbina prijavljena u iznosu od </w:t>
      </w:r>
      <w:r>
        <w:t>174.082,41</w:t>
      </w:r>
      <w:r w:rsidR="00B2563E">
        <w:t xml:space="preserve"> kuna. Tražbina u prijavljenom iznosu nije osporena pa se smatra utvrđenom u iznosu od </w:t>
      </w:r>
      <w:r>
        <w:t xml:space="preserve">174.082,41 </w:t>
      </w:r>
      <w:r w:rsidR="00B2563E">
        <w:t>kune.</w:t>
      </w:r>
    </w:p>
    <w:p w:rsidRDefault="0028333B" w:rsidP="00B2563E" w:rsidR="00B2563E">
      <w:pPr>
        <w:pStyle w:val="Odlomakpopisa"/>
        <w:numPr>
          <w:ilvl w:val="0"/>
          <w:numId w:val="1"/>
        </w:numPr>
      </w:pPr>
      <w:r>
        <w:t>MINISTARSTVO UNUTRAŠNJIH POSLOVA</w:t>
      </w:r>
      <w:r w:rsidR="00B2563E">
        <w:t xml:space="preserve">, OIB: </w:t>
      </w:r>
      <w:r>
        <w:t>36162371878</w:t>
      </w:r>
      <w:r w:rsidR="00B2563E">
        <w:t xml:space="preserve">. Tražbina prijavljena u iznosu od </w:t>
      </w:r>
      <w:r>
        <w:t>30.113,44</w:t>
      </w:r>
      <w:r w:rsidR="00B2563E">
        <w:t xml:space="preserve"> kuna. Tražbina u prijavljenom iznosu nije osporena pa se smatra utvrđenom u iznosu od </w:t>
      </w:r>
      <w:r>
        <w:t xml:space="preserve">30.113,44 </w:t>
      </w:r>
      <w:r w:rsidR="00B2563E">
        <w:t>kune.</w:t>
      </w:r>
    </w:p>
    <w:p w:rsidRDefault="000B1E87" w:rsidP="00B2563E" w:rsidR="00B2563E">
      <w:pPr>
        <w:pStyle w:val="Odlomakpopisa"/>
        <w:numPr>
          <w:ilvl w:val="0"/>
          <w:numId w:val="1"/>
        </w:numPr>
      </w:pPr>
      <w:r>
        <w:t>RAJKO MOHENSKI</w:t>
      </w:r>
      <w:r w:rsidR="00B2563E">
        <w:t xml:space="preserve">, OIB: </w:t>
      </w:r>
      <w:r>
        <w:t>20399</w:t>
      </w:r>
      <w:r w:rsidR="00142305">
        <w:t>755216</w:t>
      </w:r>
      <w:r w:rsidR="00B2563E">
        <w:t xml:space="preserve">. Tražbina prijavljena u iznosu od </w:t>
      </w:r>
      <w:r w:rsidR="00142305">
        <w:t>6.860,00</w:t>
      </w:r>
      <w:r w:rsidR="00B2563E">
        <w:t xml:space="preserve"> kuna. Tražbina u prijavljenom iznosu nije osporena pa se smatra utvrđenom u iznosu od </w:t>
      </w:r>
      <w:r w:rsidR="00142305">
        <w:t xml:space="preserve">6.860,00 </w:t>
      </w:r>
      <w:r w:rsidR="00B2563E">
        <w:t>kune.</w:t>
      </w:r>
    </w:p>
    <w:p w:rsidRDefault="00CB0DDF" w:rsidP="00B2563E" w:rsidR="00B2563E">
      <w:pPr>
        <w:pStyle w:val="Odlomakpopisa"/>
        <w:numPr>
          <w:ilvl w:val="0"/>
          <w:numId w:val="1"/>
        </w:numPr>
      </w:pPr>
      <w:r>
        <w:t>MORSKI ZVUK</w:t>
      </w:r>
      <w:r w:rsidR="00B2563E">
        <w:t xml:space="preserve"> d.o.o., OIB: </w:t>
      </w:r>
      <w:r>
        <w:t>64994325694</w:t>
      </w:r>
      <w:r w:rsidR="00B2563E">
        <w:t xml:space="preserve">. Tražbina prijavljena u iznosu od </w:t>
      </w:r>
      <w:r>
        <w:t>49.555,00</w:t>
      </w:r>
      <w:r w:rsidR="00B2563E">
        <w:t xml:space="preserve"> kuna. Tražbina </w:t>
      </w:r>
      <w:r w:rsidR="003F387E">
        <w:t xml:space="preserve">djelomično osporena od strane dužnika u iznosu od 3,305,00 kn, po </w:t>
      </w:r>
      <w:r w:rsidR="00B2563E">
        <w:t>o</w:t>
      </w:r>
      <w:r w:rsidR="003F387E">
        <w:t xml:space="preserve">snovi prijavljenih kamata, </w:t>
      </w:r>
      <w:r w:rsidR="00B2563E">
        <w:t xml:space="preserve"> pa se smatra utvrđenom u iznosu od </w:t>
      </w:r>
      <w:r>
        <w:t>4</w:t>
      </w:r>
      <w:r w:rsidR="003F387E">
        <w:t>6</w:t>
      </w:r>
      <w:r>
        <w:t>.</w:t>
      </w:r>
      <w:r w:rsidR="003F387E">
        <w:t>250</w:t>
      </w:r>
      <w:r>
        <w:t xml:space="preserve">,00 </w:t>
      </w:r>
      <w:r w:rsidR="00B2563E">
        <w:t>kune.</w:t>
      </w:r>
    </w:p>
    <w:p w:rsidRDefault="00CB0DDF" w:rsidP="003F387E" w:rsidR="003F387E">
      <w:pPr>
        <w:pStyle w:val="Odlomakpopisa"/>
        <w:numPr>
          <w:ilvl w:val="0"/>
          <w:numId w:val="1"/>
        </w:numPr>
      </w:pPr>
      <w:r>
        <w:t>MORULA</w:t>
      </w:r>
      <w:r w:rsidR="00B2563E">
        <w:t xml:space="preserve"> d.o.o., OIB: </w:t>
      </w:r>
      <w:r>
        <w:t>88833097372</w:t>
      </w:r>
      <w:r w:rsidR="00B2563E">
        <w:t xml:space="preserve">. Tražbina prijavljena u iznosu od </w:t>
      </w:r>
      <w:r>
        <w:t>6.274,50</w:t>
      </w:r>
      <w:r w:rsidR="00B2563E">
        <w:t xml:space="preserve"> kuna. </w:t>
      </w:r>
      <w:r w:rsidR="003F387E">
        <w:t>Tražbina u prijavljenom iznosu u cijelosti osporena od strane dužnika, jer da se o prijavljenoj tražbini vodi sudski postupak,  pa se smatra utvrđenom u iznosu od 0 kune.</w:t>
      </w:r>
    </w:p>
    <w:p w:rsidRDefault="00CB0DDF" w:rsidP="00B2563E" w:rsidR="00B2563E">
      <w:pPr>
        <w:pStyle w:val="Odlomakpopisa"/>
        <w:numPr>
          <w:ilvl w:val="0"/>
          <w:numId w:val="1"/>
        </w:numPr>
      </w:pPr>
      <w:r>
        <w:t>MRX SYSTEMS S.A</w:t>
      </w:r>
      <w:r w:rsidR="00B2563E">
        <w:t xml:space="preserve">, OIB: </w:t>
      </w:r>
      <w:r>
        <w:t xml:space="preserve"> </w:t>
      </w:r>
      <w:r w:rsidR="00B2563E">
        <w:t xml:space="preserve">. Tražbina prijavljena u iznosu od </w:t>
      </w:r>
      <w:r>
        <w:t>61.587,95</w:t>
      </w:r>
      <w:r w:rsidR="00B2563E">
        <w:t xml:space="preserve"> kuna. Tražbina u prijavljenom iznosu nije osporena pa se smatra utvrđenom u iznosu od </w:t>
      </w:r>
      <w:r>
        <w:t xml:space="preserve">61.587,95 </w:t>
      </w:r>
      <w:r w:rsidR="00B2563E">
        <w:t>kune.</w:t>
      </w:r>
    </w:p>
    <w:p w:rsidRDefault="00CB0DDF" w:rsidP="00B2563E" w:rsidR="00B2563E">
      <w:pPr>
        <w:pStyle w:val="Odlomakpopisa"/>
        <w:numPr>
          <w:ilvl w:val="0"/>
          <w:numId w:val="1"/>
        </w:numPr>
      </w:pPr>
      <w:r>
        <w:t>MZLZ-Zemaljske usluge</w:t>
      </w:r>
      <w:r w:rsidR="00B2563E">
        <w:t xml:space="preserve"> d.o.o., OIB: </w:t>
      </w:r>
      <w:r>
        <w:t>52460524732</w:t>
      </w:r>
      <w:r w:rsidR="00B2563E">
        <w:t xml:space="preserve">. Tražbina prijavljena u iznosu od </w:t>
      </w:r>
      <w:r w:rsidR="00723BB4">
        <w:t>632,50</w:t>
      </w:r>
      <w:r w:rsidR="00B2563E">
        <w:t xml:space="preserve"> kuna. Tražbina u prijavljenom iznosu nije osporena pa se smatra utvrđenom u iznosu od </w:t>
      </w:r>
      <w:r w:rsidR="00723BB4">
        <w:t xml:space="preserve">632,50 </w:t>
      </w:r>
      <w:r w:rsidR="00B2563E">
        <w:t>kune.</w:t>
      </w:r>
    </w:p>
    <w:p w:rsidRDefault="00723BB4" w:rsidP="00B2563E" w:rsidR="00B2563E">
      <w:pPr>
        <w:pStyle w:val="Odlomakpopisa"/>
        <w:numPr>
          <w:ilvl w:val="0"/>
          <w:numId w:val="1"/>
        </w:numPr>
      </w:pPr>
      <w:r>
        <w:t>Nastavni zavod za javno zdravstvo Primorsko-goranske županije</w:t>
      </w:r>
      <w:r w:rsidR="00B2563E">
        <w:t xml:space="preserve">, OIB: </w:t>
      </w:r>
      <w:r>
        <w:t>45613787772</w:t>
      </w:r>
      <w:r w:rsidR="00B2563E">
        <w:t xml:space="preserve">. Tražbina prijavljena u iznosu od </w:t>
      </w:r>
      <w:r>
        <w:t>4.052,50</w:t>
      </w:r>
      <w:r w:rsidR="00B2563E">
        <w:t xml:space="preserve"> kuna. Tražbina u prijavljenom iznosu nije osporena pa se smatra utvrđenom u iznosu od </w:t>
      </w:r>
      <w:r>
        <w:t xml:space="preserve">4.052,50 </w:t>
      </w:r>
      <w:r w:rsidR="00B2563E">
        <w:t xml:space="preserve"> kune.</w:t>
      </w:r>
    </w:p>
    <w:p w:rsidRDefault="00723BB4" w:rsidP="00B2563E" w:rsidR="00B2563E">
      <w:pPr>
        <w:pStyle w:val="Odlomakpopisa"/>
        <w:numPr>
          <w:ilvl w:val="0"/>
          <w:numId w:val="1"/>
        </w:numPr>
      </w:pPr>
      <w:r>
        <w:t>NADIR</w:t>
      </w:r>
      <w:r w:rsidR="00B2563E">
        <w:t xml:space="preserve"> d.o.o., OIB: </w:t>
      </w:r>
      <w:r>
        <w:t>66501108691</w:t>
      </w:r>
      <w:r w:rsidR="00B2563E">
        <w:t xml:space="preserve">. Tražbina prijavljena u iznosu od </w:t>
      </w:r>
      <w:r>
        <w:t>31.350,00</w:t>
      </w:r>
      <w:r w:rsidR="00B2563E">
        <w:t xml:space="preserve"> kuna. Tražbina u prijavljenom iznosu nije osporena pa se smatra utvrđenom u iznosu od </w:t>
      </w:r>
      <w:r>
        <w:t xml:space="preserve">31.350,00 </w:t>
      </w:r>
      <w:r w:rsidR="00B2563E">
        <w:t>kune.</w:t>
      </w:r>
    </w:p>
    <w:p w:rsidRDefault="00723BB4" w:rsidP="00B2563E" w:rsidR="00B2563E">
      <w:pPr>
        <w:pStyle w:val="Odlomakpopisa"/>
        <w:numPr>
          <w:ilvl w:val="0"/>
          <w:numId w:val="1"/>
        </w:numPr>
      </w:pPr>
      <w:r>
        <w:t>NASTUPI</w:t>
      </w:r>
      <w:r w:rsidR="00B2563E">
        <w:t xml:space="preserve"> </w:t>
      </w:r>
      <w:r>
        <w:t>j.</w:t>
      </w:r>
      <w:r w:rsidR="00B2563E">
        <w:t xml:space="preserve">d.o.o., OIB: </w:t>
      </w:r>
      <w:r>
        <w:t>61834467751</w:t>
      </w:r>
      <w:r w:rsidR="00B2563E">
        <w:t xml:space="preserve">. Tražbina prijavljena u iznosu od </w:t>
      </w:r>
      <w:r>
        <w:t>5.900,00</w:t>
      </w:r>
      <w:r w:rsidR="00B2563E">
        <w:t xml:space="preserve"> kuna. Tražbina u prijavljenom iznosu nije osporena pa se smatra utvrđenom u iznosu od </w:t>
      </w:r>
      <w:r>
        <w:t xml:space="preserve">5.900,00 </w:t>
      </w:r>
      <w:r w:rsidR="00B2563E">
        <w:t>kune.</w:t>
      </w:r>
    </w:p>
    <w:p w:rsidRDefault="00723BB4" w:rsidP="00B2563E" w:rsidR="00B2563E">
      <w:pPr>
        <w:pStyle w:val="Odlomakpopisa"/>
        <w:numPr>
          <w:ilvl w:val="0"/>
          <w:numId w:val="1"/>
        </w:numPr>
      </w:pPr>
      <w:r>
        <w:t>NAXA</w:t>
      </w:r>
      <w:r w:rsidR="00B2563E">
        <w:t xml:space="preserve"> d.o.o., OIB: </w:t>
      </w:r>
      <w:r>
        <w:t>43313853428</w:t>
      </w:r>
      <w:r w:rsidR="00B2563E">
        <w:t xml:space="preserve">. Tražbina prijavljena u iznosu od </w:t>
      </w:r>
      <w:r>
        <w:t>7.500,00</w:t>
      </w:r>
      <w:r w:rsidR="00B2563E">
        <w:t xml:space="preserve"> kuna. Tražbina u prijavljenom iznosu nije osporena pa se smatra utvrđenom u iznosu od </w:t>
      </w:r>
      <w:r>
        <w:t xml:space="preserve">7.500,00 </w:t>
      </w:r>
      <w:r w:rsidR="00B2563E">
        <w:t>kune.</w:t>
      </w:r>
    </w:p>
    <w:p w:rsidRDefault="00723BB4" w:rsidP="00B2563E" w:rsidR="00B2563E">
      <w:pPr>
        <w:pStyle w:val="Odlomakpopisa"/>
        <w:numPr>
          <w:ilvl w:val="0"/>
          <w:numId w:val="1"/>
        </w:numPr>
      </w:pPr>
      <w:r>
        <w:t xml:space="preserve">Network </w:t>
      </w:r>
      <w:r w:rsidR="00FD328C">
        <w:t>Corporte Finance Gmbh &amp; Co. KG</w:t>
      </w:r>
      <w:r w:rsidR="00B2563E">
        <w:t xml:space="preserve">, OIB: </w:t>
      </w:r>
      <w:r w:rsidR="00FD328C">
        <w:t xml:space="preserve">  </w:t>
      </w:r>
      <w:r w:rsidR="00B2563E">
        <w:t xml:space="preserve">. Tražbina prijavljena u iznosu od </w:t>
      </w:r>
      <w:r w:rsidR="00FD328C">
        <w:t>4.983.408,50</w:t>
      </w:r>
      <w:r w:rsidR="00B2563E">
        <w:t xml:space="preserve"> kuna. Tražbina u prijavljenom iznosu nije osporena pa se smatra utvrđenom u iznosu od </w:t>
      </w:r>
      <w:r w:rsidR="00FD328C">
        <w:t xml:space="preserve">4.983.408,50 </w:t>
      </w:r>
      <w:r w:rsidR="00B2563E">
        <w:t>kune.</w:t>
      </w:r>
    </w:p>
    <w:p w:rsidRDefault="00FD328C" w:rsidP="00B2563E" w:rsidR="00B2563E">
      <w:pPr>
        <w:pStyle w:val="Odlomakpopisa"/>
        <w:numPr>
          <w:ilvl w:val="0"/>
          <w:numId w:val="1"/>
        </w:numPr>
      </w:pPr>
      <w:r>
        <w:t>NEAR SEA</w:t>
      </w:r>
      <w:r w:rsidR="00B2563E">
        <w:t xml:space="preserve"> d.o.o., OIB: </w:t>
      </w:r>
      <w:r>
        <w:t>37888220421</w:t>
      </w:r>
      <w:r w:rsidR="00B2563E">
        <w:t xml:space="preserve">. Tražbina prijavljena u iznosu od </w:t>
      </w:r>
      <w:r>
        <w:t>11.275,00</w:t>
      </w:r>
      <w:r w:rsidR="00B2563E">
        <w:t xml:space="preserve"> kuna. Tražbina u prijavljenom iznosu nije osporena pa se smatra utvrđenom u iznosu od </w:t>
      </w:r>
      <w:r>
        <w:t xml:space="preserve">11.275,00 </w:t>
      </w:r>
      <w:r w:rsidR="00B2563E">
        <w:t>kune.</w:t>
      </w:r>
    </w:p>
    <w:p w:rsidRDefault="00FD328C" w:rsidP="003F387E" w:rsidR="003F387E">
      <w:pPr>
        <w:pStyle w:val="Odlomakpopisa"/>
        <w:numPr>
          <w:ilvl w:val="0"/>
          <w:numId w:val="1"/>
        </w:numPr>
      </w:pPr>
      <w:r>
        <w:t>NEOINFO</w:t>
      </w:r>
      <w:r w:rsidR="00B2563E">
        <w:t xml:space="preserve"> d.o.o., OIB: </w:t>
      </w:r>
      <w:r>
        <w:t>62453877529</w:t>
      </w:r>
      <w:r w:rsidR="00B2563E">
        <w:t xml:space="preserve">. Tražbina prijavljena u iznosu od </w:t>
      </w:r>
      <w:r>
        <w:t>404.333.46</w:t>
      </w:r>
      <w:r w:rsidR="00B2563E">
        <w:t xml:space="preserve"> kuna. </w:t>
      </w:r>
      <w:r w:rsidR="003F387E">
        <w:t>Tražbina u prijavljenom iznosu u cijelosti osporena od strane dužnika, jer da se o prijavljenoj tražbini vodi sudski postupak,  pa se smatra utvrđenom u iznosu od 0 kune.</w:t>
      </w:r>
    </w:p>
    <w:p w:rsidRDefault="00FD328C" w:rsidP="00B2563E" w:rsidR="00B2563E">
      <w:pPr>
        <w:pStyle w:val="Odlomakpopisa"/>
        <w:numPr>
          <w:ilvl w:val="0"/>
          <w:numId w:val="1"/>
        </w:numPr>
      </w:pPr>
      <w:r>
        <w:t>Neretvansko-Pelješko-Korčulansko-Lastovsko-Mljetski vodovod-</w:t>
      </w:r>
      <w:r w:rsidR="00B2563E">
        <w:t xml:space="preserve"> d.o.o., OIB: </w:t>
      </w:r>
      <w:r>
        <w:t>298116848178</w:t>
      </w:r>
      <w:r w:rsidR="00B2563E">
        <w:t xml:space="preserve">. Tražbina prijavljena u iznosu od </w:t>
      </w:r>
      <w:r>
        <w:t>738,74</w:t>
      </w:r>
      <w:r w:rsidR="00B2563E">
        <w:t xml:space="preserve"> kuna. Tražbina u prijavljenom iznosu nije osporena pa se smatra utvrđenom u iznosu od </w:t>
      </w:r>
      <w:r>
        <w:t xml:space="preserve">738,74 </w:t>
      </w:r>
      <w:r w:rsidR="00B2563E">
        <w:t>kune.</w:t>
      </w:r>
    </w:p>
    <w:p w:rsidRDefault="00D01A19" w:rsidP="00B2563E" w:rsidR="00B2563E">
      <w:pPr>
        <w:pStyle w:val="Odlomakpopisa"/>
        <w:numPr>
          <w:ilvl w:val="0"/>
          <w:numId w:val="1"/>
        </w:numPr>
      </w:pPr>
      <w:r>
        <w:t xml:space="preserve">Network Corporte Finance Gmbh &amp; Co. KG </w:t>
      </w:r>
      <w:r w:rsidR="00B2563E">
        <w:t xml:space="preserve">, OIB: </w:t>
      </w:r>
      <w:r>
        <w:t xml:space="preserve">16281045684  </w:t>
      </w:r>
      <w:r w:rsidR="00B2563E">
        <w:t xml:space="preserve">. Tražbina prijavljena u iznosu od </w:t>
      </w:r>
      <w:r>
        <w:t>2.809.441,24</w:t>
      </w:r>
      <w:r w:rsidR="00B2563E">
        <w:t xml:space="preserve"> kuna. Tražbina </w:t>
      </w:r>
      <w:r w:rsidR="006169B6">
        <w:t>djelomično osporena  od strane dužnika u iznosu od 147.547,42 kn, po osnovi prijavljenih kamata,</w:t>
      </w:r>
      <w:r w:rsidR="00B2563E">
        <w:t xml:space="preserve"> pa se smatra utvrđenom u iznosu od </w:t>
      </w:r>
      <w:r>
        <w:t>2.</w:t>
      </w:r>
      <w:r w:rsidR="006169B6">
        <w:t>661.893,82</w:t>
      </w:r>
      <w:r>
        <w:t xml:space="preserve">  </w:t>
      </w:r>
      <w:r w:rsidR="00B2563E">
        <w:t>kune.</w:t>
      </w:r>
    </w:p>
    <w:p w:rsidRDefault="00D01A19" w:rsidP="00B2563E" w:rsidR="00B2563E">
      <w:pPr>
        <w:pStyle w:val="Odlomakpopisa"/>
        <w:numPr>
          <w:ilvl w:val="0"/>
          <w:numId w:val="1"/>
        </w:numPr>
      </w:pPr>
      <w:r>
        <w:t>NIA TAXI</w:t>
      </w:r>
      <w:r w:rsidR="00B2563E">
        <w:t xml:space="preserve"> </w:t>
      </w:r>
      <w:r>
        <w:t>j.</w:t>
      </w:r>
      <w:r w:rsidR="00B2563E">
        <w:t xml:space="preserve">d.o.o., OIB: </w:t>
      </w:r>
      <w:r>
        <w:t>36598575770</w:t>
      </w:r>
      <w:r w:rsidR="00B2563E">
        <w:t xml:space="preserve">. Tražbina prijavljena u iznosu od </w:t>
      </w:r>
      <w:r>
        <w:t>50.440,00</w:t>
      </w:r>
      <w:r w:rsidR="00B2563E">
        <w:t xml:space="preserve"> kuna. Tražbina u prijavljenom iznosu nije osporena pa se smatra utvrđenom u iznosu od </w:t>
      </w:r>
      <w:r>
        <w:t xml:space="preserve">50.440,00 </w:t>
      </w:r>
      <w:r w:rsidR="00B2563E">
        <w:t>kune.</w:t>
      </w:r>
    </w:p>
    <w:p w:rsidRDefault="00D01A19" w:rsidP="00B2563E" w:rsidR="00B2563E">
      <w:pPr>
        <w:pStyle w:val="Odlomakpopisa"/>
        <w:numPr>
          <w:ilvl w:val="0"/>
          <w:numId w:val="1"/>
        </w:numPr>
      </w:pPr>
      <w:r>
        <w:t>NINI TOURS</w:t>
      </w:r>
      <w:r w:rsidR="00B2563E">
        <w:t xml:space="preserve"> d.o.o., OIB: </w:t>
      </w:r>
      <w:r>
        <w:t>16426966048</w:t>
      </w:r>
      <w:r w:rsidR="00B2563E">
        <w:t xml:space="preserve">. Tražbina prijavljena u iznosu od </w:t>
      </w:r>
      <w:r>
        <w:t>37.044,30</w:t>
      </w:r>
      <w:r w:rsidR="00B2563E">
        <w:t xml:space="preserve"> kuna. Tražbina u prijavljenom iznosu </w:t>
      </w:r>
      <w:r w:rsidR="006169B6">
        <w:t>u cijelosti osporena od strane dužnika, jer da prijavljeni račun nije vjerodostojna isprava,</w:t>
      </w:r>
      <w:r w:rsidR="00B2563E">
        <w:t xml:space="preserve"> pa se smatra utvrđenom u iznosu od </w:t>
      </w:r>
      <w:r>
        <w:t xml:space="preserve">0 </w:t>
      </w:r>
      <w:r w:rsidR="00B2563E">
        <w:t>kune.</w:t>
      </w:r>
    </w:p>
    <w:p w:rsidRDefault="00D01A19" w:rsidP="00B2563E" w:rsidR="00B2563E">
      <w:pPr>
        <w:pStyle w:val="Odlomakpopisa"/>
        <w:numPr>
          <w:ilvl w:val="0"/>
          <w:numId w:val="1"/>
        </w:numPr>
      </w:pPr>
      <w:r>
        <w:t>NIVAS</w:t>
      </w:r>
      <w:r w:rsidR="00B2563E">
        <w:t xml:space="preserve"> d.o.o., OIB: </w:t>
      </w:r>
      <w:r>
        <w:t>16578192929</w:t>
      </w:r>
      <w:r w:rsidR="00B2563E">
        <w:t xml:space="preserve">. Tražbina prijavljena u iznosu od </w:t>
      </w:r>
      <w:r>
        <w:t>48.222,75</w:t>
      </w:r>
      <w:r w:rsidR="00B2563E">
        <w:t xml:space="preserve"> kuna. Tražbina u prijavljenom iznosu nije osporena pa se smatra utvrđenom u iznosu od </w:t>
      </w:r>
      <w:r>
        <w:t xml:space="preserve">48.222,75 </w:t>
      </w:r>
      <w:r w:rsidR="00B2563E">
        <w:t>kune.</w:t>
      </w:r>
    </w:p>
    <w:p w:rsidRDefault="00D01A19" w:rsidP="00B2563E" w:rsidR="00B2563E">
      <w:pPr>
        <w:pStyle w:val="Odlomakpopisa"/>
        <w:numPr>
          <w:ilvl w:val="0"/>
          <w:numId w:val="1"/>
        </w:numPr>
      </w:pPr>
      <w:r>
        <w:t>OBALA</w:t>
      </w:r>
      <w:r w:rsidR="00B2563E">
        <w:t xml:space="preserve"> d.o.o., OIB: </w:t>
      </w:r>
      <w:r w:rsidR="00AB4CCF">
        <w:t>72047192929</w:t>
      </w:r>
      <w:r w:rsidR="00B2563E">
        <w:t xml:space="preserve">. Tražbina prijavljena u iznosu od </w:t>
      </w:r>
      <w:r w:rsidR="00AB4CCF">
        <w:t>32.500,00</w:t>
      </w:r>
      <w:r w:rsidR="00B2563E">
        <w:t xml:space="preserve"> kuna. Tražbina u prijavljenom iznosu nije osporena pa se smatra utvrđenom u iznosu od </w:t>
      </w:r>
      <w:r w:rsidR="00AB4CCF">
        <w:t xml:space="preserve">32.500,00 </w:t>
      </w:r>
      <w:r w:rsidR="00B2563E">
        <w:t>kune.</w:t>
      </w:r>
    </w:p>
    <w:p w:rsidRDefault="00AB4CCF" w:rsidP="00B2563E" w:rsidR="00B2563E">
      <w:pPr>
        <w:pStyle w:val="Odlomakpopisa"/>
        <w:numPr>
          <w:ilvl w:val="0"/>
          <w:numId w:val="1"/>
        </w:numPr>
      </w:pPr>
      <w:r>
        <w:t>OBALNA KAPITALNA ULAGANJA</w:t>
      </w:r>
      <w:r w:rsidR="00B2563E">
        <w:t xml:space="preserve"> d.o.o., OIB: </w:t>
      </w:r>
      <w:r>
        <w:t>15595691260</w:t>
      </w:r>
      <w:r w:rsidR="00B2563E">
        <w:t xml:space="preserve">. Tražbina prijavljena u iznosu od </w:t>
      </w:r>
      <w:r>
        <w:t>16.250,00</w:t>
      </w:r>
      <w:r w:rsidR="00B2563E">
        <w:t xml:space="preserve"> kuna. Tražbina u prijavljenom iznosu nije osporena pa se smatra utvrđenom u iznosu od </w:t>
      </w:r>
      <w:r>
        <w:t xml:space="preserve">16.250,00 </w:t>
      </w:r>
      <w:r w:rsidR="004C4AFA">
        <w:t>kune, uz napomenu dužnika da su ovom vjerovniku potvrđena tražbina i u iznosu od 1.610.083,42 kn po osnovu dospjelih kredita i kamata.</w:t>
      </w:r>
    </w:p>
    <w:p w:rsidRDefault="00AB4CCF" w:rsidP="00B2563E" w:rsidR="00B2563E">
      <w:pPr>
        <w:pStyle w:val="Odlomakpopisa"/>
        <w:numPr>
          <w:ilvl w:val="0"/>
          <w:numId w:val="1"/>
        </w:numPr>
      </w:pPr>
      <w:r>
        <w:t>OPĆINA JELSA</w:t>
      </w:r>
      <w:r w:rsidR="00B2563E">
        <w:t xml:space="preserve">, OIB: </w:t>
      </w:r>
      <w:r>
        <w:t>84187441810</w:t>
      </w:r>
      <w:r w:rsidR="00B2563E">
        <w:t xml:space="preserve">. Tražbina prijavljena u iznosu od </w:t>
      </w:r>
      <w:r>
        <w:t>129,60</w:t>
      </w:r>
      <w:r w:rsidR="00B2563E">
        <w:t xml:space="preserve"> kuna. Tražbina u prijavljenom iznosu nije osporena pa se smatra utvrđenom u iznosu od </w:t>
      </w:r>
      <w:r w:rsidR="0009042D">
        <w:t xml:space="preserve">129,60 </w:t>
      </w:r>
      <w:r w:rsidR="00B2563E">
        <w:t>kune.</w:t>
      </w:r>
    </w:p>
    <w:p w:rsidRDefault="0009042D" w:rsidP="00B2563E" w:rsidR="00B2563E">
      <w:pPr>
        <w:pStyle w:val="Odlomakpopisa"/>
        <w:numPr>
          <w:ilvl w:val="0"/>
          <w:numId w:val="1"/>
        </w:numPr>
      </w:pPr>
      <w:r>
        <w:t>OPĆINA VELA LUKA</w:t>
      </w:r>
      <w:r w:rsidR="00B2563E">
        <w:t xml:space="preserve">, OIB: </w:t>
      </w:r>
      <w:r>
        <w:t>00935002462</w:t>
      </w:r>
      <w:r w:rsidR="00B2563E">
        <w:t xml:space="preserve">. Tražbina prijavljena u iznosu od </w:t>
      </w:r>
      <w:r>
        <w:t>219,30</w:t>
      </w:r>
      <w:r w:rsidR="00B2563E">
        <w:t xml:space="preserve"> kuna. Tražbina u prijavljenom iznosu nije osporena pa se smatra utvrđenom u iznosu od </w:t>
      </w:r>
      <w:r>
        <w:t xml:space="preserve">219,30  </w:t>
      </w:r>
      <w:r w:rsidR="00B2563E">
        <w:t>kune.</w:t>
      </w:r>
    </w:p>
    <w:p w:rsidRDefault="0009042D" w:rsidP="00B2563E" w:rsidR="00B2563E">
      <w:pPr>
        <w:pStyle w:val="Odlomakpopisa"/>
        <w:numPr>
          <w:ilvl w:val="0"/>
          <w:numId w:val="1"/>
        </w:numPr>
      </w:pPr>
      <w:r>
        <w:t>OPORTUNITAS</w:t>
      </w:r>
      <w:r w:rsidR="00B2563E">
        <w:t xml:space="preserve"> d.o.o., OIB: </w:t>
      </w:r>
      <w:r>
        <w:t>88177191325</w:t>
      </w:r>
      <w:r w:rsidR="00B2563E">
        <w:t xml:space="preserve">. Tražbina prijavljena u iznosu od </w:t>
      </w:r>
      <w:r>
        <w:t>38.900,00</w:t>
      </w:r>
      <w:r w:rsidR="00B2563E">
        <w:t xml:space="preserve"> kuna. Tražbina u prijavljenom iznosu nije osporena pa se smatra utvrđenom u iznosu od </w:t>
      </w:r>
      <w:r>
        <w:t xml:space="preserve">38.900,00 </w:t>
      </w:r>
      <w:r w:rsidR="00B2563E">
        <w:t>kune.</w:t>
      </w:r>
    </w:p>
    <w:p w:rsidRDefault="0009042D" w:rsidP="00B2563E" w:rsidR="00B2563E">
      <w:pPr>
        <w:pStyle w:val="Odlomakpopisa"/>
        <w:numPr>
          <w:ilvl w:val="0"/>
          <w:numId w:val="1"/>
        </w:numPr>
      </w:pPr>
      <w:r>
        <w:t>OPTIMUS</w:t>
      </w:r>
      <w:r w:rsidR="00B2563E">
        <w:t xml:space="preserve"> d.o.o., OIB: </w:t>
      </w:r>
      <w:r>
        <w:t>64045332529</w:t>
      </w:r>
      <w:r w:rsidR="00B2563E">
        <w:t xml:space="preserve">. Tražbina prijavljena u iznosu od </w:t>
      </w:r>
      <w:r>
        <w:t>77.082,50</w:t>
      </w:r>
      <w:r w:rsidR="00B2563E">
        <w:t xml:space="preserve"> kuna. Tražbina u prijavljenom iznosu nije osporena pa se smatra utvrđenom u iznosu od </w:t>
      </w:r>
      <w:r>
        <w:t xml:space="preserve">77.082,50 </w:t>
      </w:r>
      <w:r w:rsidR="00B2563E">
        <w:t>kune.</w:t>
      </w:r>
    </w:p>
    <w:p w:rsidRDefault="0009042D" w:rsidP="00B2563E" w:rsidR="00B2563E">
      <w:pPr>
        <w:pStyle w:val="Odlomakpopisa"/>
        <w:numPr>
          <w:ilvl w:val="0"/>
          <w:numId w:val="1"/>
        </w:numPr>
      </w:pPr>
      <w:r>
        <w:t>OSKAR, Centar za razvoj i kvalitetu</w:t>
      </w:r>
      <w:r w:rsidR="00B2563E">
        <w:t xml:space="preserve"> d.o.o., OIB: </w:t>
      </w:r>
      <w:r>
        <w:t>32193529865</w:t>
      </w:r>
      <w:r w:rsidR="00B2563E">
        <w:t xml:space="preserve">. Tražbina prijavljena u iznosu od </w:t>
      </w:r>
      <w:r>
        <w:t>3.687,50</w:t>
      </w:r>
      <w:r w:rsidR="00B2563E">
        <w:t xml:space="preserve"> kuna. Tražbina u prijavljenom iznosu nije osporena pa se smatra utvrđenom u iznosu od </w:t>
      </w:r>
      <w:r>
        <w:t xml:space="preserve">3.687,50 </w:t>
      </w:r>
      <w:r w:rsidR="00B2563E">
        <w:t>kune.</w:t>
      </w:r>
    </w:p>
    <w:p w:rsidRDefault="0009042D" w:rsidP="00B2563E" w:rsidR="00B2563E">
      <w:pPr>
        <w:pStyle w:val="Odlomakpopisa"/>
        <w:numPr>
          <w:ilvl w:val="0"/>
          <w:numId w:val="1"/>
        </w:numPr>
      </w:pPr>
      <w:r>
        <w:t>OTAGO BETEILINGUNGSGESELLSCHAFT GMBH</w:t>
      </w:r>
      <w:r w:rsidR="00B2563E">
        <w:t>, OIB:</w:t>
      </w:r>
      <w:r>
        <w:t xml:space="preserve"> </w:t>
      </w:r>
      <w:r w:rsidR="00371166">
        <w:t>48235850497</w:t>
      </w:r>
      <w:r w:rsidR="00B2563E">
        <w:t xml:space="preserve">. Tražbina prijavljena u iznosu od </w:t>
      </w:r>
      <w:r w:rsidR="004C4AFA">
        <w:t>24.</w:t>
      </w:r>
      <w:r w:rsidR="006169B6">
        <w:t>681.027,17</w:t>
      </w:r>
      <w:r w:rsidR="00B2563E">
        <w:t xml:space="preserve"> kuna. Tražbina </w:t>
      </w:r>
      <w:r w:rsidR="006169B6">
        <w:t>djelomično</w:t>
      </w:r>
      <w:r w:rsidR="00B2563E">
        <w:t xml:space="preserve"> osporena </w:t>
      </w:r>
      <w:r w:rsidR="006169B6">
        <w:t>od strane dužnika u iznosu od 4.973.163,59 kn, po osnovi odvjetničkih troškova</w:t>
      </w:r>
      <w:r w:rsidR="004C4AFA">
        <w:t xml:space="preserve"> i stečajnih razlika</w:t>
      </w:r>
      <w:r w:rsidR="006169B6">
        <w:t>,</w:t>
      </w:r>
      <w:r w:rsidR="00B2563E">
        <w:t xml:space="preserve">pa se smatra utvrđenom u iznosu od </w:t>
      </w:r>
      <w:r w:rsidR="006169B6">
        <w:t xml:space="preserve">19.707.863,58 </w:t>
      </w:r>
      <w:r w:rsidR="00B2563E">
        <w:t>kune.</w:t>
      </w:r>
    </w:p>
    <w:p w:rsidRDefault="00371166" w:rsidP="00B2563E" w:rsidR="00B2563E">
      <w:pPr>
        <w:pStyle w:val="Odlomakpopisa"/>
        <w:numPr>
          <w:ilvl w:val="0"/>
          <w:numId w:val="1"/>
        </w:numPr>
      </w:pPr>
      <w:r>
        <w:t>IVICA PALČIĆ, vl. obrta "HOOK"</w:t>
      </w:r>
      <w:r w:rsidR="00B2563E">
        <w:t xml:space="preserve">, OIB: </w:t>
      </w:r>
      <w:r>
        <w:t>39682027745</w:t>
      </w:r>
      <w:r w:rsidR="00B2563E">
        <w:t>. Tražbina prijavljena u iznosu od</w:t>
      </w:r>
      <w:r>
        <w:t xml:space="preserve"> 33.332,21</w:t>
      </w:r>
      <w:r w:rsidR="00B2563E">
        <w:t xml:space="preserve"> kuna. Tražbina u prijavljenom iznosu nije osporena pa se smatra utvrđenom u iznosu od </w:t>
      </w:r>
      <w:r>
        <w:t xml:space="preserve">33.332,21 </w:t>
      </w:r>
      <w:r w:rsidR="00B2563E">
        <w:t xml:space="preserve"> kune.</w:t>
      </w:r>
    </w:p>
    <w:p w:rsidRDefault="00371166" w:rsidP="00B2563E" w:rsidR="00B2563E">
      <w:pPr>
        <w:pStyle w:val="Odlomakpopisa"/>
        <w:numPr>
          <w:ilvl w:val="0"/>
          <w:numId w:val="1"/>
        </w:numPr>
      </w:pPr>
      <w:r>
        <w:t>PANONIA ŠOLA ZA PILOTE</w:t>
      </w:r>
      <w:r w:rsidR="00B2563E">
        <w:t xml:space="preserve">, OIB: </w:t>
      </w:r>
      <w:r>
        <w:t xml:space="preserve"> </w:t>
      </w:r>
      <w:r w:rsidR="00B2563E">
        <w:t xml:space="preserve">. Tražbina prijavljena u iznosu od </w:t>
      </w:r>
      <w:r>
        <w:t>22.523,80</w:t>
      </w:r>
      <w:r w:rsidR="00B2563E">
        <w:t xml:space="preserve"> kuna. Tražbina u prijavljenom iznosu nije osporena pa se smatra utvrđenom u iznosu od </w:t>
      </w:r>
      <w:r>
        <w:t xml:space="preserve">22.523,80 </w:t>
      </w:r>
      <w:r w:rsidR="00B2563E">
        <w:t>kune.</w:t>
      </w:r>
    </w:p>
    <w:p w:rsidRDefault="00371166" w:rsidP="00B2563E" w:rsidR="00B2563E">
      <w:pPr>
        <w:pStyle w:val="Odlomakpopisa"/>
        <w:numPr>
          <w:ilvl w:val="0"/>
          <w:numId w:val="1"/>
        </w:numPr>
      </w:pPr>
      <w:r>
        <w:t>PAPIRUS GRUPA</w:t>
      </w:r>
      <w:r w:rsidR="00B2563E">
        <w:t xml:space="preserve"> d.o.o., OIB: </w:t>
      </w:r>
      <w:r>
        <w:t>15827489266</w:t>
      </w:r>
      <w:r w:rsidR="00B2563E">
        <w:t xml:space="preserve">. Tražbina prijavljena u iznosu od </w:t>
      </w:r>
      <w:r>
        <w:t>6.500,74</w:t>
      </w:r>
      <w:r w:rsidR="00B2563E">
        <w:t xml:space="preserve"> kuna. Tražbina u prijavljenom iznosu nije osporena pa se smatra utvrđenom u iznosu od </w:t>
      </w:r>
      <w:r>
        <w:t xml:space="preserve">6.500,74 </w:t>
      </w:r>
      <w:r w:rsidR="00B2563E">
        <w:t>kune.</w:t>
      </w:r>
    </w:p>
    <w:p w:rsidRDefault="00371166" w:rsidP="00B2563E" w:rsidR="00B2563E">
      <w:pPr>
        <w:pStyle w:val="Odlomakpopisa"/>
        <w:numPr>
          <w:ilvl w:val="0"/>
          <w:numId w:val="1"/>
        </w:numPr>
      </w:pPr>
      <w:r>
        <w:t>PARECELSUS</w:t>
      </w:r>
      <w:r w:rsidR="00B2563E">
        <w:t xml:space="preserve"> d.o.o., OIB: </w:t>
      </w:r>
      <w:r>
        <w:t>59924497430</w:t>
      </w:r>
      <w:r w:rsidR="00B2563E">
        <w:t xml:space="preserve">. Tražbina prijavljena u iznosu od </w:t>
      </w:r>
      <w:r>
        <w:t>2.039,00</w:t>
      </w:r>
      <w:r w:rsidR="00B2563E">
        <w:t xml:space="preserve"> kuna. Tražbina u prijavljenom iznosu nije osporena pa se smatra utvrđenom u iznosu od </w:t>
      </w:r>
      <w:r>
        <w:t xml:space="preserve">2.039,00 </w:t>
      </w:r>
      <w:r w:rsidR="00B2563E">
        <w:t>kune.</w:t>
      </w:r>
    </w:p>
    <w:p w:rsidRDefault="00371166" w:rsidP="00B2563E" w:rsidR="00B2563E">
      <w:pPr>
        <w:pStyle w:val="Odlomakpopisa"/>
        <w:numPr>
          <w:ilvl w:val="0"/>
          <w:numId w:val="1"/>
        </w:numPr>
      </w:pPr>
      <w:r>
        <w:t>PAOLO TAXI</w:t>
      </w:r>
      <w:r w:rsidR="00B2563E">
        <w:t xml:space="preserve"> </w:t>
      </w:r>
      <w:r>
        <w:t>j.</w:t>
      </w:r>
      <w:r w:rsidR="00B2563E">
        <w:t xml:space="preserve">d.o.o., OIB: </w:t>
      </w:r>
      <w:r>
        <w:t>73891403646</w:t>
      </w:r>
      <w:r w:rsidR="00B2563E">
        <w:t xml:space="preserve">. Tražbina prijavljena u iznosu od </w:t>
      </w:r>
      <w:r>
        <w:t>2.700,00</w:t>
      </w:r>
      <w:r w:rsidR="00B2563E">
        <w:t xml:space="preserve"> kuna. Tražbina u prijavljenom iznosu nije osporena pa se smatra utvrđenom u iznosu od </w:t>
      </w:r>
      <w:r>
        <w:t xml:space="preserve">2.700,00 </w:t>
      </w:r>
      <w:r w:rsidR="00B2563E">
        <w:t>kune.</w:t>
      </w:r>
    </w:p>
    <w:p w:rsidRDefault="00371166" w:rsidP="00B2563E" w:rsidR="00B2563E">
      <w:pPr>
        <w:pStyle w:val="Odlomakpopisa"/>
        <w:numPr>
          <w:ilvl w:val="0"/>
          <w:numId w:val="1"/>
        </w:numPr>
      </w:pPr>
      <w:r>
        <w:t>PLATINUM</w:t>
      </w:r>
      <w:r w:rsidR="00B2563E">
        <w:t xml:space="preserve"> d.o.o., OIB: </w:t>
      </w:r>
      <w:r>
        <w:t>77957815303</w:t>
      </w:r>
      <w:r w:rsidR="00B2563E">
        <w:t xml:space="preserve">. Tražbina prijavljena u iznosu od </w:t>
      </w:r>
      <w:r>
        <w:t>5.631,32</w:t>
      </w:r>
      <w:r w:rsidR="00B2563E">
        <w:t xml:space="preserve"> kuna. Tražbina u prijavljenom iznosu nije osporena pa se smatra utvrđenom u iznosu od </w:t>
      </w:r>
      <w:r>
        <w:t xml:space="preserve">5.631,32 </w:t>
      </w:r>
      <w:r w:rsidR="00B2563E">
        <w:t>kune.</w:t>
      </w:r>
    </w:p>
    <w:p w:rsidRDefault="00FF304E" w:rsidP="00B2563E" w:rsidR="00B2563E">
      <w:pPr>
        <w:pStyle w:val="Odlomakpopisa"/>
        <w:numPr>
          <w:ilvl w:val="0"/>
          <w:numId w:val="1"/>
        </w:numPr>
      </w:pPr>
      <w:r>
        <w:t>PVD "MORNAR"</w:t>
      </w:r>
      <w:r w:rsidR="00B2563E">
        <w:t xml:space="preserve">, OIB: </w:t>
      </w:r>
      <w:r>
        <w:t>10750363798</w:t>
      </w:r>
      <w:r w:rsidR="00B2563E">
        <w:t xml:space="preserve">. Tražbina prijavljena u iznosu od </w:t>
      </w:r>
      <w:r>
        <w:t>3.750,00</w:t>
      </w:r>
      <w:r w:rsidR="00B2563E">
        <w:t xml:space="preserve"> kuna. Tražbina u prijavljenom iznosu nije osporena pa se smatra utvrđenom u iznosu od </w:t>
      </w:r>
      <w:r>
        <w:t xml:space="preserve">3.750,00 </w:t>
      </w:r>
      <w:r w:rsidR="00B2563E">
        <w:t>kune.</w:t>
      </w:r>
    </w:p>
    <w:p w:rsidRDefault="00FF304E" w:rsidP="00B2563E" w:rsidR="00B2563E">
      <w:pPr>
        <w:pStyle w:val="Odlomakpopisa"/>
        <w:numPr>
          <w:ilvl w:val="0"/>
          <w:numId w:val="1"/>
        </w:numPr>
      </w:pPr>
      <w:r>
        <w:t>POLIKLINIKA dr. ERCEGOVIĆ</w:t>
      </w:r>
      <w:r w:rsidR="00B2563E">
        <w:t xml:space="preserve">, OIB: </w:t>
      </w:r>
      <w:r>
        <w:t>71480736194</w:t>
      </w:r>
      <w:r w:rsidR="00B2563E">
        <w:t xml:space="preserve">. Tražbina prijavljena u iznosu od </w:t>
      </w:r>
      <w:r>
        <w:t>7.920,00</w:t>
      </w:r>
      <w:r w:rsidR="00B2563E">
        <w:t xml:space="preserve"> kuna. Tražbina u prijavljenom iznosu nije osporena pa se smatra utvrđenom u iznosu od </w:t>
      </w:r>
      <w:r w:rsidR="00C66EEE">
        <w:t>7.920,00</w:t>
      </w:r>
      <w:r w:rsidR="00B2563E">
        <w:t xml:space="preserve"> kune.</w:t>
      </w:r>
    </w:p>
    <w:p w:rsidRDefault="00C66EEE" w:rsidP="00B2563E" w:rsidR="00B2563E">
      <w:pPr>
        <w:pStyle w:val="Odlomakpopisa"/>
        <w:numPr>
          <w:ilvl w:val="0"/>
          <w:numId w:val="1"/>
        </w:numPr>
      </w:pPr>
      <w:r>
        <w:t>*</w:t>
      </w:r>
      <w:r w:rsidR="00B2563E">
        <w:t xml:space="preserve">JADRANKA HOTELI d.o.o., OIB: 25295166877. Tražbina prijavljena u iznosu od 22.610,19 kuna. Tražbina u prijavljenom iznosu nije osporena pa se smatra utvrđenom u iznosu od </w:t>
      </w:r>
      <w:r>
        <w:t xml:space="preserve">22.610,19 </w:t>
      </w:r>
      <w:r w:rsidR="00B2563E">
        <w:t>kune.</w:t>
      </w:r>
    </w:p>
    <w:p w:rsidRDefault="00FF304E" w:rsidP="00B2563E" w:rsidR="00B2563E">
      <w:pPr>
        <w:pStyle w:val="Odlomakpopisa"/>
        <w:numPr>
          <w:ilvl w:val="0"/>
          <w:numId w:val="1"/>
        </w:numPr>
      </w:pPr>
      <w:r>
        <w:t>POTESTAS</w:t>
      </w:r>
      <w:r w:rsidR="00B2563E">
        <w:t xml:space="preserve"> d.o.o., OIB: </w:t>
      </w:r>
      <w:r>
        <w:t>24083362108</w:t>
      </w:r>
      <w:r w:rsidR="00B2563E">
        <w:t xml:space="preserve">. Tražbina prijavljena u iznosu od </w:t>
      </w:r>
      <w:r>
        <w:t>15.902,90</w:t>
      </w:r>
      <w:r w:rsidR="00B2563E">
        <w:t xml:space="preserve"> kuna. Tražbina u prijavljenom iznosu nije osporena pa se smatra utvrđenom u iznosu od </w:t>
      </w:r>
      <w:r>
        <w:t xml:space="preserve">15.902,90 </w:t>
      </w:r>
      <w:r w:rsidR="00B2563E">
        <w:t>kune.</w:t>
      </w:r>
    </w:p>
    <w:p w:rsidRDefault="00FF304E" w:rsidP="00B2563E" w:rsidR="004801F7">
      <w:pPr>
        <w:pStyle w:val="Odlomakpopisa"/>
        <w:numPr>
          <w:ilvl w:val="0"/>
          <w:numId w:val="1"/>
        </w:numPr>
      </w:pPr>
      <w:r>
        <w:t>PRESSCUT</w:t>
      </w:r>
      <w:r w:rsidR="00B2563E">
        <w:t xml:space="preserve"> d.o.o., OIB: </w:t>
      </w:r>
      <w:r>
        <w:t>34672089688</w:t>
      </w:r>
      <w:r w:rsidR="00B2563E">
        <w:t xml:space="preserve">. Tražbina prijavljena u iznosu od </w:t>
      </w:r>
      <w:r>
        <w:t>63.864,15</w:t>
      </w:r>
      <w:r w:rsidR="00B2563E">
        <w:t xml:space="preserve"> kuna. </w:t>
      </w:r>
      <w:r w:rsidR="004801F7">
        <w:t xml:space="preserve">Tražbina u prijavljenom iznosu u cijelosti osporena od strane dužnika, jer da se o prijavljenoj tražbini vodi sudski postupak,  pa se smatra utvrđenom u iznosu od 0 kune. </w:t>
      </w:r>
    </w:p>
    <w:p w:rsidRDefault="00FF304E" w:rsidP="00B2563E" w:rsidR="00B2563E">
      <w:pPr>
        <w:pStyle w:val="Odlomakpopisa"/>
        <w:numPr>
          <w:ilvl w:val="0"/>
          <w:numId w:val="1"/>
        </w:numPr>
      </w:pPr>
      <w:r>
        <w:t>PRIMACOŠPED</w:t>
      </w:r>
      <w:r w:rsidR="00B2563E">
        <w:t xml:space="preserve"> d.o.o., OIB: </w:t>
      </w:r>
      <w:r w:rsidR="00AD7E1F">
        <w:t>9292</w:t>
      </w:r>
      <w:r w:rsidR="00AE41A9">
        <w:t>1096103</w:t>
      </w:r>
      <w:r w:rsidR="00B2563E">
        <w:t xml:space="preserve">. Tražbina prijavljena u iznosu od </w:t>
      </w:r>
      <w:r w:rsidR="001318AE">
        <w:t>914,58</w:t>
      </w:r>
      <w:r w:rsidR="00B2563E">
        <w:t xml:space="preserve"> kuna. Tražbina u prijavljenom iznosu nije osporena pa se smatra utvrđenom u iznosu od </w:t>
      </w:r>
      <w:r w:rsidR="001318AE">
        <w:t xml:space="preserve">914,58 </w:t>
      </w:r>
      <w:r w:rsidR="00B2563E">
        <w:t>kune.</w:t>
      </w:r>
    </w:p>
    <w:p w:rsidRDefault="001318AE" w:rsidP="00B2563E" w:rsidR="00B2563E">
      <w:pPr>
        <w:pStyle w:val="Odlomakpopisa"/>
        <w:numPr>
          <w:ilvl w:val="0"/>
          <w:numId w:val="1"/>
        </w:numPr>
      </w:pPr>
      <w:r>
        <w:t>PULJEK</w:t>
      </w:r>
      <w:r w:rsidR="00B2563E">
        <w:t xml:space="preserve"> d.o.o., OIB: </w:t>
      </w:r>
      <w:r>
        <w:t>38166911173</w:t>
      </w:r>
      <w:r w:rsidR="00B2563E">
        <w:t xml:space="preserve">. Tražbina prijavljena u iznosu od </w:t>
      </w:r>
      <w:r>
        <w:t>4.675,00</w:t>
      </w:r>
      <w:r w:rsidR="00B2563E">
        <w:t xml:space="preserve"> kuna. Tražbina u prijavljenom iznosu nije osporena pa se smatra utvrđenom u iznosu od </w:t>
      </w:r>
      <w:r>
        <w:t xml:space="preserve">4.675,00 </w:t>
      </w:r>
      <w:r w:rsidR="00B2563E">
        <w:t>kune.</w:t>
      </w:r>
    </w:p>
    <w:p w:rsidRDefault="001318AE" w:rsidP="00B2563E" w:rsidR="00B2563E">
      <w:pPr>
        <w:pStyle w:val="Odlomakpopisa"/>
        <w:numPr>
          <w:ilvl w:val="0"/>
          <w:numId w:val="1"/>
        </w:numPr>
      </w:pPr>
      <w:r>
        <w:t>Q.C.M. camo plus AG,</w:t>
      </w:r>
      <w:r w:rsidR="00B2563E">
        <w:t xml:space="preserve"> OIB: </w:t>
      </w:r>
      <w:r>
        <w:t xml:space="preserve"> </w:t>
      </w:r>
      <w:r w:rsidR="00B2563E">
        <w:t xml:space="preserve">. Tražbina prijavljena u iznosu od </w:t>
      </w:r>
      <w:r w:rsidR="00C66EEE">
        <w:t>510.325,33</w:t>
      </w:r>
      <w:r w:rsidR="00B2563E">
        <w:t xml:space="preserve"> kuna</w:t>
      </w:r>
      <w:r w:rsidR="00FF0976">
        <w:t xml:space="preserve"> s osnova dospjelih tražbina te iznos od 352.645,21 kn s osnova budućih tražbina</w:t>
      </w:r>
      <w:r w:rsidR="00B2563E">
        <w:t xml:space="preserve">. Tražbina </w:t>
      </w:r>
      <w:r w:rsidR="00C66EEE">
        <w:t xml:space="preserve"> uvjetno </w:t>
      </w:r>
      <w:r w:rsidR="004801F7">
        <w:t xml:space="preserve">djelomično </w:t>
      </w:r>
      <w:r w:rsidR="00B2563E">
        <w:t>osporena</w:t>
      </w:r>
      <w:r w:rsidR="004801F7">
        <w:t xml:space="preserve"> </w:t>
      </w:r>
      <w:r w:rsidR="00C66EEE">
        <w:t xml:space="preserve">za cca 10.000,00 kn s osnova kamata </w:t>
      </w:r>
      <w:r w:rsidR="00FF0976">
        <w:t xml:space="preserve"> i za buduće tražbine u iznosu od 352.645,21 kn </w:t>
      </w:r>
      <w:r w:rsidR="004801F7">
        <w:t>od strane dužnika</w:t>
      </w:r>
      <w:r w:rsidR="00FF0976">
        <w:t xml:space="preserve"> </w:t>
      </w:r>
      <w:r w:rsidR="004801F7">
        <w:t xml:space="preserve">, </w:t>
      </w:r>
      <w:r w:rsidR="00B2563E">
        <w:t xml:space="preserve"> pa se smatra utvrđenom u iznosu od </w:t>
      </w:r>
      <w:r w:rsidR="004801F7">
        <w:t>500.457,07</w:t>
      </w:r>
      <w:r>
        <w:t xml:space="preserve"> </w:t>
      </w:r>
      <w:r w:rsidR="00FF0976">
        <w:t xml:space="preserve"> kune </w:t>
      </w:r>
    </w:p>
    <w:p w:rsidRDefault="001318AE" w:rsidP="00B2563E" w:rsidR="00B2563E">
      <w:pPr>
        <w:pStyle w:val="Odlomakpopisa"/>
        <w:numPr>
          <w:ilvl w:val="0"/>
          <w:numId w:val="1"/>
        </w:numPr>
      </w:pPr>
      <w:r>
        <w:t xml:space="preserve">QUEEN-Co. </w:t>
      </w:r>
      <w:r w:rsidR="00B2563E">
        <w:t xml:space="preserve">d.o.o., OIB: </w:t>
      </w:r>
      <w:r>
        <w:t>2271941096</w:t>
      </w:r>
      <w:r w:rsidR="00B2563E">
        <w:t xml:space="preserve">. Tražbina prijavljena u iznosu od </w:t>
      </w:r>
      <w:r>
        <w:t>6.125,00</w:t>
      </w:r>
      <w:r w:rsidR="00B2563E">
        <w:t xml:space="preserve"> kuna. Tražbina u prijavljenom iznosu nije osporena pa se smatra utvrđenom u iznosu od </w:t>
      </w:r>
      <w:r>
        <w:t xml:space="preserve">6.125,00 </w:t>
      </w:r>
      <w:r w:rsidR="00B2563E">
        <w:t>kune.</w:t>
      </w:r>
    </w:p>
    <w:p w:rsidRDefault="001318AE" w:rsidP="00B2563E" w:rsidR="00B2563E">
      <w:pPr>
        <w:pStyle w:val="Odlomakpopisa"/>
        <w:numPr>
          <w:ilvl w:val="0"/>
          <w:numId w:val="1"/>
        </w:numPr>
      </w:pPr>
      <w:r>
        <w:t>JOŠKO RADIĆ, vl. obrta RADIĆ</w:t>
      </w:r>
      <w:r w:rsidR="00B2563E">
        <w:t xml:space="preserve">, OIB: </w:t>
      </w:r>
      <w:r>
        <w:t>66820408548</w:t>
      </w:r>
      <w:r w:rsidR="00B2563E">
        <w:t xml:space="preserve">. Tražbina prijavljena u iznosu od </w:t>
      </w:r>
      <w:r>
        <w:t>3.735,63</w:t>
      </w:r>
      <w:r w:rsidR="00B2563E">
        <w:t xml:space="preserve"> kuna. Tražbina u prijavljenom iznosu nije osporena pa se smatra utvrđenom u iznosu od </w:t>
      </w:r>
      <w:r>
        <w:t xml:space="preserve">3.735,63 </w:t>
      </w:r>
      <w:r w:rsidR="00B2563E">
        <w:t>kune.</w:t>
      </w:r>
    </w:p>
    <w:p w:rsidRDefault="001318AE" w:rsidP="00B2563E" w:rsidR="00B2563E">
      <w:pPr>
        <w:pStyle w:val="Odlomakpopisa"/>
        <w:numPr>
          <w:ilvl w:val="0"/>
          <w:numId w:val="1"/>
        </w:numPr>
      </w:pPr>
      <w:r>
        <w:t>RADIO DALMACIJA</w:t>
      </w:r>
      <w:r w:rsidR="00B2563E">
        <w:t xml:space="preserve"> d.o.o., OIB: </w:t>
      </w:r>
      <w:r>
        <w:t>27746792432</w:t>
      </w:r>
      <w:r w:rsidR="00B2563E">
        <w:t xml:space="preserve">. Tražbina prijavljena u iznosu od </w:t>
      </w:r>
      <w:r>
        <w:t>71.396,78</w:t>
      </w:r>
      <w:r w:rsidR="00B2563E">
        <w:t xml:space="preserve"> kuna. Tražbina u prijavljenom iznosu </w:t>
      </w:r>
      <w:r w:rsidR="004801F7">
        <w:t>u cijelosti osporena od strane dužnika, jer da su ovršnom ispravom izdvojena sredstva za namirenje prijavljene tražbine,</w:t>
      </w:r>
      <w:r w:rsidR="00B2563E">
        <w:t xml:space="preserve"> pa se smatra utvrđenom u iznosu od </w:t>
      </w:r>
      <w:r w:rsidR="004801F7">
        <w:t>0</w:t>
      </w:r>
      <w:r>
        <w:t xml:space="preserve"> </w:t>
      </w:r>
      <w:r w:rsidR="00B2563E">
        <w:t>kune.</w:t>
      </w:r>
    </w:p>
    <w:p w:rsidRDefault="004E0C44" w:rsidP="00B2563E" w:rsidR="00B2563E">
      <w:pPr>
        <w:pStyle w:val="Odlomakpopisa"/>
        <w:numPr>
          <w:ilvl w:val="0"/>
          <w:numId w:val="1"/>
        </w:numPr>
      </w:pPr>
      <w:r>
        <w:t>REPUBLIKA HRVATSKA, Ministarstvo obrane</w:t>
      </w:r>
      <w:r w:rsidR="00B2563E">
        <w:t xml:space="preserve">, OIB: </w:t>
      </w:r>
      <w:r>
        <w:t>66486182714</w:t>
      </w:r>
      <w:r w:rsidR="00B2563E">
        <w:t>. Tražbina prijavljena u iznosu od</w:t>
      </w:r>
      <w:r>
        <w:t xml:space="preserve"> 27.781,82</w:t>
      </w:r>
      <w:r w:rsidR="00B2563E">
        <w:t xml:space="preserve"> kuna. Tražbina u prijavljenom iznosu nije osporena pa se smatra utvrđenom u iznosu od </w:t>
      </w:r>
      <w:r>
        <w:t xml:space="preserve">27.781,82 </w:t>
      </w:r>
      <w:r w:rsidR="00B2563E">
        <w:t>kune.</w:t>
      </w:r>
    </w:p>
    <w:p w:rsidRDefault="004E0C44" w:rsidP="00B2563E" w:rsidR="00B2563E">
      <w:pPr>
        <w:pStyle w:val="Odlomakpopisa"/>
        <w:numPr>
          <w:ilvl w:val="0"/>
          <w:numId w:val="1"/>
        </w:numPr>
      </w:pPr>
      <w:r>
        <w:t>RiEKO-LAB</w:t>
      </w:r>
      <w:r w:rsidR="00B2563E">
        <w:t xml:space="preserve"> d.o.o., OIB: </w:t>
      </w:r>
      <w:r>
        <w:t>49907453950</w:t>
      </w:r>
      <w:r w:rsidR="00B2563E">
        <w:t xml:space="preserve">. Tražbina prijavljena u iznosu od </w:t>
      </w:r>
      <w:r>
        <w:t>3.125,00</w:t>
      </w:r>
      <w:r w:rsidR="00B2563E">
        <w:t xml:space="preserve"> kuna. Tražbina u prijavljenom iznosu nije osporena pa se smatra utvrđenom u iznosu od </w:t>
      </w:r>
      <w:r>
        <w:t xml:space="preserve">3.125,00 </w:t>
      </w:r>
      <w:r w:rsidR="00B2563E">
        <w:t xml:space="preserve"> kune.</w:t>
      </w:r>
    </w:p>
    <w:p w:rsidRDefault="004E0C44" w:rsidP="00B2563E" w:rsidR="00B2563E">
      <w:pPr>
        <w:pStyle w:val="Odlomakpopisa"/>
        <w:numPr>
          <w:ilvl w:val="0"/>
          <w:numId w:val="1"/>
        </w:numPr>
      </w:pPr>
      <w:r>
        <w:t>RIBOLA</w:t>
      </w:r>
      <w:r w:rsidR="00B2563E">
        <w:t xml:space="preserve"> d.o.o., OIB: </w:t>
      </w:r>
      <w:r>
        <w:t>61395607720</w:t>
      </w:r>
      <w:r w:rsidR="00B2563E">
        <w:t xml:space="preserve">. Tražbina prijavljena u iznosu od </w:t>
      </w:r>
      <w:r>
        <w:t>1.729,00</w:t>
      </w:r>
      <w:r w:rsidR="00B2563E">
        <w:t xml:space="preserve"> kuna. Tražbina u prijavljenom iznosu nije osporena pa se smatra utvrđenom u iznosu od </w:t>
      </w:r>
      <w:r>
        <w:t xml:space="preserve">1.729,00 </w:t>
      </w:r>
      <w:r w:rsidR="00B2563E">
        <w:t>kune.</w:t>
      </w:r>
    </w:p>
    <w:p w:rsidRDefault="004E0C44" w:rsidP="00B2563E" w:rsidR="00B2563E">
      <w:pPr>
        <w:pStyle w:val="Odlomakpopisa"/>
        <w:numPr>
          <w:ilvl w:val="0"/>
          <w:numId w:val="1"/>
        </w:numPr>
      </w:pPr>
      <w:r>
        <w:t>RIJEKATANK</w:t>
      </w:r>
      <w:r w:rsidR="00B2563E">
        <w:t xml:space="preserve"> d.o.o., OIB: </w:t>
      </w:r>
      <w:r>
        <w:t>94465937851</w:t>
      </w:r>
      <w:r w:rsidR="00B2563E">
        <w:t xml:space="preserve">. Tražbina prijavljena u iznosu od </w:t>
      </w:r>
      <w:r>
        <w:t>8.150,55</w:t>
      </w:r>
      <w:r w:rsidR="00B2563E">
        <w:t xml:space="preserve"> kuna. Tražbina u prijavljenom iznosu nije osporena pa se smatra utvrđenom u iznosu od </w:t>
      </w:r>
      <w:r>
        <w:t xml:space="preserve">8.150,55 </w:t>
      </w:r>
      <w:r w:rsidR="00B2563E">
        <w:t>kune.</w:t>
      </w:r>
    </w:p>
    <w:p w:rsidRDefault="004E0C44" w:rsidP="00B2563E" w:rsidR="00B2563E">
      <w:pPr>
        <w:pStyle w:val="Odlomakpopisa"/>
        <w:numPr>
          <w:ilvl w:val="0"/>
          <w:numId w:val="1"/>
        </w:numPr>
      </w:pPr>
      <w:r>
        <w:t>RISING SUN AVIATION. LLC</w:t>
      </w:r>
      <w:r w:rsidR="00B2563E">
        <w:t xml:space="preserve">, OIB: </w:t>
      </w:r>
      <w:r>
        <w:t xml:space="preserve"> </w:t>
      </w:r>
      <w:r w:rsidR="00B2563E">
        <w:t xml:space="preserve">. Tražbina prijavljena u iznosu od </w:t>
      </w:r>
      <w:r>
        <w:t>54.383,86</w:t>
      </w:r>
      <w:r w:rsidR="00B2563E">
        <w:t xml:space="preserve"> kuna. Tražbina u prijavljenom iznosu nije osporena pa se smatra utvrđenom u iznosu od </w:t>
      </w:r>
      <w:r>
        <w:t xml:space="preserve">54.383,86 </w:t>
      </w:r>
      <w:r w:rsidR="00B2563E">
        <w:t>kune.</w:t>
      </w:r>
    </w:p>
    <w:p w:rsidRDefault="004307EB" w:rsidP="00B2563E" w:rsidR="00B2563E">
      <w:pPr>
        <w:pStyle w:val="Odlomakpopisa"/>
        <w:numPr>
          <w:ilvl w:val="0"/>
          <w:numId w:val="1"/>
        </w:numPr>
      </w:pPr>
      <w:r>
        <w:t>RUAG AVIATION-RUAG SWITZERLAND LTD</w:t>
      </w:r>
      <w:r w:rsidR="00B2563E">
        <w:t xml:space="preserve">, OIB: . Tražbina prijavljena u iznosu od </w:t>
      </w:r>
      <w:r>
        <w:t>2.213.608,08</w:t>
      </w:r>
      <w:r w:rsidR="00B2563E">
        <w:t xml:space="preserve"> kuna. Tražbina u prijavljenom iznosu nije osporena pa se smatra utvrđenom u iznosu od </w:t>
      </w:r>
      <w:r>
        <w:t xml:space="preserve">2.213.608,08 </w:t>
      </w:r>
      <w:r w:rsidR="00B2563E">
        <w:t>kune.</w:t>
      </w:r>
    </w:p>
    <w:p w:rsidRDefault="004307EB" w:rsidP="00B2563E" w:rsidR="00531848">
      <w:pPr>
        <w:pStyle w:val="Odlomakpopisa"/>
        <w:numPr>
          <w:ilvl w:val="0"/>
          <w:numId w:val="1"/>
        </w:numPr>
      </w:pPr>
      <w:r>
        <w:t>RUAG SCHWEIZ</w:t>
      </w:r>
      <w:r w:rsidR="00B2563E">
        <w:t xml:space="preserve">, OIB: </w:t>
      </w:r>
      <w:r>
        <w:t xml:space="preserve"> </w:t>
      </w:r>
      <w:r w:rsidR="00B2563E">
        <w:t xml:space="preserve">. Tražbina prijavljena u iznosu od </w:t>
      </w:r>
      <w:r w:rsidR="00531848">
        <w:t>4.768.356,46</w:t>
      </w:r>
      <w:r w:rsidR="00B2563E">
        <w:t xml:space="preserve"> kuna. Tražbina osporena </w:t>
      </w:r>
      <w:r w:rsidR="004801F7">
        <w:t>od strane dužnika</w:t>
      </w:r>
      <w:r w:rsidR="00531848">
        <w:t xml:space="preserve"> za iznos iznad 4.236.350,33 kn. </w:t>
      </w:r>
      <w:r w:rsidR="004801F7">
        <w:t xml:space="preserve"> </w:t>
      </w:r>
    </w:p>
    <w:p w:rsidRDefault="004307EB" w:rsidP="00B2563E" w:rsidR="00B2563E">
      <w:pPr>
        <w:pStyle w:val="Odlomakpopisa"/>
        <w:numPr>
          <w:ilvl w:val="0"/>
          <w:numId w:val="1"/>
        </w:numPr>
      </w:pPr>
      <w:r>
        <w:t>SALONA-VAR</w:t>
      </w:r>
      <w:r w:rsidR="00B2563E">
        <w:t xml:space="preserve"> d.o.o., OIB: </w:t>
      </w:r>
      <w:r>
        <w:t>29355720128</w:t>
      </w:r>
      <w:r w:rsidR="00B2563E">
        <w:t xml:space="preserve">. Tražbina prijavljena u iznosu od </w:t>
      </w:r>
      <w:r>
        <w:t>3.624,01</w:t>
      </w:r>
      <w:r w:rsidR="00B2563E">
        <w:t xml:space="preserve"> kuna. Tražbina u prijavljenom iznosu nije osporena pa se smatra utvrđenom u iznosu od </w:t>
      </w:r>
      <w:r>
        <w:t xml:space="preserve">3.624,01 </w:t>
      </w:r>
      <w:r w:rsidR="00B2563E">
        <w:t>kune.</w:t>
      </w:r>
    </w:p>
    <w:p w:rsidRDefault="004307EB" w:rsidP="00B2563E" w:rsidR="00B2563E">
      <w:pPr>
        <w:pStyle w:val="Odlomakpopisa"/>
        <w:numPr>
          <w:ilvl w:val="0"/>
          <w:numId w:val="1"/>
        </w:numPr>
      </w:pPr>
      <w:r>
        <w:t>SALUTAMI LE STELLE sri</w:t>
      </w:r>
      <w:r w:rsidR="00B2563E">
        <w:t xml:space="preserve">, OIB: . Tražbina prijavljena u iznosu od </w:t>
      </w:r>
      <w:r>
        <w:t>108,77</w:t>
      </w:r>
      <w:r w:rsidR="00B2563E">
        <w:t xml:space="preserve"> kuna. Tražbina u prijavljenom iznosu nije osporena pa se smatra utvrđenom u iznosu od </w:t>
      </w:r>
      <w:r>
        <w:t xml:space="preserve">108,77 </w:t>
      </w:r>
      <w:r w:rsidR="00B2563E">
        <w:t>kune.</w:t>
      </w:r>
    </w:p>
    <w:p w:rsidRDefault="004307EB" w:rsidP="00B2563E" w:rsidR="00B2563E">
      <w:pPr>
        <w:pStyle w:val="Odlomakpopisa"/>
        <w:numPr>
          <w:ilvl w:val="0"/>
          <w:numId w:val="1"/>
        </w:numPr>
      </w:pPr>
      <w:r>
        <w:t>ALBERTO SALVI, vl. obrta PROMAL</w:t>
      </w:r>
      <w:r w:rsidR="00B2563E">
        <w:t xml:space="preserve">, OIB: </w:t>
      </w:r>
      <w:r>
        <w:t>47148395129</w:t>
      </w:r>
      <w:r w:rsidR="00B2563E">
        <w:t>. Tražbina prijavljena u iznosu od</w:t>
      </w:r>
      <w:r>
        <w:t xml:space="preserve"> 4.000,00</w:t>
      </w:r>
      <w:r w:rsidR="00B2563E">
        <w:t xml:space="preserve"> kuna. Tražbina u prijavljenom iznosu nije osporena pa se smatra utvrđenom u iznosu od </w:t>
      </w:r>
      <w:r>
        <w:t xml:space="preserve">4.000,00 </w:t>
      </w:r>
      <w:r w:rsidR="00B2563E">
        <w:t>kune.</w:t>
      </w:r>
    </w:p>
    <w:p w:rsidRDefault="004307EB" w:rsidP="00B2563E" w:rsidR="00B2563E">
      <w:pPr>
        <w:pStyle w:val="Odlomakpopisa"/>
        <w:numPr>
          <w:ilvl w:val="0"/>
          <w:numId w:val="1"/>
        </w:numPr>
      </w:pPr>
      <w:r>
        <w:t>BOŽO SAVIĆ</w:t>
      </w:r>
      <w:r w:rsidR="00B2563E">
        <w:t xml:space="preserve">, OIB: </w:t>
      </w:r>
      <w:r w:rsidR="00AC6949">
        <w:t>58960507735</w:t>
      </w:r>
      <w:r w:rsidR="00B2563E">
        <w:t xml:space="preserve">. Tražbina prijavljena u iznosu od </w:t>
      </w:r>
      <w:r w:rsidR="00AC6949">
        <w:t>6.860,00</w:t>
      </w:r>
      <w:r w:rsidR="00B2563E">
        <w:t xml:space="preserve"> kuna. Tražbina u prijavljenom iznosu nije osporena pa se smatra utvrđenom u iznosu od </w:t>
      </w:r>
      <w:r w:rsidR="00AC6949">
        <w:t xml:space="preserve">6.860,00 </w:t>
      </w:r>
      <w:r w:rsidR="00B2563E">
        <w:t>kune.</w:t>
      </w:r>
    </w:p>
    <w:p w:rsidRDefault="00AC6949" w:rsidP="00B2563E" w:rsidR="00B2563E">
      <w:pPr>
        <w:pStyle w:val="Odlomakpopisa"/>
        <w:numPr>
          <w:ilvl w:val="0"/>
          <w:numId w:val="1"/>
        </w:numPr>
      </w:pPr>
      <w:r>
        <w:t>SERBIA AND MONTENEGRO AIR TRAFFIC SERCICES</w:t>
      </w:r>
      <w:r w:rsidR="00B2563E">
        <w:t xml:space="preserve">, OIB: </w:t>
      </w:r>
      <w:r>
        <w:t xml:space="preserve"> </w:t>
      </w:r>
      <w:r w:rsidR="00B2563E">
        <w:t xml:space="preserve">. Tražbina prijavljena u iznosu od </w:t>
      </w:r>
      <w:r>
        <w:t>146,68</w:t>
      </w:r>
      <w:r w:rsidR="00B2563E">
        <w:t xml:space="preserve"> kuna. Tražbina u prijavljenom iznosu nije osporena pa se smatra utvrđenom u iznosu od </w:t>
      </w:r>
      <w:r>
        <w:t xml:space="preserve">146,68 </w:t>
      </w:r>
      <w:r w:rsidR="00B2563E">
        <w:t xml:space="preserve"> kune.</w:t>
      </w:r>
    </w:p>
    <w:p w:rsidRDefault="00AC6949" w:rsidP="00B2563E" w:rsidR="00B2563E">
      <w:pPr>
        <w:pStyle w:val="Odlomakpopisa"/>
        <w:numPr>
          <w:ilvl w:val="0"/>
          <w:numId w:val="1"/>
        </w:numPr>
      </w:pPr>
      <w:r>
        <w:t>SILVERJET</w:t>
      </w:r>
      <w:r w:rsidR="00B2563E">
        <w:t xml:space="preserve">, OIB: </w:t>
      </w:r>
      <w:r>
        <w:t xml:space="preserve"> </w:t>
      </w:r>
      <w:r w:rsidR="00B2563E">
        <w:t xml:space="preserve">. Tražbina prijavljena u iznosu od </w:t>
      </w:r>
      <w:r>
        <w:t>13.983,04</w:t>
      </w:r>
      <w:r w:rsidR="00B2563E">
        <w:t xml:space="preserve"> kuna. Tražbina u prijavljenom iznosu nije osporena pa se smatra utvrđenom u iznosu od </w:t>
      </w:r>
      <w:r>
        <w:t xml:space="preserve">13.983,04 </w:t>
      </w:r>
      <w:r w:rsidR="00B2563E">
        <w:t>kune.</w:t>
      </w:r>
    </w:p>
    <w:p w:rsidRDefault="00AC6949" w:rsidP="00B2563E" w:rsidR="00B2563E">
      <w:pPr>
        <w:pStyle w:val="Odlomakpopisa"/>
        <w:numPr>
          <w:ilvl w:val="0"/>
          <w:numId w:val="1"/>
        </w:numPr>
      </w:pPr>
      <w:r>
        <w:t>SINKRO</w:t>
      </w:r>
      <w:r w:rsidR="00B2563E">
        <w:t xml:space="preserve"> d.o.o., OIB: </w:t>
      </w:r>
      <w:r>
        <w:t>72163607999</w:t>
      </w:r>
      <w:r w:rsidR="00B2563E">
        <w:t xml:space="preserve">. Tražbina prijavljena u iznosu od </w:t>
      </w:r>
      <w:r>
        <w:t>2.889,81</w:t>
      </w:r>
      <w:r w:rsidR="00B2563E">
        <w:t xml:space="preserve"> kuna. Tražbina u prijavljenom iznosu nije osporena pa se smatra utvrđenom u iznosu od </w:t>
      </w:r>
      <w:r>
        <w:t xml:space="preserve">2.889,81 </w:t>
      </w:r>
      <w:r w:rsidR="00B2563E">
        <w:t>kune.</w:t>
      </w:r>
    </w:p>
    <w:p w:rsidRDefault="00AC6949" w:rsidP="00B2563E" w:rsidR="00B2563E">
      <w:pPr>
        <w:pStyle w:val="Odlomakpopisa"/>
        <w:numPr>
          <w:ilvl w:val="0"/>
          <w:numId w:val="1"/>
        </w:numPr>
      </w:pPr>
      <w:r>
        <w:t>SLOBODNA DALMACIJA</w:t>
      </w:r>
      <w:r w:rsidR="00B2563E">
        <w:t xml:space="preserve"> d.</w:t>
      </w:r>
      <w:r>
        <w:t>d</w:t>
      </w:r>
      <w:r w:rsidR="00B2563E">
        <w:t xml:space="preserve">., OIB: </w:t>
      </w:r>
      <w:r>
        <w:t>35075764438</w:t>
      </w:r>
      <w:r w:rsidR="00B2563E">
        <w:t xml:space="preserve">. Tražbina prijavljena u iznosu od </w:t>
      </w:r>
      <w:r>
        <w:t>2.625,00</w:t>
      </w:r>
      <w:r w:rsidR="00B2563E">
        <w:t xml:space="preserve"> kuna. Tražbina u prijavljenom iznosu nije osporena pa se smatra utvrđenom u iznosu od </w:t>
      </w:r>
      <w:r>
        <w:t xml:space="preserve">2.625,00 </w:t>
      </w:r>
      <w:r w:rsidR="00B2563E">
        <w:t>kune.</w:t>
      </w:r>
    </w:p>
    <w:p w:rsidRDefault="00AC6949" w:rsidP="00B2563E" w:rsidR="00B2563E">
      <w:pPr>
        <w:pStyle w:val="Odlomakpopisa"/>
        <w:numPr>
          <w:ilvl w:val="0"/>
          <w:numId w:val="1"/>
        </w:numPr>
      </w:pPr>
      <w:r>
        <w:t>SMOKVINA</w:t>
      </w:r>
      <w:r w:rsidR="00B2563E">
        <w:t xml:space="preserve"> d.o.o., OIB: </w:t>
      </w:r>
      <w:r>
        <w:t>02419525960</w:t>
      </w:r>
      <w:r w:rsidR="00B2563E">
        <w:t xml:space="preserve">. Tražbina prijavljena u iznosu od </w:t>
      </w:r>
      <w:r>
        <w:t>6.250,00</w:t>
      </w:r>
      <w:r w:rsidR="00B2563E">
        <w:t xml:space="preserve"> kuna. Tražbina u prijavljenom iznosu nije osporena pa se smatra utvrđenom u iznosu od</w:t>
      </w:r>
      <w:r>
        <w:t xml:space="preserve"> 6.250,00 </w:t>
      </w:r>
      <w:r w:rsidR="00B2563E">
        <w:t>kune.</w:t>
      </w:r>
    </w:p>
    <w:p w:rsidRDefault="00AC6949" w:rsidP="00B2563E" w:rsidR="00B2563E">
      <w:pPr>
        <w:pStyle w:val="Odlomakpopisa"/>
        <w:numPr>
          <w:ilvl w:val="0"/>
          <w:numId w:val="1"/>
        </w:numPr>
      </w:pPr>
      <w:r>
        <w:t>SOCIETA ABRUZZESE GESTIONE AROPORTO SPA</w:t>
      </w:r>
      <w:r w:rsidR="00B2563E">
        <w:t xml:space="preserve">, OIB: . Tražbina prijavljena u iznosu od </w:t>
      </w:r>
      <w:r>
        <w:t>60.376,36</w:t>
      </w:r>
      <w:r w:rsidR="00B2563E">
        <w:t xml:space="preserve"> kuna. Tražbina u prijavljenom iznosu nije osporena pa se smatra utvrđenom u iznosu od </w:t>
      </w:r>
      <w:r>
        <w:t xml:space="preserve">60.376,36 </w:t>
      </w:r>
      <w:r w:rsidR="00B2563E">
        <w:t>kune.</w:t>
      </w:r>
    </w:p>
    <w:p w:rsidRDefault="00D96F28" w:rsidP="00B2563E" w:rsidR="00B2563E">
      <w:pPr>
        <w:pStyle w:val="Odlomakpopisa"/>
        <w:numPr>
          <w:ilvl w:val="0"/>
          <w:numId w:val="1"/>
        </w:numPr>
      </w:pPr>
      <w:r>
        <w:t>DRAGUTIN SOKIĆ</w:t>
      </w:r>
      <w:r w:rsidR="00B2563E">
        <w:t xml:space="preserve">, OIB: </w:t>
      </w:r>
      <w:r>
        <w:t>59001896947</w:t>
      </w:r>
      <w:r w:rsidR="00B2563E">
        <w:t xml:space="preserve">. Tražbina prijavljena u iznosu od </w:t>
      </w:r>
      <w:r>
        <w:t>5.260,00</w:t>
      </w:r>
      <w:r w:rsidR="00B2563E">
        <w:t xml:space="preserve"> kuna. Tražbina u prijavljenom iznosu nije osporena pa se smatra utvrđenom u iznosu od </w:t>
      </w:r>
      <w:r>
        <w:t xml:space="preserve">5.260,00 </w:t>
      </w:r>
      <w:r w:rsidR="00B2563E">
        <w:t>kune.</w:t>
      </w:r>
    </w:p>
    <w:p w:rsidRDefault="00D96F28" w:rsidP="00B2563E" w:rsidR="00B2563E">
      <w:pPr>
        <w:pStyle w:val="Odlomakpopisa"/>
        <w:numPr>
          <w:ilvl w:val="0"/>
          <w:numId w:val="1"/>
        </w:numPr>
      </w:pPr>
      <w:r>
        <w:t>SOKOL MARIĆ</w:t>
      </w:r>
      <w:r w:rsidR="00B2563E">
        <w:t xml:space="preserve"> d.o.o., OIB: </w:t>
      </w:r>
      <w:r>
        <w:t>11543074213</w:t>
      </w:r>
      <w:r w:rsidR="00B2563E">
        <w:t xml:space="preserve">. Tražbina prijavljena u iznosu od </w:t>
      </w:r>
      <w:r>
        <w:t>8.371,88</w:t>
      </w:r>
      <w:r w:rsidR="00B2563E">
        <w:t xml:space="preserve"> kuna. Tražbina u prijavljenom iznosu</w:t>
      </w:r>
      <w:r w:rsidR="00682A29">
        <w:t xml:space="preserve"> u cijelosti osporena od strane dužnika jer je prijava podnesena izvan roka</w:t>
      </w:r>
      <w:r w:rsidR="00B2563E">
        <w:t xml:space="preserve"> pa se smatra utvrđenom u iznosu od </w:t>
      </w:r>
      <w:r>
        <w:t xml:space="preserve">8.371,88 </w:t>
      </w:r>
      <w:r w:rsidR="00B2563E">
        <w:t>kune.</w:t>
      </w:r>
    </w:p>
    <w:p w:rsidRDefault="00D96F28" w:rsidP="00B2563E" w:rsidR="00B2563E">
      <w:pPr>
        <w:pStyle w:val="Odlomakpopisa"/>
        <w:numPr>
          <w:ilvl w:val="0"/>
          <w:numId w:val="1"/>
        </w:numPr>
      </w:pPr>
      <w:r>
        <w:t>SPLITSKA BANKA</w:t>
      </w:r>
      <w:r w:rsidR="00B2563E">
        <w:t xml:space="preserve"> d.</w:t>
      </w:r>
      <w:r>
        <w:t>d</w:t>
      </w:r>
      <w:r w:rsidR="00B2563E">
        <w:t xml:space="preserve">., OIB: </w:t>
      </w:r>
      <w:r>
        <w:t>69326397242</w:t>
      </w:r>
      <w:r w:rsidR="00B2563E">
        <w:t>. Tražbina prijavljena u iznosu od  kuna. Tražbina u prijavljenom iznosu nije osporena pa se sma</w:t>
      </w:r>
      <w:r w:rsidR="00531848">
        <w:t>tra utvrđenom u iznosu od  kune, uz napomenu da ovaj vjerovnik ima razlučno pravo za iznos od 704.947,37 kn s osnova namjenskih depozita.</w:t>
      </w:r>
    </w:p>
    <w:p w:rsidRDefault="00D96F28" w:rsidP="00B2563E" w:rsidR="00B2563E">
      <w:pPr>
        <w:pStyle w:val="Odlomakpopisa"/>
        <w:numPr>
          <w:ilvl w:val="0"/>
          <w:numId w:val="1"/>
        </w:numPr>
      </w:pPr>
      <w:r>
        <w:t>SQUARE ROCK Ltd</w:t>
      </w:r>
      <w:r w:rsidR="00B2563E">
        <w:t xml:space="preserve">, OIB: </w:t>
      </w:r>
      <w:r>
        <w:t xml:space="preserve"> </w:t>
      </w:r>
      <w:r w:rsidR="00B2563E">
        <w:t xml:space="preserve">. Tražbina prijavljena u iznosu od </w:t>
      </w:r>
      <w:r>
        <w:t>77.790,46</w:t>
      </w:r>
      <w:r w:rsidR="00B2563E">
        <w:t xml:space="preserve"> kuna. Tražbina u prijavljenom iznosu nije osporena pa se smatra utvrđenom u iznosu od </w:t>
      </w:r>
      <w:r>
        <w:t xml:space="preserve">77.790,46 </w:t>
      </w:r>
      <w:r w:rsidR="00B2563E">
        <w:t>kune.</w:t>
      </w:r>
    </w:p>
    <w:p w:rsidRDefault="00557EED" w:rsidP="00B2563E" w:rsidR="00B2563E">
      <w:pPr>
        <w:pStyle w:val="Odlomakpopisa"/>
        <w:numPr>
          <w:ilvl w:val="0"/>
          <w:numId w:val="1"/>
        </w:numPr>
      </w:pPr>
      <w:r>
        <w:t>Srednja škola Vela Luka</w:t>
      </w:r>
      <w:r w:rsidR="00B2563E">
        <w:t xml:space="preserve">, OIB: </w:t>
      </w:r>
      <w:r>
        <w:t>36334868215</w:t>
      </w:r>
      <w:r w:rsidR="00B2563E">
        <w:t xml:space="preserve">. Tražbina prijavljena u iznosu od </w:t>
      </w:r>
      <w:r>
        <w:t>2.400,00</w:t>
      </w:r>
      <w:r w:rsidR="00B2563E">
        <w:t xml:space="preserve"> kuna. Tražbina u prijavljenom iznosu nije osporena pa se smatra utvrđenom u iznosu od </w:t>
      </w:r>
      <w:r>
        <w:t xml:space="preserve">2.400,00 </w:t>
      </w:r>
      <w:r w:rsidR="00B2563E">
        <w:t>kune.</w:t>
      </w:r>
    </w:p>
    <w:p w:rsidRDefault="00557EED" w:rsidP="00B2563E" w:rsidR="00B2563E">
      <w:pPr>
        <w:pStyle w:val="Odlomakpopisa"/>
        <w:numPr>
          <w:ilvl w:val="0"/>
          <w:numId w:val="1"/>
        </w:numPr>
      </w:pPr>
      <w:r>
        <w:t>SUSTAV DE RUCHE</w:t>
      </w:r>
      <w:r w:rsidR="00B2563E">
        <w:t xml:space="preserve"> d.o.o., OIB: </w:t>
      </w:r>
      <w:r>
        <w:t>06747243825</w:t>
      </w:r>
      <w:r w:rsidR="00B2563E">
        <w:t xml:space="preserve">. Tražbina prijavljena u iznosu od </w:t>
      </w:r>
      <w:r>
        <w:t>141.721,88</w:t>
      </w:r>
      <w:r w:rsidR="00B2563E">
        <w:t xml:space="preserve"> kuna. Tražbina u prijavljenom iznosu nije osporena pa se smatra utvrđenom u iznosu od </w:t>
      </w:r>
      <w:r>
        <w:t xml:space="preserve">141.721,88 </w:t>
      </w:r>
      <w:r w:rsidR="00B2563E">
        <w:t>kune.</w:t>
      </w:r>
    </w:p>
    <w:p w:rsidRDefault="00867D16" w:rsidP="00B2563E" w:rsidR="00B2563E">
      <w:pPr>
        <w:pStyle w:val="Odlomakpopisa"/>
        <w:numPr>
          <w:ilvl w:val="0"/>
          <w:numId w:val="1"/>
        </w:numPr>
      </w:pPr>
      <w:r>
        <w:t>SVETOVANJE V LETARSTVU</w:t>
      </w:r>
      <w:r w:rsidR="00B2563E">
        <w:t xml:space="preserve">, OIB: </w:t>
      </w:r>
      <w:r>
        <w:t xml:space="preserve"> </w:t>
      </w:r>
      <w:r w:rsidR="00B2563E">
        <w:t xml:space="preserve">. Tražbina prijavljena u iznosu od </w:t>
      </w:r>
      <w:r>
        <w:t>183.793,23</w:t>
      </w:r>
      <w:r w:rsidR="00B2563E">
        <w:t xml:space="preserve"> kuna. Tražbina u prijavljenom iznosu </w:t>
      </w:r>
      <w:r w:rsidR="00682A29">
        <w:t>djelomično osporena u iznosu od 62.679,34 kn po osnovi računa za usluge i djelomično po obračunu kamata</w:t>
      </w:r>
      <w:r w:rsidR="00B2563E">
        <w:t xml:space="preserve"> pa se smatra utvrđenom u iznosu od </w:t>
      </w:r>
      <w:r w:rsidR="00682A29">
        <w:t>121.113,89</w:t>
      </w:r>
      <w:r>
        <w:t xml:space="preserve"> </w:t>
      </w:r>
      <w:r w:rsidR="00B2563E">
        <w:t>kune.</w:t>
      </w:r>
    </w:p>
    <w:p w:rsidRDefault="00867D16" w:rsidP="004801F7" w:rsidR="004801F7">
      <w:pPr>
        <w:pStyle w:val="Odlomakpopisa"/>
        <w:numPr>
          <w:ilvl w:val="0"/>
          <w:numId w:val="1"/>
        </w:numPr>
      </w:pPr>
      <w:r>
        <w:t>Sveučilište u Rijeci STUDENSKI CENTAR RIJEKA</w:t>
      </w:r>
      <w:r w:rsidR="00B2563E">
        <w:t xml:space="preserve">, OIB: </w:t>
      </w:r>
      <w:r>
        <w:t>87500773013</w:t>
      </w:r>
      <w:r w:rsidR="00B2563E">
        <w:t xml:space="preserve">. Tražbina prijavljena u iznosu od </w:t>
      </w:r>
      <w:r>
        <w:t>26.471,62</w:t>
      </w:r>
      <w:r w:rsidR="00B2563E">
        <w:t xml:space="preserve"> kuna. </w:t>
      </w:r>
      <w:r w:rsidR="004801F7">
        <w:t xml:space="preserve">Tražbina u prijavljenom iznosu u cijelosti osporena od strane dužnika, jer da se o prijavljenoj tražbini vodi sudski postupak,  pa se smatra utvrđenom u iznosu od 0 kune. </w:t>
      </w:r>
    </w:p>
    <w:p w:rsidRDefault="00867D16" w:rsidP="00B2563E" w:rsidR="00B2563E">
      <w:pPr>
        <w:pStyle w:val="Odlomakpopisa"/>
        <w:numPr>
          <w:ilvl w:val="0"/>
          <w:numId w:val="1"/>
        </w:numPr>
      </w:pPr>
      <w:r>
        <w:t xml:space="preserve">Sveučilište u Splitu STUDENSKI CENTAR </w:t>
      </w:r>
      <w:r w:rsidR="00A714CA">
        <w:t>SPLIT</w:t>
      </w:r>
      <w:r w:rsidR="00B2563E">
        <w:t xml:space="preserve">, OIB: </w:t>
      </w:r>
      <w:r w:rsidR="00A714CA">
        <w:t>25975412650</w:t>
      </w:r>
      <w:r w:rsidR="00B2563E">
        <w:t xml:space="preserve">. Tražbina prijavljena u iznosu od </w:t>
      </w:r>
      <w:r w:rsidR="00A714CA">
        <w:t>17.894,08</w:t>
      </w:r>
      <w:r w:rsidR="00B2563E">
        <w:t xml:space="preserve"> kuna. Tražbina u prijavljenom iznosu nije osporena pa se smatra utvrđenom u iznosu od </w:t>
      </w:r>
      <w:r w:rsidR="00A714CA">
        <w:t xml:space="preserve">17.894,08 </w:t>
      </w:r>
      <w:r w:rsidR="00B2563E">
        <w:t>kune.</w:t>
      </w:r>
    </w:p>
    <w:p w:rsidRDefault="00A714CA" w:rsidP="00B2563E" w:rsidR="00B2563E">
      <w:pPr>
        <w:pStyle w:val="Odlomakpopisa"/>
        <w:numPr>
          <w:ilvl w:val="0"/>
          <w:numId w:val="1"/>
        </w:numPr>
      </w:pPr>
      <w:r>
        <w:t>SVEA EKONOMI</w:t>
      </w:r>
      <w:r w:rsidR="00B2563E">
        <w:t xml:space="preserve"> d.o.o., OIB: </w:t>
      </w:r>
      <w:r>
        <w:t>17863542417</w:t>
      </w:r>
      <w:r w:rsidR="00B2563E">
        <w:t xml:space="preserve">. Tražbina prijavljena u iznosu od </w:t>
      </w:r>
      <w:r w:rsidR="00D34108">
        <w:t xml:space="preserve">20.003,12 </w:t>
      </w:r>
      <w:r w:rsidR="00B2563E">
        <w:t xml:space="preserve">kuna. Tražbina u prijavljenom iznosu </w:t>
      </w:r>
      <w:r w:rsidR="00682A29">
        <w:t>u cijelosti</w:t>
      </w:r>
      <w:r w:rsidR="00B2563E">
        <w:t xml:space="preserve"> osporena</w:t>
      </w:r>
      <w:r w:rsidR="00682A29">
        <w:t xml:space="preserve">, jer dokumentacija o ustupu tražbine nije dostavljena dužniku, </w:t>
      </w:r>
      <w:r w:rsidR="00B2563E">
        <w:t xml:space="preserve"> pa se smatra utvrđenom u iznosu od </w:t>
      </w:r>
      <w:r w:rsidR="00682A29">
        <w:t>0</w:t>
      </w:r>
      <w:r w:rsidR="00D34108">
        <w:t xml:space="preserve"> </w:t>
      </w:r>
      <w:r>
        <w:t xml:space="preserve"> </w:t>
      </w:r>
      <w:r w:rsidR="00682A29">
        <w:t>kuna</w:t>
      </w:r>
      <w:r w:rsidR="00B2563E">
        <w:t>.</w:t>
      </w:r>
    </w:p>
    <w:p w:rsidRDefault="00A714CA" w:rsidP="00B2563E" w:rsidR="00B2563E">
      <w:pPr>
        <w:pStyle w:val="Odlomakpopisa"/>
        <w:numPr>
          <w:ilvl w:val="0"/>
          <w:numId w:val="1"/>
        </w:numPr>
      </w:pPr>
      <w:r>
        <w:t>ŽELJKO ŠOŠA, vl. putničke agencije "MEDITERAN"</w:t>
      </w:r>
      <w:r w:rsidR="00B2563E">
        <w:t xml:space="preserve">, OIB: </w:t>
      </w:r>
      <w:r>
        <w:t>28946946289</w:t>
      </w:r>
      <w:r w:rsidR="00B2563E">
        <w:t>. Tražbina prijavljena u iznosu od</w:t>
      </w:r>
      <w:r w:rsidR="00970BC0">
        <w:t xml:space="preserve"> </w:t>
      </w:r>
      <w:r w:rsidR="00D34108">
        <w:t xml:space="preserve">1.861,23 </w:t>
      </w:r>
      <w:r w:rsidR="00B2563E">
        <w:t xml:space="preserve"> kuna. Tražbina u prijavljenom iznosu nije osporena pa se smatra utvrđeno</w:t>
      </w:r>
      <w:r w:rsidR="00D34108">
        <w:t>m</w:t>
      </w:r>
      <w:r w:rsidR="00B2563E">
        <w:t xml:space="preserve"> u iznosu od </w:t>
      </w:r>
      <w:r w:rsidR="00D34108">
        <w:t xml:space="preserve">1.861,23 </w:t>
      </w:r>
      <w:r>
        <w:t xml:space="preserve"> </w:t>
      </w:r>
      <w:r w:rsidR="00B2563E">
        <w:t>kune.</w:t>
      </w:r>
    </w:p>
    <w:p w:rsidRDefault="00A714CA" w:rsidP="00B2563E" w:rsidR="00B2563E">
      <w:pPr>
        <w:pStyle w:val="Odlomakpopisa"/>
        <w:numPr>
          <w:ilvl w:val="0"/>
          <w:numId w:val="1"/>
        </w:numPr>
      </w:pPr>
      <w:r>
        <w:t>IVAN ŠTEFANČIĆ</w:t>
      </w:r>
      <w:r w:rsidR="00B2563E">
        <w:t xml:space="preserve">, OIB: </w:t>
      </w:r>
      <w:r w:rsidR="00D34108">
        <w:t>03171535151</w:t>
      </w:r>
      <w:r w:rsidR="00B2563E">
        <w:t xml:space="preserve">. Tražbina prijavljena u iznosu od </w:t>
      </w:r>
      <w:r w:rsidR="00D34108">
        <w:t xml:space="preserve">5.260,00 </w:t>
      </w:r>
      <w:r w:rsidR="00B2563E">
        <w:t xml:space="preserve">kuna. Tražbina u prijavljenom iznosu nije osporena pa se smatra utvrđenom u iznosu od </w:t>
      </w:r>
      <w:r w:rsidR="00D34108">
        <w:t xml:space="preserve">5.260,00 </w:t>
      </w:r>
      <w:r w:rsidR="00B2563E">
        <w:t>kune.</w:t>
      </w:r>
    </w:p>
    <w:p w:rsidRDefault="00D34108" w:rsidP="00B2563E" w:rsidR="00B2563E">
      <w:pPr>
        <w:pStyle w:val="Odlomakpopisa"/>
        <w:numPr>
          <w:ilvl w:val="0"/>
          <w:numId w:val="1"/>
        </w:numPr>
      </w:pPr>
      <w:r>
        <w:t>LUKICA ŠULJIĆ, vl. obrta PLAC</w:t>
      </w:r>
      <w:r w:rsidR="00B2563E">
        <w:t xml:space="preserve">, OIB: </w:t>
      </w:r>
      <w:r>
        <w:t>68044760320</w:t>
      </w:r>
      <w:r w:rsidR="00B2563E">
        <w:t xml:space="preserve">. Tražbina prijavljena u iznosu od </w:t>
      </w:r>
      <w:r>
        <w:t>4.350,00</w:t>
      </w:r>
      <w:r w:rsidR="00B2563E">
        <w:t xml:space="preserve"> kuna. Tražbina u prijavljenom iznosu nije osporena pa se smatra utvrđenom u iznosu od </w:t>
      </w:r>
      <w:r>
        <w:t xml:space="preserve">4.350,00 </w:t>
      </w:r>
      <w:r w:rsidR="00B2563E">
        <w:t>kune.</w:t>
      </w:r>
    </w:p>
    <w:p w:rsidRDefault="00D34108" w:rsidP="00B2563E" w:rsidR="00B2563E">
      <w:pPr>
        <w:pStyle w:val="Odlomakpopisa"/>
        <w:numPr>
          <w:ilvl w:val="0"/>
          <w:numId w:val="1"/>
        </w:numPr>
      </w:pPr>
      <w:r>
        <w:t>ŠVENDA-TARMANN CHEMIE</w:t>
      </w:r>
      <w:r w:rsidR="00B2563E">
        <w:t xml:space="preserve"> d.o.o., OIB: . Tražbina prijavljena u iznosu od </w:t>
      </w:r>
      <w:r>
        <w:t>13.343,75</w:t>
      </w:r>
      <w:r w:rsidR="00B2563E">
        <w:t xml:space="preserve"> kuna. Tražbina u prijavljenom iznosu nije osporena pa se smatra utvrđenom u iznosu od </w:t>
      </w:r>
      <w:r>
        <w:t xml:space="preserve">13.343,75 </w:t>
      </w:r>
      <w:r w:rsidR="00B2563E">
        <w:t>kune.</w:t>
      </w:r>
    </w:p>
    <w:p w:rsidRDefault="00D34108" w:rsidP="00B2563E" w:rsidR="004801F7">
      <w:pPr>
        <w:pStyle w:val="Odlomakpopisa"/>
        <w:numPr>
          <w:ilvl w:val="0"/>
          <w:numId w:val="1"/>
        </w:numPr>
      </w:pPr>
      <w:r>
        <w:t>TAHO-ST</w:t>
      </w:r>
      <w:r w:rsidR="00B2563E">
        <w:t xml:space="preserve"> d.o.o., OIB: 25295166877. Tražbina prijavljena u iznosu od </w:t>
      </w:r>
      <w:r>
        <w:t xml:space="preserve">19.676,25 </w:t>
      </w:r>
      <w:r w:rsidR="00B2563E">
        <w:t xml:space="preserve"> kuna. </w:t>
      </w:r>
      <w:r w:rsidR="004801F7">
        <w:t xml:space="preserve">Tražbina u prijavljenom iznosu u cijelosti osporena od strane dužnika, jer da se o prijavljenoj tražbini vodi sudski postupak,  pa se smatra utvrđenom u iznosu od 0 kune. </w:t>
      </w:r>
    </w:p>
    <w:p w:rsidRDefault="00BC6570" w:rsidP="00B2563E" w:rsidR="00B2563E">
      <w:pPr>
        <w:pStyle w:val="Odlomakpopisa"/>
        <w:numPr>
          <w:ilvl w:val="0"/>
          <w:numId w:val="1"/>
        </w:numPr>
      </w:pPr>
      <w:r>
        <w:t>TAXI FALCONTRA MARITTIMA</w:t>
      </w:r>
      <w:r w:rsidR="00B2563E">
        <w:t xml:space="preserve">, OIB: </w:t>
      </w:r>
      <w:r>
        <w:t xml:space="preserve"> </w:t>
      </w:r>
      <w:r w:rsidR="00B2563E">
        <w:t xml:space="preserve">. Tražbina prijavljena u iznosu od </w:t>
      </w:r>
      <w:r>
        <w:t>2.068,44</w:t>
      </w:r>
      <w:r w:rsidR="00B2563E">
        <w:t xml:space="preserve"> kuna. Tražbina u prijavljenom iznosu nije osporena pa se smatra utvrđenom u iznosu od </w:t>
      </w:r>
      <w:r>
        <w:t xml:space="preserve">2.068,44 </w:t>
      </w:r>
      <w:r w:rsidR="00B2563E">
        <w:t>kune.</w:t>
      </w:r>
    </w:p>
    <w:p w:rsidRDefault="00BC6570" w:rsidP="00B2563E" w:rsidR="00B2563E">
      <w:pPr>
        <w:pStyle w:val="Odlomakpopisa"/>
        <w:numPr>
          <w:ilvl w:val="0"/>
          <w:numId w:val="1"/>
        </w:numPr>
      </w:pPr>
      <w:r>
        <w:t>TELE 2</w:t>
      </w:r>
      <w:r w:rsidR="00B2563E">
        <w:t xml:space="preserve"> d.o.o.</w:t>
      </w:r>
      <w:r>
        <w:t xml:space="preserve"> za telekomunikacijske usluge</w:t>
      </w:r>
      <w:r w:rsidR="00B2563E">
        <w:t xml:space="preserve">, OIB: </w:t>
      </w:r>
      <w:r>
        <w:t>70133616033</w:t>
      </w:r>
      <w:r w:rsidR="00B2563E">
        <w:t xml:space="preserve">. Tražbina prijavljena u iznosu od </w:t>
      </w:r>
      <w:r>
        <w:t>1.321,00</w:t>
      </w:r>
      <w:r w:rsidR="00B2563E">
        <w:t xml:space="preserve"> kuna. Tražbina u prijavljenom iznosu nije osporena pa se smatra utvrđenom u iznosu od </w:t>
      </w:r>
      <w:r>
        <w:t xml:space="preserve">1.321,00 </w:t>
      </w:r>
      <w:r w:rsidR="00B2563E">
        <w:t>kune.</w:t>
      </w:r>
    </w:p>
    <w:p w:rsidRDefault="00BC6570" w:rsidP="00B2563E" w:rsidR="00B2563E">
      <w:pPr>
        <w:pStyle w:val="Odlomakpopisa"/>
        <w:numPr>
          <w:ilvl w:val="0"/>
          <w:numId w:val="1"/>
        </w:numPr>
      </w:pPr>
      <w:r>
        <w:t>TEAM JAS</w:t>
      </w:r>
      <w:r w:rsidR="00B2563E">
        <w:t xml:space="preserve">, OIB: </w:t>
      </w:r>
      <w:r>
        <w:t xml:space="preserve"> </w:t>
      </w:r>
      <w:r w:rsidR="00B2563E">
        <w:t xml:space="preserve">. Tražbina prijavljena u iznosu od </w:t>
      </w:r>
      <w:r>
        <w:t>877.511,41</w:t>
      </w:r>
      <w:r w:rsidR="00B2563E">
        <w:t xml:space="preserve"> kuna. Tražbina </w:t>
      </w:r>
      <w:r w:rsidR="004801F7">
        <w:t xml:space="preserve">djelomično </w:t>
      </w:r>
      <w:r w:rsidR="00B2563E">
        <w:t>osporena</w:t>
      </w:r>
      <w:r w:rsidR="004801F7">
        <w:t xml:space="preserve"> od strane dužnika u iznosu od 273.280,60 kn, po osnovi prijavljenih računa, </w:t>
      </w:r>
      <w:r w:rsidR="00B2563E">
        <w:t xml:space="preserve"> pa se smatra utvrđenom u iznosu od </w:t>
      </w:r>
      <w:r w:rsidR="00A32AED">
        <w:t>604.230,81</w:t>
      </w:r>
      <w:r>
        <w:t xml:space="preserve"> </w:t>
      </w:r>
      <w:r w:rsidR="00B2563E">
        <w:t>kune.</w:t>
      </w:r>
    </w:p>
    <w:p w:rsidRDefault="00BC6570" w:rsidP="00B2563E" w:rsidR="00B2563E">
      <w:pPr>
        <w:pStyle w:val="Odlomakpopisa"/>
        <w:numPr>
          <w:ilvl w:val="0"/>
          <w:numId w:val="1"/>
        </w:numPr>
      </w:pPr>
      <w:r>
        <w:t>TEXO MOLIOR</w:t>
      </w:r>
      <w:r w:rsidR="00B2563E">
        <w:t xml:space="preserve"> d.o.o., OIB: </w:t>
      </w:r>
      <w:r>
        <w:t>14447744368</w:t>
      </w:r>
      <w:r w:rsidR="00B2563E">
        <w:t xml:space="preserve">. Tražbina prijavljena u iznosu od </w:t>
      </w:r>
      <w:r>
        <w:t>954.391,00</w:t>
      </w:r>
      <w:r w:rsidR="00B2563E">
        <w:t xml:space="preserve"> kuna. </w:t>
      </w:r>
      <w:r w:rsidR="00A319ED">
        <w:t xml:space="preserve">Tražbina u prijavljenom iznosu u cijelosti osporena od strane dužnika, jer da se o prijavljenoj tražbini vodi sudski postupak,  pa se smatra utvrđenom u iznosu od 0 kune. </w:t>
      </w:r>
    </w:p>
    <w:p w:rsidRDefault="00BC6570" w:rsidP="00B2563E" w:rsidR="00B2563E">
      <w:pPr>
        <w:pStyle w:val="Odlomakpopisa"/>
        <w:numPr>
          <w:ilvl w:val="0"/>
          <w:numId w:val="1"/>
        </w:numPr>
      </w:pPr>
      <w:r>
        <w:t>THERMAE TURIZAM</w:t>
      </w:r>
      <w:r w:rsidR="00B2563E">
        <w:t xml:space="preserve"> d.o.o., OIB: </w:t>
      </w:r>
      <w:r>
        <w:t>50416409927</w:t>
      </w:r>
      <w:r w:rsidR="00B2563E">
        <w:t xml:space="preserve">. Tražbina prijavljena u iznosu od </w:t>
      </w:r>
      <w:r w:rsidR="00A319ED">
        <w:t>12.005,58</w:t>
      </w:r>
      <w:r w:rsidR="00B2563E">
        <w:t xml:space="preserve"> kuna. Tražbina </w:t>
      </w:r>
      <w:r w:rsidR="00A319ED">
        <w:t xml:space="preserve">djelomično osporena od strane dužnika u iznosu od </w:t>
      </w:r>
      <w:r w:rsidR="00682A29">
        <w:t>856</w:t>
      </w:r>
      <w:r w:rsidR="00A319ED">
        <w:t>,58 kn, po osnovi prijavljenih kamata,</w:t>
      </w:r>
      <w:r w:rsidR="00B2563E">
        <w:t xml:space="preserve"> pa se smatra utvrđenom u iznosu od </w:t>
      </w:r>
      <w:r>
        <w:t>1</w:t>
      </w:r>
      <w:r w:rsidR="00A319ED">
        <w:t>1</w:t>
      </w:r>
      <w:r>
        <w:t>.</w:t>
      </w:r>
      <w:r w:rsidR="00A319ED">
        <w:t>149,00</w:t>
      </w:r>
      <w:r>
        <w:t xml:space="preserve"> </w:t>
      </w:r>
      <w:r w:rsidR="00B2563E">
        <w:t xml:space="preserve"> kune.</w:t>
      </w:r>
    </w:p>
    <w:p w:rsidRDefault="00BC6570" w:rsidP="00B2563E" w:rsidR="00B2563E">
      <w:pPr>
        <w:pStyle w:val="Odlomakpopisa"/>
        <w:numPr>
          <w:ilvl w:val="0"/>
          <w:numId w:val="1"/>
        </w:numPr>
      </w:pPr>
      <w:r>
        <w:t>TIM</w:t>
      </w:r>
      <w:r w:rsidR="00B2563E">
        <w:t xml:space="preserve"> d.o.o., OIB: </w:t>
      </w:r>
      <w:r>
        <w:t>48450888776</w:t>
      </w:r>
      <w:r w:rsidR="00B2563E">
        <w:t xml:space="preserve">. Tražbina prijavljena u iznosu od </w:t>
      </w:r>
      <w:r>
        <w:t>5.000,00</w:t>
      </w:r>
      <w:r w:rsidR="00B2563E">
        <w:t xml:space="preserve"> kuna. Tražbina u prijavljenom iznosu nije osporena pa se smatra utvrđenom u iznosu od </w:t>
      </w:r>
      <w:r>
        <w:t xml:space="preserve">5.000,00 </w:t>
      </w:r>
      <w:r w:rsidR="00B2563E">
        <w:t>kune.</w:t>
      </w:r>
    </w:p>
    <w:p w:rsidRDefault="00BC6570" w:rsidP="00B2563E" w:rsidR="00B2563E">
      <w:pPr>
        <w:pStyle w:val="Odlomakpopisa"/>
        <w:numPr>
          <w:ilvl w:val="0"/>
          <w:numId w:val="1"/>
        </w:numPr>
      </w:pPr>
      <w:r>
        <w:t>TRAVEL SERVICE ADRIA</w:t>
      </w:r>
      <w:r w:rsidR="00B2563E">
        <w:t xml:space="preserve"> d.o.o., OIB: </w:t>
      </w:r>
      <w:r>
        <w:t>18725760945</w:t>
      </w:r>
      <w:r w:rsidR="00B2563E">
        <w:t>. Tražbina prijavljena u iznosu od</w:t>
      </w:r>
      <w:r>
        <w:t xml:space="preserve"> 124.032,79</w:t>
      </w:r>
      <w:r w:rsidR="00B2563E">
        <w:t xml:space="preserve"> kuna. Tražbina </w:t>
      </w:r>
      <w:r w:rsidR="00A319ED">
        <w:t xml:space="preserve">djelomično </w:t>
      </w:r>
      <w:r w:rsidR="00B2563E">
        <w:t xml:space="preserve">osporena </w:t>
      </w:r>
      <w:r w:rsidR="00A319ED">
        <w:t>od strane dužnika u iznosu od 9.831,79 kn, po osnovi prijavljenih računa i kamata,</w:t>
      </w:r>
      <w:r w:rsidR="00B2563E">
        <w:t xml:space="preserve">pa se smatra utvrđenom u iznosu od </w:t>
      </w:r>
      <w:r>
        <w:t>1</w:t>
      </w:r>
      <w:r w:rsidR="00A319ED">
        <w:t>1</w:t>
      </w:r>
      <w:r>
        <w:t>4.</w:t>
      </w:r>
      <w:r w:rsidR="00A319ED">
        <w:t>201</w:t>
      </w:r>
      <w:r>
        <w:t>,</w:t>
      </w:r>
      <w:r w:rsidR="00A319ED">
        <w:t>00</w:t>
      </w:r>
      <w:r>
        <w:t xml:space="preserve"> </w:t>
      </w:r>
      <w:r w:rsidR="00B2563E">
        <w:t>kune.</w:t>
      </w:r>
    </w:p>
    <w:p w:rsidRDefault="007F7F27" w:rsidP="00B2563E" w:rsidR="00B2563E">
      <w:pPr>
        <w:pStyle w:val="Odlomakpopisa"/>
        <w:numPr>
          <w:ilvl w:val="0"/>
          <w:numId w:val="1"/>
        </w:numPr>
      </w:pPr>
      <w:r>
        <w:t>TULLIANI NOLEGGI</w:t>
      </w:r>
      <w:r w:rsidR="00B2563E">
        <w:t xml:space="preserve">, OIB: </w:t>
      </w:r>
      <w:r>
        <w:t xml:space="preserve"> </w:t>
      </w:r>
      <w:r w:rsidR="00B2563E">
        <w:t xml:space="preserve">. Tražbina prijavljena u iznosu od </w:t>
      </w:r>
      <w:r>
        <w:t>411,26</w:t>
      </w:r>
      <w:r w:rsidR="00B2563E">
        <w:t xml:space="preserve"> kuna. Tražbina u prijavljenom iznosu nije osporena pa se smatra utvrđenom u iznosu od </w:t>
      </w:r>
      <w:r>
        <w:t xml:space="preserve">411,26 </w:t>
      </w:r>
      <w:r w:rsidR="00B2563E">
        <w:t>kune.</w:t>
      </w:r>
    </w:p>
    <w:p w:rsidRDefault="007F7F27" w:rsidP="00B2563E" w:rsidR="00B2563E">
      <w:pPr>
        <w:pStyle w:val="Odlomakpopisa"/>
        <w:numPr>
          <w:ilvl w:val="0"/>
          <w:numId w:val="1"/>
        </w:numPr>
      </w:pPr>
      <w:r>
        <w:t>UGOSTITELJSTVO JOŠKO</w:t>
      </w:r>
      <w:r w:rsidR="00B2563E">
        <w:t xml:space="preserve"> d.o.o., OIB: </w:t>
      </w:r>
      <w:r>
        <w:t>56775868407</w:t>
      </w:r>
      <w:r w:rsidR="00B2563E">
        <w:t xml:space="preserve">. Tražbina prijavljena u iznosu od </w:t>
      </w:r>
      <w:r>
        <w:t>520,00</w:t>
      </w:r>
      <w:r w:rsidR="00B2563E">
        <w:t xml:space="preserve"> kuna. Tražbina u prijavljenom iznosu nije osporena pa se smatra utvrđenom u iznosu od </w:t>
      </w:r>
      <w:r>
        <w:t xml:space="preserve">520,00 </w:t>
      </w:r>
      <w:r w:rsidR="00B2563E">
        <w:t>kune.</w:t>
      </w:r>
    </w:p>
    <w:p w:rsidRDefault="007F7F27" w:rsidP="00B2563E" w:rsidR="00B2563E">
      <w:pPr>
        <w:pStyle w:val="Odlomakpopisa"/>
        <w:numPr>
          <w:ilvl w:val="0"/>
          <w:numId w:val="1"/>
        </w:numPr>
      </w:pPr>
      <w:r>
        <w:t>ULJANIK Brodogradilište</w:t>
      </w:r>
      <w:r w:rsidR="00B2563E">
        <w:t xml:space="preserve"> d.</w:t>
      </w:r>
      <w:r>
        <w:t>d</w:t>
      </w:r>
      <w:r w:rsidR="00B2563E">
        <w:t xml:space="preserve">., OIB: </w:t>
      </w:r>
      <w:r>
        <w:t>21764428190</w:t>
      </w:r>
      <w:r w:rsidR="00B2563E">
        <w:t xml:space="preserve">. Tražbina prijavljena u iznosu od </w:t>
      </w:r>
      <w:r>
        <w:t>365,05</w:t>
      </w:r>
      <w:r w:rsidR="00B2563E">
        <w:t xml:space="preserve"> kuna. Tražbina u prijavljenom iznosu nije osporena pa se smatra utvrđenom u iznosu od </w:t>
      </w:r>
      <w:r>
        <w:t xml:space="preserve">365,05 </w:t>
      </w:r>
      <w:r w:rsidR="00B2563E">
        <w:t>kune.</w:t>
      </w:r>
    </w:p>
    <w:p w:rsidRDefault="007F7F27" w:rsidP="00B2563E" w:rsidR="00B2563E">
      <w:pPr>
        <w:pStyle w:val="Odlomakpopisa"/>
        <w:numPr>
          <w:ilvl w:val="0"/>
          <w:numId w:val="1"/>
        </w:numPr>
      </w:pPr>
      <w:r>
        <w:t>ULTRA</w:t>
      </w:r>
      <w:r w:rsidR="00B2563E">
        <w:t xml:space="preserve"> d.o.o., OIB: </w:t>
      </w:r>
      <w:r>
        <w:t>09993794428</w:t>
      </w:r>
      <w:r w:rsidR="00B2563E">
        <w:t xml:space="preserve">. Tražbina prijavljena u iznosu od </w:t>
      </w:r>
      <w:r>
        <w:t>2.205,90</w:t>
      </w:r>
      <w:r w:rsidR="00B2563E">
        <w:t xml:space="preserve"> kuna. Tražbina u prijavljenom iznosu nije osporena pa se smatra utvrđenom u iznosu od </w:t>
      </w:r>
      <w:r>
        <w:t xml:space="preserve">2.205,90 </w:t>
      </w:r>
      <w:r w:rsidR="00B2563E">
        <w:t>kune.</w:t>
      </w:r>
    </w:p>
    <w:p w:rsidRDefault="007F7F27" w:rsidP="00A319ED" w:rsidR="00A319ED">
      <w:pPr>
        <w:pStyle w:val="Odlomakpopisa"/>
        <w:numPr>
          <w:ilvl w:val="0"/>
          <w:numId w:val="1"/>
        </w:numPr>
      </w:pPr>
      <w:r>
        <w:t xml:space="preserve">BERISLAV VAHČIĆ vl. </w:t>
      </w:r>
      <w:r w:rsidR="00213727">
        <w:t>SECURITY PROJEKTI</w:t>
      </w:r>
      <w:r w:rsidR="00B2563E">
        <w:t xml:space="preserve">, OIB: </w:t>
      </w:r>
      <w:r w:rsidR="00213727">
        <w:t>91261286963</w:t>
      </w:r>
      <w:r w:rsidR="00B2563E">
        <w:t xml:space="preserve">. Tražbina prijavljena u iznosu od </w:t>
      </w:r>
      <w:r w:rsidR="00213727">
        <w:t>55.748,07</w:t>
      </w:r>
      <w:r w:rsidR="00B2563E">
        <w:t xml:space="preserve"> kuna. </w:t>
      </w:r>
      <w:r w:rsidR="00A319ED">
        <w:t>Tražbina djelomično osporena od strane dužnika u iznosu od 12.666,75 kn, po osnovi prijavljenih računa i kamata,pa se smatra utvrđenom u iznosu od 43.081,32 kune.</w:t>
      </w:r>
    </w:p>
    <w:p w:rsidRDefault="00213727" w:rsidP="00B2563E" w:rsidR="00B2563E">
      <w:pPr>
        <w:pStyle w:val="Odlomakpopisa"/>
        <w:numPr>
          <w:ilvl w:val="0"/>
          <w:numId w:val="1"/>
        </w:numPr>
      </w:pPr>
      <w:r>
        <w:t>VELPRO-CENTAR</w:t>
      </w:r>
      <w:r w:rsidR="00B2563E">
        <w:t xml:space="preserve"> d.o.o., OIB: </w:t>
      </w:r>
      <w:r>
        <w:t>46660800468</w:t>
      </w:r>
      <w:r w:rsidR="00B2563E">
        <w:t xml:space="preserve">. Tražbina prijavljena u iznosu od </w:t>
      </w:r>
      <w:r>
        <w:t>69.242,03</w:t>
      </w:r>
      <w:r w:rsidR="00B2563E">
        <w:t xml:space="preserve"> kuna. Tražbina u prijavljenom iznosu nije osporena pa se smatra utvrđenom u iznosu od </w:t>
      </w:r>
      <w:r>
        <w:t xml:space="preserve">69.242,03 </w:t>
      </w:r>
      <w:r w:rsidR="00B2563E">
        <w:t>kune.</w:t>
      </w:r>
    </w:p>
    <w:p w:rsidRDefault="00213727" w:rsidP="00B2563E" w:rsidR="00B2563E">
      <w:pPr>
        <w:pStyle w:val="Odlomakpopisa"/>
        <w:numPr>
          <w:ilvl w:val="0"/>
          <w:numId w:val="1"/>
        </w:numPr>
      </w:pPr>
      <w:r>
        <w:t>VENTEX</w:t>
      </w:r>
      <w:r w:rsidR="00B2563E">
        <w:t xml:space="preserve"> d.o.o., OIB: </w:t>
      </w:r>
      <w:r>
        <w:t>63398817957</w:t>
      </w:r>
      <w:r w:rsidR="00B2563E">
        <w:t xml:space="preserve">. Tražbina prijavljena u iznosu od </w:t>
      </w:r>
      <w:r>
        <w:t>62.401,21</w:t>
      </w:r>
      <w:r w:rsidR="00B2563E">
        <w:t xml:space="preserve"> kuna. </w:t>
      </w:r>
      <w:r w:rsidR="00A319ED">
        <w:t>Tražbina u prijavljenom iznosu u cijelosti osporena od strane dužnika, jer da se o prijavljenoj tražbini vodi sudski postupak,  pa se smatra utvrđenom u iznosu od 0 kune</w:t>
      </w:r>
      <w:r w:rsidR="00B2563E">
        <w:t>.</w:t>
      </w:r>
    </w:p>
    <w:p w:rsidRDefault="00213727" w:rsidP="00B2563E" w:rsidR="00B2563E">
      <w:pPr>
        <w:pStyle w:val="Odlomakpopisa"/>
        <w:numPr>
          <w:ilvl w:val="0"/>
          <w:numId w:val="1"/>
        </w:numPr>
      </w:pPr>
      <w:r>
        <w:t>VENTULA TRAVEL</w:t>
      </w:r>
      <w:r w:rsidR="00B2563E">
        <w:t xml:space="preserve"> d.o.o., OIB: </w:t>
      </w:r>
      <w:r>
        <w:t>35517220966</w:t>
      </w:r>
      <w:r w:rsidR="00B2563E">
        <w:t xml:space="preserve">. Tražbina prijavljena u iznosu od </w:t>
      </w:r>
      <w:r>
        <w:t>4.455,96</w:t>
      </w:r>
      <w:r w:rsidR="00B2563E">
        <w:t xml:space="preserve"> kuna. Tražbina </w:t>
      </w:r>
      <w:r w:rsidR="00A319ED">
        <w:t xml:space="preserve">djelomično </w:t>
      </w:r>
      <w:r w:rsidR="00B2563E">
        <w:t>osporena</w:t>
      </w:r>
      <w:r w:rsidR="00A319ED">
        <w:t xml:space="preserve"> od strane dužnika u iznosu od 152,60 kn, </w:t>
      </w:r>
      <w:r w:rsidR="00B2563E">
        <w:t xml:space="preserve">pa se smatra utvrđenom u iznosu od </w:t>
      </w:r>
      <w:r>
        <w:t>4.</w:t>
      </w:r>
      <w:r w:rsidR="00A319ED">
        <w:t>303,96</w:t>
      </w:r>
      <w:r>
        <w:t xml:space="preserve"> </w:t>
      </w:r>
      <w:r w:rsidR="00B2563E">
        <w:t>kune.</w:t>
      </w:r>
    </w:p>
    <w:p w:rsidRDefault="00213727" w:rsidP="00B2563E" w:rsidR="00B2563E">
      <w:pPr>
        <w:pStyle w:val="Odlomakpopisa"/>
        <w:numPr>
          <w:ilvl w:val="0"/>
          <w:numId w:val="1"/>
        </w:numPr>
      </w:pPr>
      <w:r>
        <w:t>VIK REVIZIJA</w:t>
      </w:r>
      <w:r w:rsidR="00B2563E">
        <w:t xml:space="preserve"> d.o.o., OIB: </w:t>
      </w:r>
      <w:r>
        <w:t>14838540171</w:t>
      </w:r>
      <w:r w:rsidR="00B2563E">
        <w:t xml:space="preserve">. Tražbina prijavljena u iznosu od </w:t>
      </w:r>
      <w:r>
        <w:t>18.444,52</w:t>
      </w:r>
      <w:r w:rsidR="00B2563E">
        <w:t xml:space="preserve"> kuna. Tražbina u prijavljenom iznosu nije osporena pa se smatra utvrđenom u iznosu od </w:t>
      </w:r>
      <w:r>
        <w:t xml:space="preserve">18.444,52 </w:t>
      </w:r>
      <w:r w:rsidR="00B2563E">
        <w:t>kune.</w:t>
      </w:r>
    </w:p>
    <w:p w:rsidRDefault="00213727" w:rsidP="00A319ED" w:rsidR="00A319ED">
      <w:pPr>
        <w:pStyle w:val="Odlomakpopisa"/>
        <w:numPr>
          <w:ilvl w:val="0"/>
          <w:numId w:val="1"/>
        </w:numPr>
      </w:pPr>
      <w:r>
        <w:t>VIP HOLIDAY BOOKER</w:t>
      </w:r>
      <w:r w:rsidR="00B2563E">
        <w:t xml:space="preserve"> d.o.o., OIB: </w:t>
      </w:r>
      <w:r>
        <w:t>07300195235</w:t>
      </w:r>
      <w:r w:rsidR="00B2563E">
        <w:t xml:space="preserve">. Tražbina prijavljena u iznosu od </w:t>
      </w:r>
      <w:r w:rsidR="00446A06">
        <w:t>28.059,58</w:t>
      </w:r>
      <w:r w:rsidR="00B2563E">
        <w:t xml:space="preserve"> kuna. </w:t>
      </w:r>
      <w:r w:rsidR="00A319ED">
        <w:t>Tražbina u prijavljenom iznosu u cijelosti osporena od strane dužnika, jer da se o prijavljenoj tražbini vodi sudski postupak,  pa se smatra utvrđenom u iznosu od 0 kune.</w:t>
      </w:r>
    </w:p>
    <w:p w:rsidRDefault="00446A06" w:rsidP="00B2563E" w:rsidR="00B2563E">
      <w:pPr>
        <w:pStyle w:val="Odlomakpopisa"/>
        <w:numPr>
          <w:ilvl w:val="0"/>
          <w:numId w:val="1"/>
        </w:numPr>
      </w:pPr>
      <w:r>
        <w:t>VIPnet</w:t>
      </w:r>
      <w:r w:rsidR="00B2563E">
        <w:t xml:space="preserve"> d.o.o., OIB: </w:t>
      </w:r>
      <w:r>
        <w:t>29524210204</w:t>
      </w:r>
      <w:r w:rsidR="00B2563E">
        <w:t xml:space="preserve">. Tražbina prijavljena u iznosu od </w:t>
      </w:r>
      <w:r>
        <w:t>8.915,76</w:t>
      </w:r>
      <w:r w:rsidR="00B2563E">
        <w:t xml:space="preserve"> kuna. Tražbina </w:t>
      </w:r>
      <w:r w:rsidR="00A319ED">
        <w:t xml:space="preserve">djelomično </w:t>
      </w:r>
      <w:r w:rsidR="00B2563E">
        <w:t xml:space="preserve">osporena </w:t>
      </w:r>
      <w:r w:rsidR="00A319ED">
        <w:t xml:space="preserve">od strane dužnika u iznosu od </w:t>
      </w:r>
      <w:r w:rsidR="00ED42B2">
        <w:t xml:space="preserve">5.048,97 kn, po osnovi prijavljenih računa </w:t>
      </w:r>
      <w:r w:rsidR="00B2563E">
        <w:t xml:space="preserve">pa se smatra utvrđenom u iznosu od </w:t>
      </w:r>
      <w:r w:rsidR="00682A29">
        <w:t>3.8</w:t>
      </w:r>
      <w:r w:rsidR="00ED42B2">
        <w:t>66,79</w:t>
      </w:r>
      <w:r>
        <w:t xml:space="preserve"> </w:t>
      </w:r>
      <w:r w:rsidR="00B2563E">
        <w:t xml:space="preserve"> kune.</w:t>
      </w:r>
    </w:p>
    <w:p w:rsidRDefault="004B4E14" w:rsidP="00B2563E" w:rsidR="00B2563E">
      <w:pPr>
        <w:pStyle w:val="Odlomakpopisa"/>
        <w:numPr>
          <w:ilvl w:val="0"/>
          <w:numId w:val="1"/>
        </w:numPr>
      </w:pPr>
      <w:r>
        <w:t>VODOOPSKRBA I ODVODNJA CRES I LOŠINJ</w:t>
      </w:r>
      <w:r w:rsidR="00B2563E">
        <w:t xml:space="preserve"> d.o.o., OIB: </w:t>
      </w:r>
      <w:r>
        <w:t>55232800223</w:t>
      </w:r>
      <w:r w:rsidR="00B2563E">
        <w:t xml:space="preserve">. Tražbina prijavljena u iznosu od </w:t>
      </w:r>
      <w:r>
        <w:t>310,82</w:t>
      </w:r>
      <w:r w:rsidR="00B2563E">
        <w:t xml:space="preserve"> kuna. Tražbina u prijavljenom iznosu nije osporena pa se smatra utvrđenom u iznosu od </w:t>
      </w:r>
      <w:r>
        <w:t xml:space="preserve">310,82 </w:t>
      </w:r>
      <w:r w:rsidR="00B2563E">
        <w:t>kune.</w:t>
      </w:r>
    </w:p>
    <w:p w:rsidRDefault="004B4E14" w:rsidP="00B2563E" w:rsidR="00B2563E">
      <w:pPr>
        <w:pStyle w:val="Odlomakpopisa"/>
        <w:numPr>
          <w:ilvl w:val="0"/>
          <w:numId w:val="1"/>
        </w:numPr>
      </w:pPr>
      <w:r>
        <w:t>VODOVOD I KANALIZACIJA</w:t>
      </w:r>
      <w:r w:rsidR="00B2563E">
        <w:t xml:space="preserve"> d.o.o., OIB: </w:t>
      </w:r>
      <w:r>
        <w:t>56826138353</w:t>
      </w:r>
      <w:r w:rsidR="00B2563E">
        <w:t xml:space="preserve">. Tražbina prijavljena u iznosu od </w:t>
      </w:r>
      <w:r>
        <w:t>631,95</w:t>
      </w:r>
      <w:r w:rsidR="00B2563E">
        <w:t xml:space="preserve"> kuna. Tražbina u prijavljenom iznosu nije osporena pa se smatra utvrđenom u iznosu od </w:t>
      </w:r>
      <w:r>
        <w:t xml:space="preserve">631,95 </w:t>
      </w:r>
      <w:r w:rsidR="00B2563E">
        <w:t>kune.</w:t>
      </w:r>
    </w:p>
    <w:p w:rsidRDefault="004B4E14" w:rsidP="00B2563E" w:rsidR="00B2563E">
      <w:pPr>
        <w:pStyle w:val="Odlomakpopisa"/>
        <w:numPr>
          <w:ilvl w:val="0"/>
          <w:numId w:val="1"/>
        </w:numPr>
      </w:pPr>
      <w:r>
        <w:t>VODOVOD</w:t>
      </w:r>
      <w:r w:rsidR="00B2563E">
        <w:t xml:space="preserve"> d.o.o., OIB: </w:t>
      </w:r>
      <w:r>
        <w:t>25167296962</w:t>
      </w:r>
      <w:r w:rsidR="00B2563E">
        <w:t xml:space="preserve">. Tražbina prijavljena u iznosu od </w:t>
      </w:r>
      <w:r>
        <w:t>1.505,51</w:t>
      </w:r>
      <w:r w:rsidR="00B2563E">
        <w:t xml:space="preserve"> kuna. Tražbina u prijavljenom iznosu nije osporena pa se smatra utvrđenom u iznosu od </w:t>
      </w:r>
      <w:r>
        <w:t xml:space="preserve">1.505,51 </w:t>
      </w:r>
      <w:r w:rsidR="00B2563E">
        <w:t>kune.</w:t>
      </w:r>
    </w:p>
    <w:p w:rsidRDefault="004B4E14" w:rsidP="00B2563E" w:rsidR="00B2563E">
      <w:pPr>
        <w:pStyle w:val="Odlomakpopisa"/>
        <w:numPr>
          <w:ilvl w:val="0"/>
          <w:numId w:val="1"/>
        </w:numPr>
      </w:pPr>
      <w:r>
        <w:t>VRELO</w:t>
      </w:r>
      <w:r w:rsidR="00B2563E">
        <w:t xml:space="preserve"> d.o.o., OIB: </w:t>
      </w:r>
      <w:r>
        <w:t>36457028007</w:t>
      </w:r>
      <w:r w:rsidR="00B2563E">
        <w:t xml:space="preserve">. Tražbina prijavljena u iznosu od </w:t>
      </w:r>
      <w:r>
        <w:t>2.432,79</w:t>
      </w:r>
      <w:r w:rsidR="00B2563E">
        <w:t xml:space="preserve"> kuna. Tražbina u prijavljenom iznosu nije osporena pa se smatra utvrđenom u iznosu od </w:t>
      </w:r>
      <w:r>
        <w:t xml:space="preserve">2.432,79 </w:t>
      </w:r>
      <w:r w:rsidR="00B2563E">
        <w:t>kune.</w:t>
      </w:r>
    </w:p>
    <w:p w:rsidRDefault="004B4E14" w:rsidP="00B2563E" w:rsidR="00B2563E">
      <w:pPr>
        <w:pStyle w:val="Odlomakpopisa"/>
        <w:numPr>
          <w:ilvl w:val="0"/>
          <w:numId w:val="1"/>
        </w:numPr>
      </w:pPr>
      <w:r>
        <w:t>Zajednički odvjetnički ured Dražen Vuković i Saša Lalić</w:t>
      </w:r>
      <w:r w:rsidR="00B2563E">
        <w:t xml:space="preserve">, OIB: </w:t>
      </w:r>
      <w:r>
        <w:t>07783602611</w:t>
      </w:r>
      <w:r w:rsidR="00B2563E">
        <w:t xml:space="preserve">. Tražbina prijavljena u iznosu od </w:t>
      </w:r>
      <w:r>
        <w:t>42.691,48</w:t>
      </w:r>
      <w:r w:rsidR="00B2563E">
        <w:t xml:space="preserve"> kuna. Tražbina u prijavljenom iznosu nije osporena pa se smatra utvrđenom u iznosu od </w:t>
      </w:r>
      <w:r>
        <w:t xml:space="preserve">42.691,48 </w:t>
      </w:r>
      <w:r w:rsidR="00B2563E">
        <w:t>kune.</w:t>
      </w:r>
    </w:p>
    <w:p w:rsidRDefault="005E26EB" w:rsidP="00B2563E" w:rsidR="00B2563E">
      <w:pPr>
        <w:pStyle w:val="Odlomakpopisa"/>
        <w:numPr>
          <w:ilvl w:val="0"/>
          <w:numId w:val="1"/>
        </w:numPr>
      </w:pPr>
      <w:r>
        <w:t>XAAS GMBH &amp; Co. KG</w:t>
      </w:r>
      <w:r w:rsidR="00B2563E">
        <w:t xml:space="preserve">, OIB: </w:t>
      </w:r>
      <w:r>
        <w:t xml:space="preserve">  </w:t>
      </w:r>
      <w:r w:rsidR="00B2563E">
        <w:t xml:space="preserve">. Tražbina prijavljena u iznosu od </w:t>
      </w:r>
      <w:r>
        <w:t>25.619,52</w:t>
      </w:r>
      <w:r w:rsidR="00B2563E">
        <w:t xml:space="preserve"> kuna. Tražbina u prijavljenom iznosu nije osporena pa se smatra utvrđenom u iznosu od </w:t>
      </w:r>
      <w:r>
        <w:t xml:space="preserve">25.619,52 </w:t>
      </w:r>
      <w:r w:rsidR="00B2563E">
        <w:t>kune.</w:t>
      </w:r>
    </w:p>
    <w:p w:rsidRDefault="005E26EB" w:rsidP="00B2563E" w:rsidR="00B2563E">
      <w:pPr>
        <w:pStyle w:val="Odlomakpopisa"/>
        <w:numPr>
          <w:ilvl w:val="0"/>
          <w:numId w:val="1"/>
        </w:numPr>
      </w:pPr>
      <w:r>
        <w:t>ZAVOD ZA ZAŠTITU NA RADU, ...</w:t>
      </w:r>
      <w:r w:rsidR="00B2563E">
        <w:t xml:space="preserve"> d.o.o., OIB: </w:t>
      </w:r>
      <w:r>
        <w:t>00106585846</w:t>
      </w:r>
      <w:r w:rsidR="00B2563E">
        <w:t xml:space="preserve">. Tražbina prijavljena u iznosu od </w:t>
      </w:r>
      <w:r>
        <w:t>2.750,00</w:t>
      </w:r>
      <w:r w:rsidR="00B2563E">
        <w:t xml:space="preserve"> kuna. Tražbina u prijavljenom iznosu nije osporena pa se smatra utvrđenom u iznosu od </w:t>
      </w:r>
      <w:r>
        <w:t xml:space="preserve">2.750,00 </w:t>
      </w:r>
      <w:r w:rsidR="00B2563E">
        <w:t>kune.</w:t>
      </w:r>
    </w:p>
    <w:p w:rsidRDefault="005E26EB" w:rsidP="00B2563E" w:rsidR="00B2563E">
      <w:pPr>
        <w:pStyle w:val="Odlomakpopisa"/>
        <w:numPr>
          <w:ilvl w:val="0"/>
          <w:numId w:val="1"/>
        </w:numPr>
      </w:pPr>
      <w:r>
        <w:t>IVAN ZENERAL, vl. obrta MINJA</w:t>
      </w:r>
      <w:r w:rsidR="00B2563E">
        <w:t xml:space="preserve">, OIB: </w:t>
      </w:r>
      <w:r>
        <w:t>20355945072</w:t>
      </w:r>
      <w:r w:rsidR="00B2563E">
        <w:t xml:space="preserve">. Tražbina prijavljena u iznosu od </w:t>
      </w:r>
      <w:r>
        <w:t>5.000,00</w:t>
      </w:r>
      <w:r w:rsidR="00B2563E">
        <w:t xml:space="preserve"> kuna. Tražbina u prijavljenom iznosu nije osporena pa se smatra utvrđenom u iznosu od </w:t>
      </w:r>
      <w:r>
        <w:t xml:space="preserve">5.000,00 </w:t>
      </w:r>
      <w:r w:rsidR="00B2563E">
        <w:t>kune.</w:t>
      </w:r>
    </w:p>
    <w:p w:rsidRDefault="005E26EB" w:rsidP="00B2563E" w:rsidR="00B2563E">
      <w:pPr>
        <w:pStyle w:val="Odlomakpopisa"/>
        <w:numPr>
          <w:ilvl w:val="0"/>
          <w:numId w:val="1"/>
        </w:numPr>
      </w:pPr>
      <w:r>
        <w:t>MAJA ZLOKIĆ, vl. obrta MAGOO STUDIO</w:t>
      </w:r>
      <w:r w:rsidR="00B2563E">
        <w:t xml:space="preserve">, OIB: </w:t>
      </w:r>
      <w:r>
        <w:t>01093117330</w:t>
      </w:r>
      <w:r w:rsidR="00B2563E">
        <w:t xml:space="preserve">. Tražbina prijavljena u iznosu od </w:t>
      </w:r>
      <w:r>
        <w:t>4.125,00</w:t>
      </w:r>
      <w:r w:rsidR="00B2563E">
        <w:t xml:space="preserve"> kuna. Tražbina u prijavljenom iznosu nije osporena pa se smatra utvrđenom u iznosu od </w:t>
      </w:r>
      <w:r>
        <w:t xml:space="preserve">4.125,00 </w:t>
      </w:r>
      <w:r w:rsidR="00B2563E">
        <w:t>kune.</w:t>
      </w:r>
    </w:p>
    <w:p w:rsidRDefault="005E26EB" w:rsidP="00B2563E" w:rsidR="00E2210D">
      <w:pPr>
        <w:pStyle w:val="Odlomakpopisa"/>
        <w:numPr>
          <w:ilvl w:val="0"/>
          <w:numId w:val="1"/>
        </w:numPr>
      </w:pPr>
      <w:r>
        <w:t>ZRAČNA LUKA DUBROVNIK</w:t>
      </w:r>
      <w:r w:rsidR="00B2563E">
        <w:t xml:space="preserve"> d.o.o., OIB: </w:t>
      </w:r>
      <w:r>
        <w:t>63145279942</w:t>
      </w:r>
      <w:r w:rsidR="00B2563E">
        <w:t xml:space="preserve">. Tražbina prijavljena u iznosu od </w:t>
      </w:r>
      <w:r>
        <w:t>173.151,88</w:t>
      </w:r>
      <w:r w:rsidR="00B2563E">
        <w:t xml:space="preserve"> kuna. </w:t>
      </w:r>
      <w:r w:rsidR="00E2210D">
        <w:t xml:space="preserve">Tražbina u prijavljenom iznosu u cijelosti osporena od strane dužnika, jer da se o prijavljenoj tražbini vodi sudski postupak,  pa se smatra utvrđenom u iznosu od 0 kune.  </w:t>
      </w:r>
    </w:p>
    <w:p w:rsidRDefault="005E26EB" w:rsidP="00B2563E" w:rsidR="00B2563E">
      <w:pPr>
        <w:pStyle w:val="Odlomakpopisa"/>
        <w:numPr>
          <w:ilvl w:val="0"/>
          <w:numId w:val="1"/>
        </w:numPr>
      </w:pPr>
      <w:r>
        <w:t>ZRAČNA LUKA PULA</w:t>
      </w:r>
      <w:r w:rsidR="00B2563E">
        <w:t xml:space="preserve"> d.o.o., OIB: </w:t>
      </w:r>
      <w:r w:rsidR="00C95D95">
        <w:t>51496493681</w:t>
      </w:r>
      <w:r w:rsidR="00B2563E">
        <w:t xml:space="preserve">. Tražbina prijavljena u iznosu od </w:t>
      </w:r>
      <w:r w:rsidR="00C95D95">
        <w:t>10.001,56</w:t>
      </w:r>
      <w:r w:rsidR="00B2563E">
        <w:t xml:space="preserve"> kuna. Tražbina u prijavljenom iznosu nije osporena pa se smatra utvrđenom u iznosu od </w:t>
      </w:r>
      <w:r w:rsidR="00C95D95">
        <w:t xml:space="preserve">10.001,56 </w:t>
      </w:r>
      <w:r w:rsidR="00B2563E">
        <w:t>kune.</w:t>
      </w:r>
    </w:p>
    <w:p w:rsidRDefault="00C95D95" w:rsidP="00B2563E" w:rsidR="00B2563E">
      <w:pPr>
        <w:pStyle w:val="Odlomakpopisa"/>
        <w:numPr>
          <w:ilvl w:val="0"/>
          <w:numId w:val="1"/>
        </w:numPr>
      </w:pPr>
      <w:r>
        <w:t>ZRAČNA LUKA SPLIT</w:t>
      </w:r>
      <w:r w:rsidR="00B2563E">
        <w:t xml:space="preserve"> d.o.o., OIB: 25295166877. Tražbina prijavljena u iznosu od </w:t>
      </w:r>
      <w:r>
        <w:t>433.001,59</w:t>
      </w:r>
      <w:r w:rsidR="00B2563E">
        <w:t xml:space="preserve"> kuna. Tražbina u prijavljenom iznosu nije osporena pa se smatra utvrđenom u iznosu od </w:t>
      </w:r>
      <w:r>
        <w:t xml:space="preserve">433.001,59 </w:t>
      </w:r>
      <w:r w:rsidR="00B2563E">
        <w:t>kune.</w:t>
      </w:r>
    </w:p>
    <w:p w:rsidRDefault="00C95D95" w:rsidP="00B2563E" w:rsidR="00B2563E">
      <w:pPr>
        <w:pStyle w:val="Odlomakpopisa"/>
        <w:numPr>
          <w:ilvl w:val="0"/>
          <w:numId w:val="1"/>
        </w:numPr>
      </w:pPr>
      <w:r>
        <w:t>ZRAČNO PRISTANIŠTE MALI LOŠINJ</w:t>
      </w:r>
      <w:r w:rsidR="00B2563E">
        <w:t xml:space="preserve"> d.o.o., OIB: </w:t>
      </w:r>
      <w:r>
        <w:t>4168005864</w:t>
      </w:r>
      <w:r w:rsidR="00B2563E">
        <w:t xml:space="preserve">. Tražbina prijavljena u iznosu od </w:t>
      </w:r>
      <w:r>
        <w:t>184.194,41</w:t>
      </w:r>
      <w:r w:rsidR="00B2563E">
        <w:t xml:space="preserve"> kuna. Tražbina u prijavljenom iznosu nije osporena pa se smatra utvrđenom u iznosu od </w:t>
      </w:r>
      <w:r w:rsidR="005F0EFF">
        <w:t>167.324,57</w:t>
      </w:r>
      <w:r>
        <w:t xml:space="preserve">  </w:t>
      </w:r>
      <w:r w:rsidR="00B2563E">
        <w:t>kune.</w:t>
      </w:r>
    </w:p>
    <w:p w:rsidRDefault="00C95D95" w:rsidP="00B2563E" w:rsidR="00B2563E">
      <w:pPr>
        <w:pStyle w:val="Odlomakpopisa"/>
        <w:numPr>
          <w:ilvl w:val="0"/>
          <w:numId w:val="1"/>
        </w:numPr>
      </w:pPr>
      <w:r>
        <w:t>ZRAKOPLOVNO–TEHNIČKI CENTAR</w:t>
      </w:r>
      <w:r w:rsidR="00B2563E">
        <w:t xml:space="preserve"> d.</w:t>
      </w:r>
      <w:r>
        <w:t>d</w:t>
      </w:r>
      <w:r w:rsidR="00B2563E">
        <w:t xml:space="preserve">., OIB: </w:t>
      </w:r>
      <w:r>
        <w:t>34378227174</w:t>
      </w:r>
      <w:r w:rsidR="00B2563E">
        <w:t xml:space="preserve">. Tražbina prijavljena u iznosu od </w:t>
      </w:r>
      <w:r>
        <w:t>60.350,29</w:t>
      </w:r>
      <w:r w:rsidR="00B2563E">
        <w:t xml:space="preserve"> kuna. Tražbina u prijavljenom iznosu nije osporena pa se smatra utvrđenom u iznosu od </w:t>
      </w:r>
      <w:r>
        <w:t xml:space="preserve">60.350,29 </w:t>
      </w:r>
      <w:r w:rsidR="00B2563E">
        <w:t>kune.</w:t>
      </w:r>
    </w:p>
    <w:p w:rsidRDefault="00C95D95" w:rsidP="00B2563E" w:rsidR="00B2563E">
      <w:pPr>
        <w:pStyle w:val="Odlomakpopisa"/>
        <w:numPr>
          <w:ilvl w:val="0"/>
          <w:numId w:val="1"/>
        </w:numPr>
      </w:pPr>
      <w:r>
        <w:t>IVAN ŽANETIĆ, vl. obrta Z-TOURS</w:t>
      </w:r>
      <w:r w:rsidR="00B2563E">
        <w:t xml:space="preserve">, OIB: </w:t>
      </w:r>
      <w:r>
        <w:t>63886428274</w:t>
      </w:r>
      <w:r w:rsidR="00B2563E">
        <w:t xml:space="preserve">. Tražbina prijavljena u iznosu od </w:t>
      </w:r>
      <w:r>
        <w:t>8.300,00</w:t>
      </w:r>
      <w:r w:rsidR="00B2563E">
        <w:t xml:space="preserve"> kuna. Tražbina u prijavljenom iznosu nije osporena pa se smatra utvrđenom u iznosu od </w:t>
      </w:r>
      <w:r>
        <w:t xml:space="preserve">8.300,00 </w:t>
      </w:r>
      <w:r w:rsidR="00B2563E">
        <w:t>kune.</w:t>
      </w:r>
    </w:p>
    <w:p w:rsidRDefault="00C95D95" w:rsidP="00B2563E" w:rsidR="00B2563E">
      <w:pPr>
        <w:pStyle w:val="Odlomakpopisa"/>
        <w:numPr>
          <w:ilvl w:val="0"/>
          <w:numId w:val="1"/>
        </w:numPr>
      </w:pPr>
      <w:r>
        <w:t>Županijska lučka uprava Vela Luka</w:t>
      </w:r>
      <w:r w:rsidR="00B2563E">
        <w:t xml:space="preserve">, OIB: </w:t>
      </w:r>
      <w:r>
        <w:t>51554907886</w:t>
      </w:r>
      <w:r w:rsidR="00B2563E">
        <w:t xml:space="preserve">. Tražbina prijavljena u iznosu od </w:t>
      </w:r>
      <w:r>
        <w:t>2.809,18</w:t>
      </w:r>
      <w:r w:rsidR="00B2563E">
        <w:t xml:space="preserve"> kuna. Tražbina u prijavljenom iznosu nije osporena pa se smatra utvrđenom u iznosu od </w:t>
      </w:r>
      <w:r>
        <w:t xml:space="preserve">2.809,18 </w:t>
      </w:r>
      <w:r w:rsidR="00B2563E">
        <w:t>kune.</w:t>
      </w:r>
    </w:p>
    <w:p w:rsidRDefault="001E5A1E" w:rsidP="00B2563E" w:rsidR="00B2563E">
      <w:pPr>
        <w:pStyle w:val="Odlomakpopisa"/>
        <w:numPr>
          <w:ilvl w:val="0"/>
          <w:numId w:val="1"/>
        </w:numPr>
      </w:pPr>
      <w:r>
        <w:t>Županijska lučka uprava Mali Lošinj</w:t>
      </w:r>
      <w:r w:rsidR="00B2563E">
        <w:t xml:space="preserve">, OIB: </w:t>
      </w:r>
      <w:r>
        <w:t>54547924664</w:t>
      </w:r>
      <w:r w:rsidR="00B2563E">
        <w:t xml:space="preserve">. Tražbina prijavljena u iznosu od </w:t>
      </w:r>
      <w:r>
        <w:t>33.000,00</w:t>
      </w:r>
      <w:r w:rsidR="00B2563E">
        <w:t xml:space="preserve"> kuna. Tražbina u prijavljenom iznosu nije osporena pa se smatra utvrđenom u iznosu od </w:t>
      </w:r>
      <w:r>
        <w:t xml:space="preserve">33.000,00 </w:t>
      </w:r>
      <w:r w:rsidR="00B2563E">
        <w:t>kune.</w:t>
      </w:r>
    </w:p>
    <w:p w:rsidRDefault="001E5A1E" w:rsidP="00EE1B26" w:rsidR="00EE1B26">
      <w:pPr>
        <w:pStyle w:val="Odlomakpopisa"/>
        <w:numPr>
          <w:ilvl w:val="0"/>
          <w:numId w:val="1"/>
        </w:numPr>
      </w:pPr>
      <w:r>
        <w:t>NIKOLA ŽUVELA, vl. obrta "PROIZD"</w:t>
      </w:r>
      <w:r w:rsidR="00EE1B26">
        <w:t xml:space="preserve">, OIB: </w:t>
      </w:r>
      <w:r>
        <w:t>95558863803</w:t>
      </w:r>
      <w:r w:rsidR="00EE1B26">
        <w:t xml:space="preserve">. Tražbina prijavljena u iznosu od </w:t>
      </w:r>
      <w:r>
        <w:t>6.187,50</w:t>
      </w:r>
      <w:r w:rsidR="00EE1B26">
        <w:t xml:space="preserve"> kuna. Tražbina u prijavljenom iznosu nije osporena pa se smatra utvrđenom u iznosu od </w:t>
      </w:r>
      <w:r>
        <w:t xml:space="preserve">6.187,50 </w:t>
      </w:r>
      <w:r w:rsidR="00EE1B26">
        <w:t>kune.</w:t>
      </w:r>
    </w:p>
    <w:p w:rsidRDefault="0049710F" w:rsidP="001E5A1E" w:rsidR="001E5A1E">
      <w:pPr>
        <w:pStyle w:val="Odlomakpopisa"/>
        <w:numPr>
          <w:ilvl w:val="0"/>
          <w:numId w:val="1"/>
        </w:numPr>
      </w:pPr>
      <w:r>
        <w:t>PBZ CARD</w:t>
      </w:r>
      <w:r w:rsidR="001E5A1E">
        <w:t xml:space="preserve"> d.o.o., OIB: </w:t>
      </w:r>
      <w:r>
        <w:t>28495895537</w:t>
      </w:r>
      <w:r w:rsidR="001E5A1E">
        <w:t xml:space="preserve">. Tražbina prijavljena u iznosu od </w:t>
      </w:r>
      <w:r>
        <w:t>13.081,21</w:t>
      </w:r>
      <w:r w:rsidR="001E5A1E">
        <w:t xml:space="preserve"> kuna. Tražbina u prijavljenom iznosu </w:t>
      </w:r>
      <w:r w:rsidR="00E2210D">
        <w:t xml:space="preserve">u cijelosti osporena od strane dužnika, jer da je prijavljena tražbina izvan roka, </w:t>
      </w:r>
      <w:r w:rsidR="001E5A1E">
        <w:t xml:space="preserve"> pa se smatra utvrđenom u iznosu od </w:t>
      </w:r>
      <w:r w:rsidR="00E2210D">
        <w:t>0</w:t>
      </w:r>
      <w:r>
        <w:t xml:space="preserve"> </w:t>
      </w:r>
      <w:r w:rsidR="001E5A1E">
        <w:t>kune.</w:t>
      </w:r>
    </w:p>
    <w:p w:rsidRDefault="001E5A1E" w:rsidP="001E5A1E" w:rsidR="001E5A1E">
      <w:pPr>
        <w:pStyle w:val="Bezproreda"/>
        <w:rPr>
          <w:rFonts w:hAnsi="Times New Roman" w:ascii="Times New Roman"/>
          <w:sz w:val="24"/>
        </w:rPr>
      </w:pPr>
    </w:p>
    <w:p w:rsidRDefault="0049710F" w:rsidP="001E5A1E" w:rsidR="001E5A1E" w:rsidRPr="00E2210D">
      <w:pPr>
        <w:pStyle w:val="Odlomakpopisa"/>
        <w:numPr>
          <w:ilvl w:val="0"/>
          <w:numId w:val="1"/>
        </w:numPr>
      </w:pPr>
      <w:r>
        <w:t>MULTIMEDIA DIREKCIJA</w:t>
      </w:r>
      <w:r w:rsidR="001E5A1E">
        <w:t xml:space="preserve"> d.o.o., OIB: </w:t>
      </w:r>
      <w:r>
        <w:t>02136490391</w:t>
      </w:r>
      <w:r w:rsidR="001E5A1E">
        <w:t xml:space="preserve">. Tražbina prijavljena u iznosu od </w:t>
      </w:r>
      <w:r>
        <w:t>132.075,00</w:t>
      </w:r>
      <w:r w:rsidR="001E5A1E">
        <w:t xml:space="preserve"> kuna. </w:t>
      </w:r>
      <w:r w:rsidR="00E2210D">
        <w:t>Tražbina u prijavljenom iznosu u cijelosti osporena od strane dužnika, jer da je prijavljena tražbina izvan roka,  pa se smatra utvrđenom u iznosu od 0 kune.</w:t>
      </w:r>
    </w:p>
    <w:p w:rsidRDefault="001E5A1E" w:rsidP="001E5A1E" w:rsidR="001E5A1E">
      <w:pPr>
        <w:pStyle w:val="Odlomakpopisa"/>
        <w:numPr>
          <w:ilvl w:val="0"/>
          <w:numId w:val="1"/>
        </w:numPr>
      </w:pPr>
      <w:r>
        <w:t>A</w:t>
      </w:r>
      <w:r w:rsidR="0049710F">
        <w:t>DRIACINK</w:t>
      </w:r>
      <w:r>
        <w:t xml:space="preserve"> d.o.o., OIB: </w:t>
      </w:r>
      <w:r w:rsidR="0049710F">
        <w:t>296115199749</w:t>
      </w:r>
      <w:r>
        <w:t xml:space="preserve">. Tražbina prijavljena u iznosu od </w:t>
      </w:r>
      <w:r w:rsidR="0049710F">
        <w:t>6.602,24</w:t>
      </w:r>
      <w:r>
        <w:t xml:space="preserve"> kuna. Tražbina u prijavljenom iznosu </w:t>
      </w:r>
      <w:r w:rsidR="00F477DF">
        <w:t xml:space="preserve">u cijelosti </w:t>
      </w:r>
      <w:r>
        <w:t>osporena</w:t>
      </w:r>
      <w:r w:rsidR="00F477DF">
        <w:t xml:space="preserve"> jer je izjavljena izvan roka</w:t>
      </w:r>
      <w:r>
        <w:t xml:space="preserve"> pa se smatra utvrđenom u iznosu od </w:t>
      </w:r>
      <w:r w:rsidR="00F477DF">
        <w:t>0 kuna.</w:t>
      </w:r>
    </w:p>
    <w:p w:rsidRDefault="001E5A1E" w:rsidP="001E5A1E" w:rsidR="001E5A1E">
      <w:pPr>
        <w:pStyle w:val="Bezproreda"/>
        <w:rPr>
          <w:rFonts w:hAnsi="Times New Roman" w:ascii="Times New Roman"/>
          <w:sz w:val="24"/>
        </w:rPr>
      </w:pPr>
    </w:p>
    <w:p w:rsidRDefault="001E5A1E" w:rsidP="001E5A1E" w:rsidR="001E5A1E">
      <w:pPr>
        <w:pStyle w:val="Odlomakpopisa"/>
        <w:numPr>
          <w:ilvl w:val="0"/>
          <w:numId w:val="1"/>
        </w:numPr>
      </w:pPr>
      <w:r>
        <w:t>A</w:t>
      </w:r>
      <w:r w:rsidR="0049710F">
        <w:t>SKET</w:t>
      </w:r>
      <w:r>
        <w:t xml:space="preserve"> d.o.o., OIB: </w:t>
      </w:r>
      <w:r w:rsidR="00DF3560">
        <w:t>33574721500</w:t>
      </w:r>
      <w:r>
        <w:t xml:space="preserve">. Tražbina prijavljena u iznosu od </w:t>
      </w:r>
      <w:r w:rsidR="00DF3560">
        <w:t>13.006,51</w:t>
      </w:r>
      <w:r>
        <w:t xml:space="preserve"> kuna. Tražbina u prijavljenom iznosu </w:t>
      </w:r>
      <w:r w:rsidR="00F477DF">
        <w:t>u cijelosti</w:t>
      </w:r>
      <w:r>
        <w:t xml:space="preserve"> osporena </w:t>
      </w:r>
      <w:r w:rsidR="00F477DF">
        <w:t xml:space="preserve">jer je prijava podnesena izvan roka, </w:t>
      </w:r>
      <w:r>
        <w:t xml:space="preserve">pa se smatra utvrđenom u iznosu od </w:t>
      </w:r>
      <w:r w:rsidR="00F477DF">
        <w:t>0 kuna.</w:t>
      </w:r>
    </w:p>
    <w:p w:rsidRDefault="001E5A1E" w:rsidP="001E5A1E" w:rsidR="001E5A1E">
      <w:pPr>
        <w:pStyle w:val="Bezproreda"/>
        <w:rPr>
          <w:rFonts w:hAnsi="Times New Roman" w:ascii="Times New Roman"/>
          <w:sz w:val="24"/>
        </w:rPr>
      </w:pPr>
    </w:p>
    <w:p w:rsidRDefault="00AB0559" w:rsidP="00AB0559" w:rsidR="00AB0559">
      <w:pPr>
        <w:pStyle w:val="Bezproreda"/>
        <w:ind w:firstLine="708"/>
        <w:rPr>
          <w:rFonts w:hAnsi="Times New Roman" w:ascii="Times New Roman"/>
          <w:sz w:val="24"/>
        </w:rPr>
      </w:pPr>
      <w:r>
        <w:rPr>
          <w:rFonts w:hAnsi="Times New Roman" w:ascii="Times New Roman"/>
          <w:sz w:val="24"/>
        </w:rPr>
        <w:t xml:space="preserve">Više prijavljenih tražbina za ispitivanje nema. </w:t>
      </w:r>
    </w:p>
    <w:p w:rsidRDefault="004C4AFA" w:rsidP="00AB0559" w:rsidR="004C4AFA">
      <w:pPr>
        <w:pStyle w:val="Bezproreda"/>
        <w:ind w:firstLine="708"/>
        <w:rPr>
          <w:rFonts w:hAnsi="Times New Roman" w:ascii="Times New Roman"/>
          <w:sz w:val="24"/>
        </w:rPr>
      </w:pPr>
    </w:p>
    <w:p w:rsidRDefault="004C4AFA" w:rsidP="00AB0559" w:rsidR="004C4AFA">
      <w:pPr>
        <w:pStyle w:val="Bezproreda"/>
        <w:ind w:firstLine="708"/>
        <w:rPr>
          <w:rFonts w:hAnsi="Times New Roman" w:ascii="Times New Roman"/>
          <w:sz w:val="24"/>
        </w:rPr>
      </w:pPr>
      <w:r>
        <w:rPr>
          <w:rFonts w:hAnsi="Times New Roman" w:ascii="Times New Roman"/>
          <w:sz w:val="24"/>
        </w:rPr>
        <w:t>Zamjenik punomoćnik</w:t>
      </w:r>
      <w:r w:rsidR="00D56B63">
        <w:rPr>
          <w:rFonts w:hAnsi="Times New Roman" w:ascii="Times New Roman"/>
          <w:sz w:val="24"/>
        </w:rPr>
        <w:t>a</w:t>
      </w:r>
      <w:r>
        <w:rPr>
          <w:rFonts w:hAnsi="Times New Roman" w:ascii="Times New Roman"/>
          <w:sz w:val="24"/>
        </w:rPr>
        <w:t xml:space="preserve"> vjerovnika Neo info iz Zagreba, a s obzirom da je dužnik u svom prijedlogu predložio ponudu ovom vjerovniku u prilogu dva plana – isplatu cjelokupne tražbine u roku od 60 dana, te da je kasnije u cijelosti osporio tražbinu ovog vjerovnika, predlaže da sud temeljem čl. 46. St. 5. Stečajnog zakona prizna ovu tražbinu a pozivom na čl. 10. Stečajnog zakona u svezi čl. 221. b Zakona o parničnom postupku jer se ova tražbina temelji na vjerodostojnim ispravama za koje je dužnik koristio pravo na odbitak pretporeza što proizlazi iz podneska područnog ureda Dalmacija – Ispostava Trogir od 21. studenog 2016.godine, što se prilaže u spis.</w:t>
      </w:r>
    </w:p>
    <w:p w:rsidRDefault="00D56B63" w:rsidP="00AB0559" w:rsidR="00D56B63">
      <w:pPr>
        <w:pStyle w:val="Bezproreda"/>
        <w:ind w:firstLine="708"/>
        <w:rPr>
          <w:rFonts w:hAnsi="Times New Roman" w:ascii="Times New Roman"/>
          <w:sz w:val="24"/>
        </w:rPr>
      </w:pPr>
    </w:p>
    <w:p w:rsidRDefault="00D56B63" w:rsidP="00AB0559" w:rsidR="00D56B63">
      <w:pPr>
        <w:pStyle w:val="Bezproreda"/>
        <w:ind w:firstLine="708"/>
        <w:rPr>
          <w:rFonts w:hAnsi="Times New Roman" w:ascii="Times New Roman"/>
          <w:sz w:val="24"/>
        </w:rPr>
      </w:pPr>
      <w:r>
        <w:rPr>
          <w:rFonts w:hAnsi="Times New Roman" w:ascii="Times New Roman"/>
          <w:sz w:val="24"/>
        </w:rPr>
        <w:t xml:space="preserve">Punomoćnik vjerovnika Multimedija direkcija ističe da je njegova tražbina nastala temeljem pravomoćne i ovršne isprave, da je dužnik dana 2. </w:t>
      </w:r>
      <w:r w:rsidR="002C6B0B">
        <w:rPr>
          <w:rFonts w:hAnsi="Times New Roman" w:ascii="Times New Roman"/>
          <w:sz w:val="24"/>
        </w:rPr>
        <w:t>s</w:t>
      </w:r>
      <w:r>
        <w:rPr>
          <w:rFonts w:hAnsi="Times New Roman" w:ascii="Times New Roman"/>
          <w:sz w:val="24"/>
        </w:rPr>
        <w:t xml:space="preserve">vibnja 2017.g zaprimio prijedlog za ovrhu na temelju vjerodostojne isprave, da istu nije u daljnjem roku od 8 dana osporio te da je ovršna isprava postala dana 11.05.2017.godine . Upravo iz tog razloga dostavlja se dokumentacija. </w:t>
      </w:r>
    </w:p>
    <w:p w:rsidRDefault="00D56B63" w:rsidP="00AB0559" w:rsidR="00D56B63">
      <w:pPr>
        <w:pStyle w:val="Bezproreda"/>
        <w:ind w:firstLine="708"/>
        <w:rPr>
          <w:rFonts w:hAnsi="Times New Roman" w:ascii="Times New Roman"/>
          <w:sz w:val="24"/>
        </w:rPr>
      </w:pPr>
    </w:p>
    <w:p w:rsidRDefault="00D56B63" w:rsidP="00AB0559" w:rsidR="00D56B63">
      <w:pPr>
        <w:pStyle w:val="Bezproreda"/>
        <w:ind w:firstLine="708"/>
        <w:rPr>
          <w:rFonts w:hAnsi="Times New Roman" w:ascii="Times New Roman"/>
          <w:sz w:val="24"/>
        </w:rPr>
      </w:pPr>
      <w:r>
        <w:rPr>
          <w:rFonts w:hAnsi="Times New Roman" w:ascii="Times New Roman"/>
          <w:sz w:val="24"/>
        </w:rPr>
        <w:t>Punomoćnik vjerovnika Splitske banke ističe da je dana 1.06.2017.godine banka izvršila isplatu iz garancije br. 14475 u iznosu od 143.661,20 kn a što će naplatiti iz zamjenskog depozita.</w:t>
      </w:r>
    </w:p>
    <w:p w:rsidRDefault="00D56B63" w:rsidP="00AB0559" w:rsidR="00D56B63">
      <w:pPr>
        <w:pStyle w:val="Bezproreda"/>
        <w:ind w:firstLine="708"/>
        <w:rPr>
          <w:rFonts w:hAnsi="Times New Roman" w:ascii="Times New Roman"/>
          <w:sz w:val="24"/>
        </w:rPr>
      </w:pPr>
    </w:p>
    <w:p w:rsidRDefault="00D56B63" w:rsidP="00AB0559" w:rsidR="00D56B63">
      <w:pPr>
        <w:pStyle w:val="Bezproreda"/>
        <w:ind w:firstLine="708"/>
        <w:rPr>
          <w:rFonts w:hAnsi="Times New Roman" w:ascii="Times New Roman"/>
          <w:sz w:val="24"/>
        </w:rPr>
      </w:pPr>
      <w:r>
        <w:rPr>
          <w:rFonts w:hAnsi="Times New Roman" w:ascii="Times New Roman"/>
          <w:sz w:val="24"/>
        </w:rPr>
        <w:t>Punomoćnica vjerovnika QCM CAMO +AGER nakon ispravka tražbina nije jasno koji dio tražbine stečajni dužnik osporava pa bi htjeli istaknuti da nema više razloga za osporavanje tražbina jer je ranije kao razloge osporavanja predstečajni dužnik naveo da je potraživanje preračunato u kune po prodajnom tečaju HNB-a te da je vjerovnik uključio neispostavljene račune budućih razdoblja. Budući da je pred</w:t>
      </w:r>
      <w:r w:rsidR="002C6B0B">
        <w:rPr>
          <w:rFonts w:hAnsi="Times New Roman" w:ascii="Times New Roman"/>
          <w:sz w:val="24"/>
        </w:rPr>
        <w:t xml:space="preserve">stečajni </w:t>
      </w:r>
      <w:r>
        <w:rPr>
          <w:rFonts w:hAnsi="Times New Roman" w:ascii="Times New Roman"/>
          <w:sz w:val="24"/>
        </w:rPr>
        <w:t>dužnik dužan snositi stečajne razlike i da je Zakonom o obv. odnosima regulirano da se ispunjenje novčane tražbine u stranoj valuti može zahtijevati u valuti RH prema prodajnom tečaju a s obzirom na to da je relevantan trenutak obračuna tražbina za predstečajni postupak otvaranje postupka,  vjerovnik je obračunao tražbinu prema prodajnom tečaju HNB-a. Stečajni zakon predviđa da se u obrascu za prijavu tražbine navedu i tražbine koje će dospjeti nakon otvaranja predstečajnog postupka a budući da se u ovom slučaju radi o tražbinama koje su potrebne za redovno poslovanje dužnika jer prema Zakonu o zračnom prometu operateri zrakoplova moraju održavati zrakoplove u plovidbenom stanju bilo je nužno prijaviti ovu tražbinu jer je izvjesno da će nastati.</w:t>
      </w:r>
    </w:p>
    <w:p w:rsidRDefault="00D56B63" w:rsidP="00AB0559" w:rsidR="00D56B63">
      <w:pPr>
        <w:pStyle w:val="Bezproreda"/>
        <w:ind w:firstLine="708"/>
        <w:rPr>
          <w:rFonts w:hAnsi="Times New Roman" w:ascii="Times New Roman"/>
          <w:sz w:val="24"/>
        </w:rPr>
      </w:pPr>
    </w:p>
    <w:p w:rsidRDefault="00D56B63" w:rsidP="00AB0559" w:rsidR="00D56B63">
      <w:pPr>
        <w:pStyle w:val="Bezproreda"/>
        <w:ind w:firstLine="708"/>
        <w:rPr>
          <w:rFonts w:hAnsi="Times New Roman" w:ascii="Times New Roman"/>
          <w:sz w:val="24"/>
        </w:rPr>
      </w:pPr>
      <w:r>
        <w:rPr>
          <w:rFonts w:hAnsi="Times New Roman" w:ascii="Times New Roman"/>
          <w:sz w:val="24"/>
        </w:rPr>
        <w:t xml:space="preserve">Punomoćnica vjerovnika Ruag nakon umanjenja tražbine za iskorišten depozit nema razloga da se osporava preostali dio tražbine u </w:t>
      </w:r>
      <w:r w:rsidR="0021055B">
        <w:rPr>
          <w:rFonts w:hAnsi="Times New Roman" w:ascii="Times New Roman"/>
          <w:sz w:val="24"/>
        </w:rPr>
        <w:t>odnosu</w:t>
      </w:r>
      <w:r>
        <w:rPr>
          <w:rFonts w:hAnsi="Times New Roman" w:ascii="Times New Roman"/>
          <w:sz w:val="24"/>
        </w:rPr>
        <w:t xml:space="preserve"> na tečajeve razlike kao u prethodnom </w:t>
      </w:r>
      <w:r w:rsidR="0021055B">
        <w:rPr>
          <w:rFonts w:hAnsi="Times New Roman" w:ascii="Times New Roman"/>
          <w:sz w:val="24"/>
        </w:rPr>
        <w:t>izjašnjenju</w:t>
      </w:r>
      <w:r>
        <w:rPr>
          <w:rFonts w:hAnsi="Times New Roman" w:ascii="Times New Roman"/>
          <w:sz w:val="24"/>
        </w:rPr>
        <w:t xml:space="preserve"> za vjerovnika QCM CAMO +AGER, a u preostalom dijelu da ne bi bilo osnova za osporavanje jer da ovaj vjerovnik nije dostavio račune i da se radi o budućim razdobljima, budući je vjerovnik dostavio račune što je vidljivo iz izvatka iz poslovnih knjiga i također je vidljivo da se radi o tražbinama koje su dospjele do otvaranja predstečajnog postupka. </w:t>
      </w:r>
    </w:p>
    <w:p w:rsidRDefault="00D56B63" w:rsidP="00AB0559" w:rsidR="00D56B63">
      <w:pPr>
        <w:pStyle w:val="Bezproreda"/>
        <w:ind w:firstLine="708"/>
        <w:rPr>
          <w:rFonts w:hAnsi="Times New Roman" w:ascii="Times New Roman"/>
          <w:sz w:val="24"/>
        </w:rPr>
      </w:pPr>
    </w:p>
    <w:p w:rsidRDefault="00D56B63" w:rsidP="00AB0559" w:rsidR="00D56B63">
      <w:pPr>
        <w:pStyle w:val="Bezproreda"/>
        <w:ind w:firstLine="708"/>
        <w:rPr>
          <w:rFonts w:hAnsi="Times New Roman" w:ascii="Times New Roman"/>
          <w:sz w:val="24"/>
        </w:rPr>
      </w:pPr>
      <w:r>
        <w:rPr>
          <w:rFonts w:hAnsi="Times New Roman" w:ascii="Times New Roman"/>
          <w:sz w:val="24"/>
        </w:rPr>
        <w:t xml:space="preserve">U odnosu na naprijed navedeno izjašnjenje ovih vjerovnika u spis se predaje dokumentacija. </w:t>
      </w:r>
      <w:r w:rsidR="0038010E">
        <w:rPr>
          <w:rFonts w:hAnsi="Times New Roman" w:ascii="Times New Roman"/>
          <w:sz w:val="24"/>
        </w:rPr>
        <w:t>Nadalje u odnosu na tražbinu vjerovnika Ruag punomoćnica ističe da ovaj vjerovnik ima razlučno pravo za iznos ukupne tražbine na dva para plovaka međutim izvjesno je da se tražbina neće namiriti u cijelosti iz tog razlučnog prava radi čega se prijavila tražbina kao stečajnog vjerovnika.</w:t>
      </w:r>
    </w:p>
    <w:p w:rsidRDefault="0038010E" w:rsidP="00AB0559" w:rsidR="0038010E">
      <w:pPr>
        <w:pStyle w:val="Bezproreda"/>
        <w:ind w:firstLine="708"/>
        <w:rPr>
          <w:rFonts w:hAnsi="Times New Roman" w:ascii="Times New Roman"/>
          <w:sz w:val="24"/>
        </w:rPr>
      </w:pPr>
    </w:p>
    <w:p w:rsidRDefault="0038010E" w:rsidP="00AB0559" w:rsidR="0038010E">
      <w:pPr>
        <w:pStyle w:val="Bezproreda"/>
        <w:ind w:firstLine="708"/>
        <w:rPr>
          <w:rFonts w:hAnsi="Times New Roman" w:ascii="Times New Roman"/>
          <w:sz w:val="24"/>
        </w:rPr>
      </w:pPr>
      <w:r>
        <w:rPr>
          <w:rFonts w:hAnsi="Times New Roman" w:ascii="Times New Roman"/>
          <w:sz w:val="24"/>
        </w:rPr>
        <w:t>Vjerovnik Radovan Kečkemet ustraje u cijelosti u prijavljenoj tražbini jer ne vidi osnova nepriznavanja kamata koje su obračunate do datuma otvaranja postupka a i cijeli iznos koji je deklariran u odgovoru dužnika kao kamata ne odnosi se cijeli na kamatu već i na potraživanje na osnovu čl. 13. Zakona o financijskom poslovanju i predstečajnoj nagodbi i čl. 6. odgovarajuće direktive Europske unije i koji dospijeva na naplatu 30. Dana od dana ispostavljenog računa a bez da je dužnik pozvan da to učini.</w:t>
      </w:r>
    </w:p>
    <w:p w:rsidRDefault="0038010E" w:rsidP="00AB0559" w:rsidR="0038010E">
      <w:pPr>
        <w:pStyle w:val="Bezproreda"/>
        <w:ind w:firstLine="708"/>
        <w:rPr>
          <w:rFonts w:hAnsi="Times New Roman" w:ascii="Times New Roman"/>
          <w:sz w:val="24"/>
        </w:rPr>
      </w:pPr>
    </w:p>
    <w:p w:rsidRDefault="0038010E" w:rsidP="00AB0559" w:rsidR="0038010E">
      <w:pPr>
        <w:pStyle w:val="Bezproreda"/>
        <w:ind w:firstLine="708"/>
        <w:rPr>
          <w:rFonts w:hAnsi="Times New Roman" w:ascii="Times New Roman"/>
          <w:sz w:val="24"/>
        </w:rPr>
      </w:pPr>
      <w:r>
        <w:rPr>
          <w:rFonts w:hAnsi="Times New Roman" w:ascii="Times New Roman"/>
          <w:sz w:val="24"/>
        </w:rPr>
        <w:t>Punomoćnik vjerovnika Vip holiday booker navodi da je tražbina osporena kod sudskog postupka međutim postupak je prekinut zbog pokretanja ovog predstečajnog postupka, međutim sam dužnik je predmetnu tražbinu ovog vjerovnika u cijelosti naveo u prijedlogu za pokretanje predstečajnog postupka te je time zapravo priznao, radi čega se traži da se tražbina ovog vjerovnika prizna od strane dužnika bez upućivanja u parnicu i stvaranja nepotrebnih troškova.</w:t>
      </w:r>
    </w:p>
    <w:p w:rsidRDefault="0038010E" w:rsidP="00AB0559" w:rsidR="0038010E">
      <w:pPr>
        <w:pStyle w:val="Bezproreda"/>
        <w:ind w:firstLine="708"/>
        <w:rPr>
          <w:rFonts w:hAnsi="Times New Roman" w:ascii="Times New Roman"/>
          <w:sz w:val="24"/>
        </w:rPr>
      </w:pPr>
    </w:p>
    <w:p w:rsidRDefault="0038010E" w:rsidP="00AB0559" w:rsidR="0038010E">
      <w:pPr>
        <w:pStyle w:val="Bezproreda"/>
        <w:ind w:firstLine="708"/>
        <w:rPr>
          <w:rFonts w:hAnsi="Times New Roman" w:ascii="Times New Roman"/>
          <w:sz w:val="24"/>
        </w:rPr>
      </w:pPr>
      <w:r>
        <w:rPr>
          <w:rFonts w:hAnsi="Times New Roman" w:ascii="Times New Roman"/>
          <w:sz w:val="24"/>
        </w:rPr>
        <w:t>Punomoćnik vjerovnika Agatis d.o.o. izjavljuje kako je dužnik u svom očitovanju naveo da vjerovnik nije priložio obračun kamata međutim vjerovnik je predao obračun kamata a punomoćnik opreza radi predaje isti zajedno sa ovjerenim prijevodom sa engleskog jezika. Također ovaj čas precizira prijavu na način da iznos od 14.476.833,00 kn prijavljuje s osnova ugovornih kamata kao dospjelu tražbinu dok iznos u visini od 40.642.830,00 kn prijavljuje kao nedospjelu tražbinu.</w:t>
      </w:r>
    </w:p>
    <w:p w:rsidRDefault="0038010E" w:rsidP="00AB0559" w:rsidR="0038010E">
      <w:pPr>
        <w:pStyle w:val="Bezproreda"/>
        <w:ind w:firstLine="708"/>
        <w:rPr>
          <w:rFonts w:hAnsi="Times New Roman" w:ascii="Times New Roman"/>
          <w:sz w:val="24"/>
        </w:rPr>
      </w:pPr>
    </w:p>
    <w:p w:rsidRDefault="0038010E" w:rsidP="00AB0559" w:rsidR="0038010E">
      <w:pPr>
        <w:pStyle w:val="Bezproreda"/>
        <w:ind w:firstLine="708"/>
        <w:rPr>
          <w:rFonts w:hAnsi="Times New Roman" w:ascii="Times New Roman"/>
          <w:sz w:val="24"/>
        </w:rPr>
      </w:pPr>
      <w:r>
        <w:rPr>
          <w:rFonts w:hAnsi="Times New Roman" w:ascii="Times New Roman"/>
          <w:sz w:val="24"/>
        </w:rPr>
        <w:t>Zamjenik punomoćnika vjerovnika TEXO MOLIOR d.o.o. ustraje kod prijavljene tražbine te kod svih isprava koje su uz tu prijavu dostavljene zbog čega je prijavljena tražbina osnovana te bi je sud trebao priznati dok je osporavanje tražbine paušalno i bez argumentacije.</w:t>
      </w:r>
    </w:p>
    <w:p w:rsidRDefault="008903C1" w:rsidP="00AB0559" w:rsidR="008903C1">
      <w:pPr>
        <w:pStyle w:val="Bezproreda"/>
        <w:ind w:firstLine="708"/>
        <w:rPr>
          <w:rFonts w:hAnsi="Times New Roman" w:ascii="Times New Roman"/>
          <w:sz w:val="24"/>
        </w:rPr>
      </w:pPr>
    </w:p>
    <w:p w:rsidRDefault="008903C1" w:rsidP="00AB0559" w:rsidR="008903C1">
      <w:pPr>
        <w:pStyle w:val="Bezproreda"/>
        <w:ind w:firstLine="708"/>
        <w:rPr>
          <w:rFonts w:hAnsi="Times New Roman" w:ascii="Times New Roman"/>
          <w:sz w:val="24"/>
        </w:rPr>
      </w:pPr>
      <w:r>
        <w:rPr>
          <w:rFonts w:hAnsi="Times New Roman" w:ascii="Times New Roman"/>
          <w:sz w:val="24"/>
        </w:rPr>
        <w:t>Zamjenica punomoćnica vjerovnika HANZA FLEX Croatia d.o.o. također ostaje u cijelosti pri prijavljenoj tražbini. Ustraje da je sud prizna u cijelosti osobito kod činjenice da je i sam dužnik naveo u prijedlogu za otvaranje predstečajnog postupka kao nespornu tražbinu ovog vjerovnika.</w:t>
      </w:r>
    </w:p>
    <w:p w:rsidRDefault="008903C1" w:rsidP="00AB0559" w:rsidR="008903C1">
      <w:pPr>
        <w:pStyle w:val="Bezproreda"/>
        <w:ind w:firstLine="708"/>
        <w:rPr>
          <w:rFonts w:hAnsi="Times New Roman" w:ascii="Times New Roman"/>
          <w:sz w:val="24"/>
        </w:rPr>
      </w:pPr>
    </w:p>
    <w:p w:rsidRDefault="008903C1" w:rsidP="00AB0559" w:rsidR="001000E8">
      <w:pPr>
        <w:pStyle w:val="Bezproreda"/>
        <w:ind w:firstLine="708"/>
        <w:rPr>
          <w:rFonts w:hAnsi="Times New Roman" w:ascii="Times New Roman"/>
          <w:sz w:val="24"/>
        </w:rPr>
      </w:pPr>
      <w:r>
        <w:rPr>
          <w:rFonts w:hAnsi="Times New Roman" w:ascii="Times New Roman"/>
          <w:sz w:val="24"/>
        </w:rPr>
        <w:t>Punomoćnica vjerovnika čija je tražbina prijavljena pod rednim br. 99 naznačuje točan naziv vjerovnika i to kako slijedi: JMUR TWIN OTTER INVEST GmbH</w:t>
      </w:r>
      <w:r w:rsidR="001000E8">
        <w:rPr>
          <w:rFonts w:hAnsi="Times New Roman" w:ascii="Times New Roman"/>
          <w:sz w:val="24"/>
        </w:rPr>
        <w:t xml:space="preserve">. </w:t>
      </w:r>
    </w:p>
    <w:p w:rsidRDefault="001000E8" w:rsidP="00AB0559" w:rsidR="001000E8">
      <w:pPr>
        <w:pStyle w:val="Bezproreda"/>
        <w:ind w:firstLine="708"/>
        <w:rPr>
          <w:rFonts w:hAnsi="Times New Roman" w:ascii="Times New Roman"/>
          <w:sz w:val="24"/>
        </w:rPr>
      </w:pPr>
    </w:p>
    <w:p w:rsidRDefault="001000E8" w:rsidP="00AB0559" w:rsidR="008903C1">
      <w:pPr>
        <w:pStyle w:val="Bezproreda"/>
        <w:ind w:firstLine="708"/>
        <w:rPr>
          <w:rFonts w:hAnsi="Times New Roman" w:ascii="Times New Roman"/>
          <w:sz w:val="24"/>
        </w:rPr>
      </w:pPr>
      <w:r>
        <w:rPr>
          <w:rFonts w:hAnsi="Times New Roman" w:ascii="Times New Roman"/>
          <w:sz w:val="24"/>
        </w:rPr>
        <w:t>Također ovaj tren dostavlja podnesak čija je tražbina prijavljena pod br. 167 i to upravo prijava tražbine 7 u kojem ispravlja krivo naznačeni serijski broj plovca, a na kojem ovaj vjerovnik ima razlučno pravo sa podacima koji su navedeni u podnesku koji se u ovaj čas predaje sucu u sudski spis.</w:t>
      </w:r>
    </w:p>
    <w:p w:rsidRDefault="001000E8" w:rsidP="00AB0559" w:rsidR="001000E8">
      <w:pPr>
        <w:pStyle w:val="Bezproreda"/>
        <w:ind w:firstLine="708"/>
        <w:rPr>
          <w:rFonts w:hAnsi="Times New Roman" w:ascii="Times New Roman"/>
          <w:sz w:val="24"/>
        </w:rPr>
      </w:pPr>
    </w:p>
    <w:p w:rsidRDefault="001000E8" w:rsidP="00AB0559" w:rsidR="001000E8">
      <w:pPr>
        <w:pStyle w:val="Bezproreda"/>
        <w:ind w:firstLine="708"/>
        <w:rPr>
          <w:rFonts w:hAnsi="Times New Roman" w:ascii="Times New Roman"/>
          <w:sz w:val="24"/>
        </w:rPr>
      </w:pPr>
      <w:r>
        <w:rPr>
          <w:rFonts w:hAnsi="Times New Roman" w:ascii="Times New Roman"/>
          <w:sz w:val="24"/>
        </w:rPr>
        <w:t>Punomoćnik dužnika u odnosu na naprijed iznesena izjašnjenja vjerovnika od strane osporenih tražbina od strane vjerovnika iznosi kako slijedi:</w:t>
      </w:r>
    </w:p>
    <w:p w:rsidRDefault="001000E8" w:rsidP="00AB0559" w:rsidR="001000E8">
      <w:pPr>
        <w:pStyle w:val="Bezproreda"/>
        <w:ind w:firstLine="708"/>
        <w:rPr>
          <w:rFonts w:hAnsi="Times New Roman" w:ascii="Times New Roman"/>
          <w:sz w:val="24"/>
        </w:rPr>
      </w:pPr>
      <w:r>
        <w:rPr>
          <w:rFonts w:hAnsi="Times New Roman" w:ascii="Times New Roman"/>
          <w:sz w:val="24"/>
        </w:rPr>
        <w:t>Vjerovnik</w:t>
      </w:r>
      <w:r w:rsidR="00D91119">
        <w:rPr>
          <w:rFonts w:hAnsi="Times New Roman" w:ascii="Times New Roman"/>
          <w:sz w:val="24"/>
        </w:rPr>
        <w:t>u</w:t>
      </w:r>
      <w:r>
        <w:rPr>
          <w:rFonts w:hAnsi="Times New Roman" w:ascii="Times New Roman"/>
          <w:sz w:val="24"/>
        </w:rPr>
        <w:t xml:space="preserve"> pod rednim br. </w:t>
      </w:r>
      <w:r w:rsidR="00D91119">
        <w:rPr>
          <w:rFonts w:hAnsi="Times New Roman" w:ascii="Times New Roman"/>
          <w:sz w:val="24"/>
        </w:rPr>
        <w:t>181 i 182 bila je priznata tražbina u iznosu od 500.457,07 kn, a bilo je osporeno 715.158,68 kn, međutim punomoćnica ovih vjerovnika na današnjem ročištu smanjila je prijavu tražbina za cca 500.000,00 kn i ovaj vjerovnik izjavljuje da u cijelosti priznaje.</w:t>
      </w:r>
    </w:p>
    <w:p w:rsidRDefault="00D91119" w:rsidP="00AB0559" w:rsidR="00D91119">
      <w:pPr>
        <w:pStyle w:val="Bezproreda"/>
        <w:ind w:firstLine="708"/>
        <w:rPr>
          <w:rFonts w:hAnsi="Times New Roman" w:ascii="Times New Roman"/>
          <w:sz w:val="24"/>
        </w:rPr>
      </w:pPr>
    </w:p>
    <w:p w:rsidRDefault="00D91119" w:rsidP="00AB0559" w:rsidR="00D91119">
      <w:pPr>
        <w:pStyle w:val="Bezproreda"/>
        <w:ind w:firstLine="708"/>
        <w:rPr>
          <w:rFonts w:hAnsi="Times New Roman" w:ascii="Times New Roman"/>
          <w:sz w:val="24"/>
        </w:rPr>
      </w:pPr>
      <w:r>
        <w:rPr>
          <w:rFonts w:hAnsi="Times New Roman" w:ascii="Times New Roman"/>
          <w:sz w:val="24"/>
        </w:rPr>
        <w:t xml:space="preserve">Nadalje vjerovniku pod br. 191 i 192, ovi vjerovnici su prijavili tražbinu u iznosu od 26.185.927,06 kn, dužnik je priznao 4.236.350,33 kn. Ovaj vjerovnik je na ročištu smanjio jer je uzeo bez odobrenja dužnika depozit na koji nema pravo te ne može prihvatiti smanjenje jer se radi o budućim potraživanjima za koje je ostavljen depozit. </w:t>
      </w:r>
      <w:r w:rsidR="008105C1">
        <w:rPr>
          <w:rFonts w:hAnsi="Times New Roman" w:ascii="Times New Roman"/>
          <w:sz w:val="24"/>
        </w:rPr>
        <w:t>Osporavaju se i usluge koje je naveo vjerovnik iz razloga što je predmetni vjerovnik od 10. mjeseca 2016.g. blokirao zrakoplove u Švicarskoj pa ih ne možemo koristiti niti provjeriti jesu li kakvi radovi na njima napravljeni.</w:t>
      </w:r>
      <w:r w:rsidR="002C6B0B">
        <w:rPr>
          <w:rFonts w:hAnsi="Times New Roman" w:ascii="Times New Roman"/>
          <w:sz w:val="24"/>
        </w:rPr>
        <w:t xml:space="preserve"> </w:t>
      </w:r>
    </w:p>
    <w:p w:rsidRDefault="002C6B0B" w:rsidP="00AB0559" w:rsidR="002C6B0B">
      <w:pPr>
        <w:pStyle w:val="Bezproreda"/>
        <w:ind w:firstLine="708"/>
        <w:rPr>
          <w:rFonts w:hAnsi="Times New Roman" w:ascii="Times New Roman"/>
          <w:sz w:val="24"/>
        </w:rPr>
      </w:pPr>
    </w:p>
    <w:p w:rsidRDefault="002C6B0B" w:rsidP="00AB0559" w:rsidR="002C6B0B">
      <w:pPr>
        <w:pStyle w:val="Bezproreda"/>
        <w:ind w:firstLine="708"/>
        <w:rPr>
          <w:rFonts w:hAnsi="Times New Roman" w:ascii="Times New Roman"/>
          <w:sz w:val="24"/>
        </w:rPr>
      </w:pPr>
      <w:r>
        <w:rPr>
          <w:rFonts w:hAnsi="Times New Roman" w:ascii="Times New Roman"/>
          <w:sz w:val="24"/>
        </w:rPr>
        <w:t>Nadalje, kako je dio vjerovnika ustrajao u priznavanju tražbina koje je osporio dužnik zato što se u odnosu na iste vode sudski postupci, a prema navodima ovih vjerovnika one su priznat e odnosno navedene kao obveze dužnika prema ovim v</w:t>
      </w:r>
      <w:r w:rsidR="000F60E0">
        <w:rPr>
          <w:rFonts w:hAnsi="Times New Roman" w:ascii="Times New Roman"/>
          <w:sz w:val="24"/>
        </w:rPr>
        <w:t xml:space="preserve">jerovnicima </w:t>
      </w:r>
      <w:r>
        <w:rPr>
          <w:rFonts w:hAnsi="Times New Roman" w:ascii="Times New Roman"/>
          <w:sz w:val="24"/>
        </w:rPr>
        <w:t xml:space="preserve">u </w:t>
      </w:r>
      <w:r w:rsidR="000F60E0">
        <w:rPr>
          <w:rFonts w:hAnsi="Times New Roman" w:ascii="Times New Roman"/>
          <w:sz w:val="24"/>
        </w:rPr>
        <w:t>pokretanju</w:t>
      </w:r>
      <w:r>
        <w:rPr>
          <w:rFonts w:hAnsi="Times New Roman" w:ascii="Times New Roman"/>
          <w:sz w:val="24"/>
        </w:rPr>
        <w:t xml:space="preserve"> predstečajnog </w:t>
      </w:r>
      <w:r w:rsidR="000F60E0">
        <w:rPr>
          <w:rFonts w:hAnsi="Times New Roman" w:ascii="Times New Roman"/>
          <w:sz w:val="24"/>
        </w:rPr>
        <w:t>postupka</w:t>
      </w:r>
      <w:r>
        <w:rPr>
          <w:rFonts w:hAnsi="Times New Roman" w:ascii="Times New Roman"/>
          <w:sz w:val="24"/>
        </w:rPr>
        <w:t xml:space="preserve">, od suda se traži jedan rok od 15 dana da bi dužnik ponovno provjerio stanje obveza ovih vjerovnika prema dužniku u svojim </w:t>
      </w:r>
      <w:r w:rsidR="000F60E0">
        <w:rPr>
          <w:rFonts w:hAnsi="Times New Roman" w:ascii="Times New Roman"/>
          <w:sz w:val="24"/>
        </w:rPr>
        <w:t>poslovnim</w:t>
      </w:r>
      <w:r>
        <w:rPr>
          <w:rFonts w:hAnsi="Times New Roman" w:ascii="Times New Roman"/>
          <w:sz w:val="24"/>
        </w:rPr>
        <w:t xml:space="preserve"> knjigama te u </w:t>
      </w:r>
      <w:r w:rsidR="000F60E0">
        <w:rPr>
          <w:rFonts w:hAnsi="Times New Roman" w:ascii="Times New Roman"/>
          <w:sz w:val="24"/>
        </w:rPr>
        <w:t>predmetnom predstečajnom postupku dao sv</w:t>
      </w:r>
      <w:r>
        <w:rPr>
          <w:rFonts w:hAnsi="Times New Roman" w:ascii="Times New Roman"/>
          <w:sz w:val="24"/>
        </w:rPr>
        <w:t xml:space="preserve">oje </w:t>
      </w:r>
      <w:r w:rsidR="000F60E0">
        <w:rPr>
          <w:rFonts w:hAnsi="Times New Roman" w:ascii="Times New Roman"/>
          <w:sz w:val="24"/>
        </w:rPr>
        <w:t>izjašnjenje</w:t>
      </w:r>
      <w:r>
        <w:rPr>
          <w:rFonts w:hAnsi="Times New Roman" w:ascii="Times New Roman"/>
          <w:sz w:val="24"/>
        </w:rPr>
        <w:t xml:space="preserve"> ,sve u cilju otklanjanja nepotrebnih sudskih postupaka koji bi uslijedili zbog toga.</w:t>
      </w:r>
    </w:p>
    <w:p w:rsidRDefault="002C6B0B" w:rsidP="00AB0559" w:rsidR="002C6B0B">
      <w:pPr>
        <w:pStyle w:val="Bezproreda"/>
        <w:ind w:firstLine="708"/>
        <w:rPr>
          <w:rFonts w:hAnsi="Times New Roman" w:ascii="Times New Roman"/>
          <w:sz w:val="24"/>
        </w:rPr>
      </w:pPr>
    </w:p>
    <w:p w:rsidRDefault="002C6B0B" w:rsidP="00AB0559" w:rsidR="002C6B0B">
      <w:pPr>
        <w:pStyle w:val="Bezproreda"/>
        <w:ind w:firstLine="708"/>
        <w:rPr>
          <w:rFonts w:hAnsi="Times New Roman" w:ascii="Times New Roman"/>
          <w:sz w:val="24"/>
        </w:rPr>
      </w:pPr>
      <w:r>
        <w:rPr>
          <w:rFonts w:hAnsi="Times New Roman" w:ascii="Times New Roman"/>
          <w:sz w:val="24"/>
        </w:rPr>
        <w:t xml:space="preserve">Ovo iz </w:t>
      </w:r>
      <w:r w:rsidR="000F60E0">
        <w:rPr>
          <w:rFonts w:hAnsi="Times New Roman" w:ascii="Times New Roman"/>
          <w:sz w:val="24"/>
        </w:rPr>
        <w:t>razloga</w:t>
      </w:r>
      <w:r>
        <w:rPr>
          <w:rFonts w:hAnsi="Times New Roman" w:ascii="Times New Roman"/>
          <w:sz w:val="24"/>
        </w:rPr>
        <w:t xml:space="preserve"> što je na današnjem ročištu bilo značajnog odstupanja u prijavi tražbina pojedinih vjerovnika pa je potrebno da se dužnik i upozna s dokumentacijom vjerovnika na temelju koje je došlo do korekcije prijave tražb</w:t>
      </w:r>
      <w:r w:rsidR="000F60E0">
        <w:rPr>
          <w:rFonts w:hAnsi="Times New Roman" w:ascii="Times New Roman"/>
          <w:sz w:val="24"/>
        </w:rPr>
        <w:t>ine, pokuša</w:t>
      </w:r>
      <w:r>
        <w:rPr>
          <w:rFonts w:hAnsi="Times New Roman" w:ascii="Times New Roman"/>
          <w:sz w:val="24"/>
        </w:rPr>
        <w:t xml:space="preserve"> uskladiti sa </w:t>
      </w:r>
      <w:r w:rsidR="000F60E0">
        <w:rPr>
          <w:rFonts w:hAnsi="Times New Roman" w:ascii="Times New Roman"/>
          <w:sz w:val="24"/>
        </w:rPr>
        <w:t>vjerovnicima</w:t>
      </w:r>
      <w:r>
        <w:rPr>
          <w:rFonts w:hAnsi="Times New Roman" w:ascii="Times New Roman"/>
          <w:sz w:val="24"/>
        </w:rPr>
        <w:t xml:space="preserve"> za ostatak </w:t>
      </w:r>
      <w:r w:rsidR="000F60E0">
        <w:rPr>
          <w:rFonts w:hAnsi="Times New Roman" w:ascii="Times New Roman"/>
          <w:sz w:val="24"/>
        </w:rPr>
        <w:t>prijavljene</w:t>
      </w:r>
      <w:r>
        <w:rPr>
          <w:rFonts w:hAnsi="Times New Roman" w:ascii="Times New Roman"/>
          <w:sz w:val="24"/>
        </w:rPr>
        <w:t xml:space="preserve"> tražbine te dao očitovanje za </w:t>
      </w:r>
      <w:r w:rsidR="000F60E0">
        <w:rPr>
          <w:rFonts w:hAnsi="Times New Roman" w:ascii="Times New Roman"/>
          <w:sz w:val="24"/>
        </w:rPr>
        <w:t>preostali</w:t>
      </w:r>
      <w:r>
        <w:rPr>
          <w:rFonts w:hAnsi="Times New Roman" w:ascii="Times New Roman"/>
          <w:sz w:val="24"/>
        </w:rPr>
        <w:t xml:space="preserve"> dio</w:t>
      </w:r>
      <w:r w:rsidR="000F60E0">
        <w:rPr>
          <w:rFonts w:hAnsi="Times New Roman" w:ascii="Times New Roman"/>
          <w:sz w:val="24"/>
        </w:rPr>
        <w:t>.</w:t>
      </w:r>
    </w:p>
    <w:p w:rsidRDefault="00D91119" w:rsidP="00AB0559" w:rsidR="00D91119">
      <w:pPr>
        <w:pStyle w:val="Bezproreda"/>
        <w:ind w:firstLine="708"/>
        <w:rPr>
          <w:rFonts w:hAnsi="Times New Roman" w:ascii="Times New Roman"/>
          <w:sz w:val="24"/>
        </w:rPr>
      </w:pPr>
    </w:p>
    <w:p w:rsidRDefault="008903C1" w:rsidP="00AB0559" w:rsidR="008903C1">
      <w:pPr>
        <w:pStyle w:val="Bezproreda"/>
        <w:ind w:firstLine="708"/>
        <w:rPr>
          <w:rFonts w:hAnsi="Times New Roman" w:ascii="Times New Roman"/>
          <w:sz w:val="24"/>
        </w:rPr>
      </w:pPr>
    </w:p>
    <w:p w:rsidRDefault="008903C1" w:rsidP="00AB0559" w:rsidR="008903C1">
      <w:pPr>
        <w:pStyle w:val="Bezproreda"/>
        <w:ind w:firstLine="708"/>
        <w:rPr>
          <w:rFonts w:hAnsi="Times New Roman" w:ascii="Times New Roman"/>
          <w:sz w:val="24"/>
        </w:rPr>
      </w:pPr>
    </w:p>
    <w:p w:rsidRDefault="00AB0559" w:rsidP="00AB0559" w:rsidR="00AB0559">
      <w:pPr>
        <w:pStyle w:val="Bezproreda"/>
        <w:rPr>
          <w:rFonts w:hAnsi="Times New Roman" w:ascii="Times New Roman"/>
          <w:sz w:val="24"/>
        </w:rPr>
      </w:pPr>
    </w:p>
    <w:p w:rsidRDefault="000F60E0" w:rsidP="00AB0559" w:rsidR="000F60E0">
      <w:r>
        <w:tab/>
        <w:t>Nakon rasprave o prijavljenim tražbinama stečajni sudac donosi slijedeći</w:t>
      </w:r>
    </w:p>
    <w:p w:rsidRDefault="000F60E0" w:rsidP="00AB0559" w:rsidR="000F60E0"/>
    <w:p w:rsidRDefault="000F60E0" w:rsidP="000F60E0" w:rsidR="000F60E0">
      <w:pPr>
        <w:jc w:val="center"/>
      </w:pPr>
      <w:r>
        <w:t>ZAKLJUČAK</w:t>
      </w:r>
    </w:p>
    <w:p w:rsidRDefault="000F60E0" w:rsidP="000F60E0" w:rsidR="000F60E0">
      <w:pPr>
        <w:jc w:val="center"/>
      </w:pPr>
    </w:p>
    <w:p w:rsidRDefault="000F60E0" w:rsidP="000F60E0" w:rsidR="000F60E0">
      <w:pPr>
        <w:pStyle w:val="Odlomakpopisa"/>
        <w:numPr>
          <w:ilvl w:val="0"/>
          <w:numId w:val="16"/>
        </w:numPr>
      </w:pPr>
      <w:r>
        <w:t>Udjeljuje se vjerovnicima rok od 8 dana da u sudski spis u dva primjerka dostave dokumentaciju koja se odnosi na izmijenjenu prijavu tražbine s današnjeg ročišta u odnosu na prijavljenu tražbinu u predstečajnom postupku, kao i dokumentaciju potrebnu da bi se dužnik dopunski mogao izjasniti o razlozima (ne) osporavanja prijavljenih tražbina vjerovnika, odnosno radi otklanjanja razloga za osporavanje prijavljenih tražbina.</w:t>
      </w:r>
    </w:p>
    <w:p w:rsidRDefault="000F60E0" w:rsidP="000F60E0" w:rsidR="000F60E0">
      <w:pPr>
        <w:pStyle w:val="Odlomakpopisa"/>
        <w:numPr>
          <w:ilvl w:val="0"/>
          <w:numId w:val="16"/>
        </w:numPr>
      </w:pPr>
      <w:r>
        <w:t>Udjeljuje se dužniku daljnji rok od 30 dana za izjašnjenje o izmijenjenim prijavama tražbina vjerovnika s današnjeg ročišta, kao i dokumentaciju koju će vjerovnici dostaviti sudu radi dopunskog izjašnjenja dužnika.</w:t>
      </w:r>
    </w:p>
    <w:p w:rsidRDefault="000F60E0" w:rsidP="000F60E0" w:rsidR="000F60E0">
      <w:pPr>
        <w:pStyle w:val="Odlomakpopisa"/>
        <w:numPr>
          <w:ilvl w:val="0"/>
          <w:numId w:val="16"/>
        </w:numPr>
      </w:pPr>
      <w:r>
        <w:t xml:space="preserve">Nakon toga, a temeljem čl. 46 sud će sastaviti tablicu ispitanih tražbina, te za svaku pojedinu tražbinu unijeti u kojem iznosu je utvrđena, odnosno osporena, uz obveznu naznaku razloga osporavanja. </w:t>
      </w:r>
    </w:p>
    <w:p w:rsidRDefault="000F60E0" w:rsidP="000F60E0" w:rsidR="00AB0559">
      <w:r>
        <w:tab/>
      </w:r>
    </w:p>
    <w:p w:rsidRDefault="00AB0559" w:rsidP="00AB0559" w:rsidR="00AB0559">
      <w:pPr>
        <w:pStyle w:val="Bezproreda"/>
        <w:ind w:firstLine="708"/>
        <w:rPr>
          <w:rFonts w:hAnsi="Times New Roman" w:ascii="Times New Roman"/>
          <w:sz w:val="24"/>
        </w:rPr>
      </w:pPr>
      <w:r>
        <w:rPr>
          <w:rFonts w:hAnsi="Times New Roman" w:ascii="Times New Roman"/>
          <w:sz w:val="24"/>
        </w:rPr>
        <w:t>Prisutni upitani izjavljuju kako nemaju pitanja i primjedbi.</w:t>
      </w:r>
    </w:p>
    <w:p w:rsidRDefault="00AB0559" w:rsidP="00AB0559" w:rsidR="00AB0559">
      <w:pPr>
        <w:pStyle w:val="Bezproreda"/>
        <w:rPr>
          <w:rFonts w:hAnsi="Times New Roman" w:ascii="Times New Roman"/>
          <w:sz w:val="24"/>
        </w:rPr>
      </w:pPr>
    </w:p>
    <w:p w:rsidRDefault="00AB0559" w:rsidP="00AB0559" w:rsidR="00AB0559">
      <w:pPr>
        <w:pStyle w:val="Bezproreda"/>
        <w:ind w:firstLine="708"/>
        <w:rPr>
          <w:rFonts w:hAnsi="Times New Roman" w:ascii="Times New Roman"/>
          <w:sz w:val="24"/>
        </w:rPr>
      </w:pPr>
      <w:r>
        <w:rPr>
          <w:rFonts w:hAnsi="Times New Roman" w:ascii="Times New Roman"/>
          <w:sz w:val="24"/>
        </w:rPr>
        <w:t xml:space="preserve">O daljnjem tijeku postupka vjerovnici će biti obaviješteni putem e-oglasne ploče ovog suda. </w:t>
      </w:r>
    </w:p>
    <w:p w:rsidRDefault="00AB0559" w:rsidP="00AB0559" w:rsidR="00AB0559">
      <w:pPr>
        <w:pStyle w:val="Bezproreda"/>
        <w:rPr>
          <w:rFonts w:hAnsi="Times New Roman" w:ascii="Times New Roman"/>
          <w:sz w:val="24"/>
        </w:rPr>
      </w:pPr>
    </w:p>
    <w:p w:rsidRDefault="00AB0559" w:rsidP="000F60E0" w:rsidR="00AB0559">
      <w:pPr>
        <w:pStyle w:val="Bezproreda"/>
        <w:ind w:firstLine="708"/>
        <w:rPr>
          <w:rFonts w:hAnsi="Times New Roman" w:ascii="Times New Roman"/>
          <w:sz w:val="24"/>
        </w:rPr>
      </w:pPr>
      <w:r>
        <w:rPr>
          <w:rFonts w:hAnsi="Times New Roman" w:ascii="Times New Roman"/>
          <w:sz w:val="24"/>
        </w:rPr>
        <w:t>Dovršeno u 1</w:t>
      </w:r>
      <w:r w:rsidR="00B2563E">
        <w:rPr>
          <w:rFonts w:hAnsi="Times New Roman" w:ascii="Times New Roman"/>
          <w:sz w:val="24"/>
        </w:rPr>
        <w:t>4</w:t>
      </w:r>
      <w:r>
        <w:rPr>
          <w:rFonts w:hAnsi="Times New Roman" w:ascii="Times New Roman"/>
          <w:sz w:val="24"/>
        </w:rPr>
        <w:t>,</w:t>
      </w:r>
      <w:r w:rsidR="000F60E0">
        <w:rPr>
          <w:rFonts w:hAnsi="Times New Roman" w:ascii="Times New Roman"/>
          <w:sz w:val="24"/>
        </w:rPr>
        <w:t>05</w:t>
      </w:r>
      <w:r>
        <w:rPr>
          <w:rFonts w:hAnsi="Times New Roman" w:ascii="Times New Roman"/>
          <w:sz w:val="24"/>
        </w:rPr>
        <w:t xml:space="preserve"> sati.</w:t>
      </w:r>
    </w:p>
    <w:p w:rsidRDefault="00AB0559" w:rsidP="00AB0559" w:rsidR="00AB0559">
      <w:pPr>
        <w:pStyle w:val="Bezproreda"/>
        <w:rPr>
          <w:rFonts w:hAnsi="Times New Roman" w:ascii="Times New Roman"/>
          <w:sz w:val="24"/>
        </w:rPr>
      </w:pPr>
    </w:p>
    <w:p w:rsidRDefault="000F60E0" w:rsidP="00AB0559" w:rsidR="000F60E0">
      <w:pPr>
        <w:pStyle w:val="Bezproreda"/>
        <w:rPr>
          <w:rFonts w:hAnsi="Times New Roman" w:ascii="Times New Roman"/>
          <w:sz w:val="24"/>
        </w:rPr>
      </w:pPr>
    </w:p>
    <w:p w:rsidRDefault="000F60E0" w:rsidP="00AB0559" w:rsidR="000F60E0">
      <w:pPr>
        <w:pStyle w:val="Bezproreda"/>
        <w:rPr>
          <w:rFonts w:hAnsi="Times New Roman" w:ascii="Times New Roman"/>
          <w:sz w:val="24"/>
        </w:rPr>
      </w:pPr>
    </w:p>
    <w:p w:rsidRDefault="00AB0559" w:rsidP="00AB0559" w:rsidR="00AB0559">
      <w:pPr>
        <w:pStyle w:val="Bezproreda"/>
        <w:ind w:firstLine="708" w:left="2832"/>
        <w:rPr>
          <w:rFonts w:hAnsi="Times New Roman" w:ascii="Times New Roman"/>
          <w:sz w:val="24"/>
        </w:rPr>
      </w:pPr>
      <w:r>
        <w:rPr>
          <w:rFonts w:hAnsi="Times New Roman" w:ascii="Times New Roman"/>
          <w:sz w:val="24"/>
        </w:rPr>
        <w:t>sudac</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predstečajni povjerenik</w:t>
      </w:r>
    </w:p>
    <w:p w:rsidRDefault="00AB0559" w:rsidP="00AB0559" w:rsidR="00AB0559">
      <w:pPr>
        <w:pStyle w:val="Bezproreda"/>
        <w:ind w:firstLine="708" w:left="2832"/>
        <w:rPr>
          <w:rFonts w:hAnsi="Times New Roman" w:ascii="Times New Roman"/>
          <w:sz w:val="24"/>
        </w:rPr>
      </w:pPr>
    </w:p>
    <w:p w:rsidRDefault="00AB0559" w:rsidP="00AB0559" w:rsidR="00AB0559">
      <w:pPr>
        <w:pStyle w:val="Bezproreda"/>
        <w:ind w:firstLine="708" w:left="2832"/>
        <w:rPr>
          <w:rFonts w:hAnsi="Times New Roman" w:ascii="Times New Roman"/>
          <w:sz w:val="24"/>
        </w:rPr>
      </w:pPr>
    </w:p>
    <w:p w:rsidRDefault="00AB0559" w:rsidP="00AB0559" w:rsidR="00AB0559">
      <w:pPr>
        <w:pStyle w:val="Bezproreda"/>
        <w:ind w:firstLine="708" w:left="2832"/>
        <w:rPr>
          <w:rFonts w:hAnsi="Times New Roman" w:ascii="Times New Roman"/>
          <w:sz w:val="24"/>
        </w:rPr>
      </w:pPr>
    </w:p>
    <w:p w:rsidRDefault="00AB0559" w:rsidP="00AB0559" w:rsidR="00AB0559">
      <w:pPr>
        <w:pStyle w:val="Bezproreda"/>
        <w:ind w:left="3540"/>
        <w:rPr>
          <w:rFonts w:hAnsi="Times New Roman" w:ascii="Times New Roman"/>
          <w:sz w:val="24"/>
        </w:rPr>
      </w:pPr>
      <w:r>
        <w:rPr>
          <w:rFonts w:hAnsi="Times New Roman" w:ascii="Times New Roman"/>
          <w:sz w:val="24"/>
        </w:rPr>
        <w:t>zapisničar</w:t>
      </w:r>
      <w:r>
        <w:rPr>
          <w:rFonts w:hAnsi="Times New Roman" w:ascii="Times New Roman"/>
          <w:sz w:val="24"/>
        </w:rPr>
        <w:tab/>
      </w:r>
      <w:r>
        <w:rPr>
          <w:rFonts w:hAnsi="Times New Roman" w:ascii="Times New Roman"/>
          <w:sz w:val="24"/>
        </w:rPr>
        <w:tab/>
      </w:r>
      <w:r>
        <w:rPr>
          <w:rFonts w:hAnsi="Times New Roman" w:ascii="Times New Roman"/>
          <w:sz w:val="24"/>
        </w:rPr>
        <w:tab/>
        <w:t xml:space="preserve">dužnik </w:t>
      </w:r>
    </w:p>
    <w:p w:rsidRDefault="00AB0559" w:rsidP="00AB0559" w:rsidR="00AB0559">
      <w:pPr>
        <w:pStyle w:val="Bezproreda"/>
        <w:rPr>
          <w:rFonts w:hAnsi="Times New Roman" w:ascii="Times New Roman"/>
          <w:sz w:val="24"/>
        </w:rPr>
      </w:pPr>
    </w:p>
    <w:p w:rsidRDefault="00AB0559" w:rsidP="00AB0559" w:rsidR="00AB0559">
      <w:pPr>
        <w:pStyle w:val="Bezproreda"/>
        <w:rPr>
          <w:rFonts w:hAnsi="Times New Roman" w:ascii="Times New Roman"/>
          <w:sz w:val="24"/>
        </w:rPr>
      </w:pPr>
    </w:p>
    <w:p w:rsidRDefault="00596225" w:rsidP="00596225" w:rsidR="00AB0559">
      <w:pPr>
        <w:pStyle w:val="Bezproreda"/>
        <w:ind w:firstLine="708" w:left="3540"/>
        <w:jc w:val="center"/>
        <w:rPr>
          <w:rFonts w:hAnsi="Times New Roman" w:ascii="Times New Roman"/>
          <w:sz w:val="24"/>
        </w:rPr>
      </w:pPr>
      <w:r>
        <w:rPr>
          <w:rFonts w:hAnsi="Times New Roman" w:ascii="Times New Roman"/>
          <w:sz w:val="24"/>
        </w:rPr>
        <w:t>vjerovnici</w:t>
      </w:r>
    </w:p>
    <w:p w:rsidRDefault="00AB0559" w:rsidP="00AB0559" w:rsidR="00AB0559">
      <w:pPr>
        <w:pStyle w:val="Bezproreda"/>
        <w:jc w:val="right"/>
        <w:rPr>
          <w:rFonts w:hAnsi="Times New Roman" w:ascii="Times New Roman"/>
          <w:sz w:val="24"/>
        </w:rPr>
      </w:pPr>
    </w:p>
    <w:p w:rsidRDefault="00AB0559" w:rsidP="00AB0559" w:rsidR="00AB0559">
      <w:pPr>
        <w:pStyle w:val="Bezproreda"/>
        <w:jc w:val="right"/>
        <w:rPr>
          <w:rFonts w:hAnsi="Times New Roman" w:ascii="Times New Roman"/>
          <w:sz w:val="24"/>
        </w:rPr>
      </w:pPr>
    </w:p>
    <w:p w:rsidRDefault="00AB0559" w:rsidP="00AB0559" w:rsidR="00AB0559">
      <w:pPr>
        <w:pStyle w:val="Bezproreda"/>
        <w:jc w:val="center"/>
        <w:rPr>
          <w:rFonts w:hAnsi="Times New Roman" w:ascii="Times New Roman"/>
          <w:sz w:val="24"/>
        </w:rPr>
      </w:pPr>
    </w:p>
    <w:p w:rsidRDefault="00AB0559" w:rsidP="00AB0559" w:rsidR="00AB0559">
      <w:pPr>
        <w:pStyle w:val="Bezproreda"/>
        <w:jc w:val="right"/>
        <w:rPr>
          <w:rFonts w:hAnsi="Times New Roman" w:ascii="Times New Roman"/>
          <w:sz w:val="24"/>
        </w:rPr>
      </w:pPr>
    </w:p>
    <w:p w:rsidRDefault="00AB0559" w:rsidP="00AB0559" w:rsidR="00AB0559">
      <w:pPr>
        <w:pStyle w:val="Bezproreda"/>
        <w:rPr>
          <w:rFonts w:hAnsi="Times New Roman" w:ascii="Times New Roman"/>
          <w:sz w:val="24"/>
        </w:rPr>
      </w:pPr>
    </w:p>
    <w:p w:rsidRDefault="00AB0559" w:rsidP="00AB0559" w:rsidR="00AB0559">
      <w:pPr>
        <w:pStyle w:val="Bezproreda"/>
        <w:rPr>
          <w:rFonts w:hAnsi="Times New Roman" w:ascii="Times New Roman"/>
          <w:sz w:val="24"/>
        </w:rPr>
      </w:pPr>
    </w:p>
    <w:p w:rsidRDefault="00AB0559" w:rsidP="00AB0559" w:rsidR="00AB0559">
      <w:pPr>
        <w:pStyle w:val="Bezproreda"/>
        <w:rPr>
          <w:rFonts w:hAnsi="Times New Roman" w:ascii="Times New Roman"/>
          <w:sz w:val="24"/>
        </w:rPr>
      </w:pPr>
    </w:p>
    <w:p w:rsidRDefault="00AB0559" w:rsidP="00AB0559" w:rsidR="00AB0559"/>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F468E"/>
    <w:multiLevelType w:val="hybridMultilevel"/>
    <w:tmpl w:val="D04ECE7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0C99729F"/>
    <w:multiLevelType w:val="hybridMultilevel"/>
    <w:tmpl w:val="D04ECE7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120B589E"/>
    <w:multiLevelType w:val="hybridMultilevel"/>
    <w:tmpl w:val="D04ECE7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40A9527C"/>
    <w:multiLevelType w:val="hybridMultilevel"/>
    <w:tmpl w:val="D04ECE7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45033800"/>
    <w:multiLevelType w:val="hybridMultilevel"/>
    <w:tmpl w:val="D04ECE7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B9E294B"/>
    <w:multiLevelType w:val="hybridMultilevel"/>
    <w:tmpl w:val="D04ECE7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4F890AD9"/>
    <w:multiLevelType w:val="hybridMultilevel"/>
    <w:tmpl w:val="D04ECE7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552E0C97"/>
    <w:multiLevelType w:val="hybridMultilevel"/>
    <w:tmpl w:val="D04ECE7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55B005E8"/>
    <w:multiLevelType w:val="hybridMultilevel"/>
    <w:tmpl w:val="D04ECE7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55F56A09"/>
    <w:multiLevelType w:val="hybridMultilevel"/>
    <w:tmpl w:val="D04ECE7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587301E4"/>
    <w:multiLevelType w:val="hybridMultilevel"/>
    <w:tmpl w:val="D04ECE7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6F833EB8"/>
    <w:multiLevelType w:val="hybridMultilevel"/>
    <w:tmpl w:val="D04ECE7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70C32FBC"/>
    <w:multiLevelType w:val="hybridMultilevel"/>
    <w:tmpl w:val="D4A2D4F2"/>
    <w:lvl w:tplc="D25E208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45A015D"/>
    <w:multiLevelType w:val="hybridMultilevel"/>
    <w:tmpl w:val="CD0E3F8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7B703AC"/>
    <w:multiLevelType w:val="hybridMultilevel"/>
    <w:tmpl w:val="D04ECE7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8"/>
  </w:num>
  <w:num w:numId="4">
    <w:abstractNumId w:val="5"/>
  </w:num>
  <w:num w:numId="5">
    <w:abstractNumId w:val="0"/>
  </w:num>
  <w:num w:numId="6">
    <w:abstractNumId w:val="4"/>
  </w:num>
  <w:num w:numId="7">
    <w:abstractNumId w:val="2"/>
  </w:num>
  <w:num w:numId="8">
    <w:abstractNumId w:val="3"/>
  </w:num>
  <w:num w:numId="9">
    <w:abstractNumId w:val="10"/>
  </w:num>
  <w:num w:numId="10">
    <w:abstractNumId w:val="11"/>
  </w:num>
  <w:num w:numId="11">
    <w:abstractNumId w:val="7"/>
  </w:num>
  <w:num w:numId="12">
    <w:abstractNumId w:val="6"/>
  </w:num>
  <w:num w:numId="13">
    <w:abstractNumId w:val="14"/>
  </w:num>
  <w:num w:numId="14">
    <w:abstractNumId w:val="9"/>
  </w:num>
  <w:num w:numId="15">
    <w:abstractNumId w:val="12"/>
  </w:num>
  <w:num w:numId="16">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0559"/>
    <w:rsid w:val="00051CE0"/>
    <w:rsid w:val="00086E26"/>
    <w:rsid w:val="0009042D"/>
    <w:rsid w:val="000B1E87"/>
    <w:rsid w:val="000E2E36"/>
    <w:rsid w:val="000F60E0"/>
    <w:rsid w:val="001000E8"/>
    <w:rsid w:val="00113B32"/>
    <w:rsid w:val="001318AE"/>
    <w:rsid w:val="00134CC0"/>
    <w:rsid w:val="00142305"/>
    <w:rsid w:val="00171AFF"/>
    <w:rsid w:val="00177BC5"/>
    <w:rsid w:val="001E5A1E"/>
    <w:rsid w:val="001F327C"/>
    <w:rsid w:val="0021055B"/>
    <w:rsid w:val="00213727"/>
    <w:rsid w:val="002154E3"/>
    <w:rsid w:val="002217A8"/>
    <w:rsid w:val="002217E9"/>
    <w:rsid w:val="0023000A"/>
    <w:rsid w:val="0028333B"/>
    <w:rsid w:val="002C11AF"/>
    <w:rsid w:val="002C26F0"/>
    <w:rsid w:val="002C5B42"/>
    <w:rsid w:val="002C6B0B"/>
    <w:rsid w:val="002E36E8"/>
    <w:rsid w:val="003124C3"/>
    <w:rsid w:val="003320E5"/>
    <w:rsid w:val="00371166"/>
    <w:rsid w:val="0038010E"/>
    <w:rsid w:val="003F387E"/>
    <w:rsid w:val="004178B3"/>
    <w:rsid w:val="004307EB"/>
    <w:rsid w:val="00446A06"/>
    <w:rsid w:val="004801F7"/>
    <w:rsid w:val="0049710F"/>
    <w:rsid w:val="004B4E14"/>
    <w:rsid w:val="004C4AFA"/>
    <w:rsid w:val="004E0C44"/>
    <w:rsid w:val="004F039D"/>
    <w:rsid w:val="00531848"/>
    <w:rsid w:val="00557EED"/>
    <w:rsid w:val="00563E89"/>
    <w:rsid w:val="00584D9C"/>
    <w:rsid w:val="00596225"/>
    <w:rsid w:val="005B1B24"/>
    <w:rsid w:val="005E26EB"/>
    <w:rsid w:val="005F0EFF"/>
    <w:rsid w:val="006023C0"/>
    <w:rsid w:val="00611551"/>
    <w:rsid w:val="006169B6"/>
    <w:rsid w:val="006514D7"/>
    <w:rsid w:val="00682A29"/>
    <w:rsid w:val="006E7120"/>
    <w:rsid w:val="007038EA"/>
    <w:rsid w:val="00723BB4"/>
    <w:rsid w:val="0072622B"/>
    <w:rsid w:val="007328BE"/>
    <w:rsid w:val="00764D3D"/>
    <w:rsid w:val="007A080C"/>
    <w:rsid w:val="007B597E"/>
    <w:rsid w:val="007C1D2D"/>
    <w:rsid w:val="007E5783"/>
    <w:rsid w:val="007F1D1D"/>
    <w:rsid w:val="007F3048"/>
    <w:rsid w:val="007F7F27"/>
    <w:rsid w:val="008105C1"/>
    <w:rsid w:val="00815E94"/>
    <w:rsid w:val="00824C00"/>
    <w:rsid w:val="00867D16"/>
    <w:rsid w:val="00883EF4"/>
    <w:rsid w:val="008903C1"/>
    <w:rsid w:val="00957A4F"/>
    <w:rsid w:val="00970BC0"/>
    <w:rsid w:val="009A5179"/>
    <w:rsid w:val="009C59DB"/>
    <w:rsid w:val="009F52C3"/>
    <w:rsid w:val="00A05EC3"/>
    <w:rsid w:val="00A15A7B"/>
    <w:rsid w:val="00A1616A"/>
    <w:rsid w:val="00A319ED"/>
    <w:rsid w:val="00A32AED"/>
    <w:rsid w:val="00A714CA"/>
    <w:rsid w:val="00AB0559"/>
    <w:rsid w:val="00AB4CCF"/>
    <w:rsid w:val="00AC6949"/>
    <w:rsid w:val="00AD7E1F"/>
    <w:rsid w:val="00AE41A9"/>
    <w:rsid w:val="00AE4221"/>
    <w:rsid w:val="00B2563E"/>
    <w:rsid w:val="00B445F7"/>
    <w:rsid w:val="00BC6570"/>
    <w:rsid w:val="00BD51B8"/>
    <w:rsid w:val="00C002FA"/>
    <w:rsid w:val="00C272CD"/>
    <w:rsid w:val="00C31906"/>
    <w:rsid w:val="00C66EEE"/>
    <w:rsid w:val="00C7620A"/>
    <w:rsid w:val="00C95D95"/>
    <w:rsid w:val="00CB0DDF"/>
    <w:rsid w:val="00CE5AC6"/>
    <w:rsid w:val="00D01A19"/>
    <w:rsid w:val="00D34108"/>
    <w:rsid w:val="00D421A9"/>
    <w:rsid w:val="00D56B63"/>
    <w:rsid w:val="00D759EA"/>
    <w:rsid w:val="00D84F21"/>
    <w:rsid w:val="00D91119"/>
    <w:rsid w:val="00D96F28"/>
    <w:rsid w:val="00DD7971"/>
    <w:rsid w:val="00DD7DEF"/>
    <w:rsid w:val="00DF3560"/>
    <w:rsid w:val="00E17871"/>
    <w:rsid w:val="00E2210D"/>
    <w:rsid w:val="00EB2774"/>
    <w:rsid w:val="00ED42B2"/>
    <w:rsid w:val="00EE1B26"/>
    <w:rsid w:val="00F4358F"/>
    <w:rsid w:val="00F477DF"/>
    <w:rsid w:val="00F53219"/>
    <w:rsid w:val="00FD328C"/>
    <w:rsid w:val="00FF0976"/>
    <w:rsid w:val="00FF30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B0559"/>
    <w:pPr>
      <w:jc w:val="both"/>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AB0559"/>
    <w:pPr>
      <w:jc w:val="both"/>
    </w:pPr>
    <w:rPr>
      <w:rFonts w:eastAsia="Calibri" w:hAnsi="Calibri" w:ascii="Calibri"/>
      <w:sz w:val="22"/>
    </w:rPr>
  </w:style>
  <w:style w:styleId="Odlomakpopisa" w:type="paragraph">
    <w:name w:val="List Paragraph"/>
    <w:basedOn w:val="Normal"/>
    <w:uiPriority w:val="34"/>
    <w:qFormat/>
    <w:rsid w:val="00AB0559"/>
    <w:pPr>
      <w:ind w:left="720"/>
      <w:contextualSpacing/>
    </w:pPr>
  </w:style>
  <w:style w:styleId="Tekstrezerviranogmjesta" w:type="character">
    <w:name w:val="Placeholder Text"/>
    <w:basedOn w:val="Zadanifontodlomka"/>
    <w:uiPriority w:val="99"/>
    <w:semiHidden/>
    <w:rsid w:val="00DD7971"/>
    <w:rPr>
      <w:color w:val="808080"/>
      <w:bdr w:space="0" w:sz="0" w:color="auto" w:val="none"/>
      <w:shd w:fill="auto" w:color="auto" w:val="clear"/>
    </w:rPr>
  </w:style>
  <w:style w:customStyle="true" w:styleId="eSPISCCParagraphDefaultFont" w:type="character">
    <w:name w:val="eSPIS_CC_Paragraph Default Font"/>
    <w:basedOn w:val="Zadanifontodlomka"/>
    <w:rsid w:val="00DD79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7971"/>
    <w:rPr>
      <w:bdr w:space="0" w:sz="0" w:color="auto" w:val="none"/>
      <w:shd w:fill="FFFFCC" w:color="auto" w:val="clear"/>
      <w:lang w:val="hr-HR"/>
    </w:rPr>
  </w:style>
  <w:style w:customStyle="true" w:styleId="PozadinaSvijetloCrvena" w:type="character">
    <w:name w:val="Pozadina_SvijetloCrvena"/>
    <w:basedOn w:val="eSPISCCParagraphDefaultFont"/>
    <w:rsid w:val="00DD79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79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B0559"/>
    <w:pPr>
      <w:jc w:val="both"/>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AB0559"/>
    <w:pPr>
      <w:jc w:val="both"/>
    </w:pPr>
    <w:rPr>
      <w:rFonts w:ascii="Calibri" w:eastAsia="Calibri" w:hAnsi="Calibri"/>
      <w:sz w:val="22"/>
    </w:rPr>
  </w:style>
  <w:style w:styleId="Odlomakpopisa" w:type="paragraph">
    <w:name w:val="List Paragraph"/>
    <w:basedOn w:val="Normal"/>
    <w:uiPriority w:val="34"/>
    <w:qFormat/>
    <w:rsid w:val="00AB0559"/>
    <w:pPr>
      <w:ind w:left="720"/>
      <w:contextualSpacing/>
    </w:pPr>
  </w:style>
  <w:style w:styleId="Tekstrezerviranogmjesta" w:type="character">
    <w:name w:val="Placeholder Text"/>
    <w:basedOn w:val="Zadanifontodlomka"/>
    <w:uiPriority w:val="99"/>
    <w:semiHidden/>
    <w:rsid w:val="00DD7971"/>
    <w:rPr>
      <w:color w:val="808080"/>
      <w:bdr w:color="auto" w:space="0" w:sz="0" w:val="none"/>
      <w:shd w:color="auto" w:fill="auto" w:val="clear"/>
    </w:rPr>
  </w:style>
  <w:style w:customStyle="1" w:styleId="eSPISCCParagraphDefaultFont" w:type="character">
    <w:name w:val="eSPIS_CC_Paragraph Default Font"/>
    <w:basedOn w:val="Zadanifontodlomka"/>
    <w:rsid w:val="00DD79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7971"/>
    <w:rPr>
      <w:bdr w:color="auto" w:space="0" w:sz="0" w:val="none"/>
      <w:shd w:color="auto" w:fill="FFFFCC" w:val="clear"/>
      <w:lang w:val="hr-HR"/>
    </w:rPr>
  </w:style>
  <w:style w:customStyle="1" w:styleId="PozadinaSvijetloCrvena" w:type="character">
    <w:name w:val="Pozadina_SvijetloCrvena"/>
    <w:basedOn w:val="eSPISCCParagraphDefaultFont"/>
    <w:rsid w:val="00DD79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79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29649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30. lipnja 2017.</izvorni_sadrzaj>
    <derivirana_varijabla naziv="DomainObject.PlaniraniZavrsetakDatum_1">30. lipnja 2017.</derivirana_varijabla>
  </DomainObject.PlaniraniZavrsetakDatum>
  <DomainObject.PlaniraniPocetakDatum>
    <izvorni_sadrzaj>30. lipnja 2017.</izvorni_sadrzaj>
    <derivirana_varijabla naziv="DomainObject.PlaniraniPocetakDatum_1">30. lipnja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22</izvorni_sadrzaj>
    <derivirana_varijabla naziv="DomainObject.Zapisnik.BrojStranica_1">22</derivirana_varijabla>
  </DomainObject.Zapisnik.BrojStranica>
  <DomainObject.Zapisnik.DatumKreiranja>
    <izvorni_sadrzaj>30. lipnja 2017.</izvorni_sadrzaj>
    <derivirana_varijabla naziv="DomainObject.Zapisnik.DatumKreiranja_1">30. lipnja 2017.</derivirana_varijabla>
  </DomainObject.Zapisnik.DatumKreiranja>
  <DomainObject.Zapisnik.ImovinskaKorist>
    <izvorni_sadrzaj/>
    <derivirana_varijabla naziv="DomainObject.Zapisnik.ImovinskaKorist_1"/>
  </DomainObject.Zapisnik.ImovinskaKorist>
  <DomainObject.Zapisnik.Oznaka>
    <izvorni_sadrzaj>St-503/2017-11</izvorni_sadrzaj>
    <derivirana_varijabla naziv="DomainObject.Zapisnik.Oznaka_1">St-503/2017-11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izvorni_sadrzaj>
    <derivirana_varijabla naziv="DomainObject.Predmet.Broj_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2017.</izvorni_sadrzaj>
    <derivirana_varijabla naziv="DomainObject.Predmet.DatumOsnivanja_1">18.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St-503/2017</izvorni_sadrzaj>
    <derivirana_varijabla naziv="DomainObject.Predmet.OznakaBroj_1">St-503/2017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EUROPSKI OBALNI AVIOPRIJEVOZNIK društvo s ograničenom odgovornošću za promet i usluge</izvorni_sadrzaj>
    <derivirana_varijabla naziv="DomainObject.Predmet.StrankaFormated_1">  EUROPSKI OBALNI AVIOPRIJEVOZNIK društvo s ograničenom odgovornošću za promet i usluge</derivirana_varijabla>
  </DomainObject.Predmet.StrankaFormated>
  <DomainObject.Predmet.StrankaFormatedOIB>
    <izvorni_sadrzaj>  EUROPSKI OBALNI AVIOPRIJEVOZNIK društvo s ograničenom odgovornošću za promet i usluge, OIB 24689759592</izvorni_sadrzaj>
    <derivirana_varijabla naziv="DomainObject.Predmet.StrankaFormatedOIB_1">  EUROPSKI OBALNI AVIOPRIJEVOZNIK društvo s ograničenom odgovornošću za promet i usluge, OIB 24689759592</derivirana_varijabla>
  </DomainObject.Predmet.StrankaFormatedOIB>
  <DomainObject.Predmet.StrankaFormatedWithAdress>
    <izvorni_sadrzaj> EUROPSKI OBALNI AVIOPRIJEVOZNIK društvo s ograničenom odgovornošću za promet i usluge, Put Divulja 7, 21217 Kaštel Štafilić</izvorni_sadrzaj>
    <derivirana_varijabla naziv="DomainObject.Predmet.StrankaFormatedWithAdress_1"> EUROPSKI OBALNI AVIOPRIJEVOZNIK društvo s ograničenom odgovornošću za promet i usluge, Put Divulja 7, 21217 Kaštel Štafilić</derivirana_varijabla>
  </DomainObject.Predmet.StrankaFormatedWithAdress>
  <DomainObject.Predmet.StrankaFormatedWithAdressOIB>
    <izvorni_sadrzaj> EUROPSKI OBALNI AVIOPRIJEVOZNIK društvo s ograničenom odgovornošću za promet i usluge, OIB 24689759592, Put Divulja 7, 21217 Kaštel Štafilić</izvorni_sadrzaj>
    <derivirana_varijabla naziv="DomainObject.Predmet.StrankaFormatedWithAdressOIB_1"> EUROPSKI OBALNI AVIOPRIJEVOZNIK društvo s ograničenom odgovornošću za promet i usluge, OIB 24689759592, Put Divulja 7, 21217 Kaštel Štafilić</derivirana_varijabla>
  </DomainObject.Predmet.StrankaFormatedWithAdressOIB>
  <DomainObject.Predmet.StrankaWithAdress>
    <izvorni_sadrzaj>EUROPSKI OBALNI AVIOPRIJEVOZNIK društvo s ograničenom odgovornošću za promet i usluge Put Divulja 7,21217 Kaštel Štafilić</izvorni_sadrzaj>
    <derivirana_varijabla naziv="DomainObject.Predmet.StrankaWithAdress_1">EUROPSKI OBALNI AVIOPRIJEVOZNIK društvo s ograničenom odgovornošću za promet i usluge Put Divulja 7,21217 Kaštel Štafilić</derivirana_varijabla>
  </DomainObject.Predmet.StrankaWithAdress>
  <DomainObject.Predmet.StrankaWithAdressOIB>
    <izvorni_sadrzaj>EUROPSKI OBALNI AVIOPRIJEVOZNIK društvo s ograničenom odgovornošću za promet i usluge, OIB 24689759592, Put Divulja 7,21217 Kaštel Štafilić</izvorni_sadrzaj>
    <derivirana_varijabla naziv="DomainObject.Predmet.StrankaWithAdressOIB_1">EUROPSKI OBALNI AVIOPRIJEVOZNIK društvo s ograničenom odgovornošću za promet i usluge, OIB 24689759592, Put Divulja 7,21217 Kaštel Štafilić</derivirana_varijabla>
  </DomainObject.Predmet.StrankaWithAdressOIB>
  <DomainObject.Predmet.StrankaNazivFormated>
    <izvorni_sadrzaj>EUROPSKI OBALNI AVIOPRIJEVOZNIK društvo s ograničenom odgovornošću za promet i usluge</izvorni_sadrzaj>
    <derivirana_varijabla naziv="DomainObject.Predmet.StrankaNazivFormated_1">EUROPSKI OBALNI AVIOPRIJEVOZNIK društvo s ograničenom odgovornošću za promet i usluge</derivirana_varijabla>
  </DomainObject.Predmet.StrankaNazivFormated>
  <DomainObject.Predmet.StrankaNazivFormatedOIB>
    <izvorni_sadrzaj>EUROPSKI OBALNI AVIOPRIJEVOZNIK društvo s ograničenom odgovornošću za promet i usluge, OIB 24689759592</izvorni_sadrzaj>
    <derivirana_varijabla naziv="DomainObject.Predmet.StrankaNazivFormatedOIB_1">EUROPSKI OBALNI AVIOPRIJEVOZNIK društvo s ograničenom odgovornošću za promet i usluge, OIB 24689759592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EUROPSKI OBALNI AVIOPRIJEVOZNIK društvo s ograničenom odgovornošću za promet i usluge</item>
    </izvorni_sadrzaj>
    <derivirana_varijabla naziv="DomainObject.Predmet.StrankaListFormated_1">
      <item>EUROPSKI OBALNI AVIOPRIJEVOZNIK društvo s ograničenom odgovornošću za promet i usluge</item>
    </derivirana_varijabla>
  </DomainObject.Predmet.StrankaListFormated>
  <DomainObject.Predmet.StrankaListFormatedOIB>
    <izvorni_sadrzaj>
      <item>EUROPSKI OBALNI AVIOPRIJEVOZNIK društvo s ograničenom odgovornošću za promet i usluge, OIB 24689759592</item>
    </izvorni_sadrzaj>
    <derivirana_varijabla naziv="DomainObject.Predmet.StrankaListFormatedOIB_1">
      <item>EUROPSKI OBALNI AVIOPRIJEVOZNIK društvo s ograničenom odgovornošću za promet i usluge, OIB 24689759592</item>
    </derivirana_varijabla>
  </DomainObject.Predmet.StrankaListFormatedOIB>
  <DomainObject.Predmet.StrankaListFormatedWithAdress>
    <izvorni_sadrzaj>
      <item>EUROPSKI OBALNI AVIOPRIJEVOZNIK društvo s ograničenom odgovornošću za promet i usluge, Put Divulja 7, 21217 Kaštel Štafilić</item>
    </izvorni_sadrzaj>
    <derivirana_varijabla naziv="DomainObject.Predmet.StrankaListFormatedWithAdress_1">
      <item>EUROPSKI OBALNI AVIOPRIJEVOZNIK društvo s ograničenom odgovornošću za promet i usluge, Put Divulja 7, 21217 Kaštel Štafilić</item>
    </derivirana_varijabla>
  </DomainObject.Predmet.StrankaListFormatedWithAdress>
  <DomainObject.Predmet.StrankaListFormatedWithAdressOIB>
    <izvorni_sadrzaj>
      <item>EUROPSKI OBALNI AVIOPRIJEVOZNIK društvo s ograničenom odgovornošću za promet i usluge, OIB 24689759592, Put Divulja 7, 21217 Kaštel Štafilić</item>
    </izvorni_sadrzaj>
    <derivirana_varijabla naziv="DomainObject.Predmet.StrankaListFormatedWithAdressOIB_1">
      <item>EUROPSKI OBALNI AVIOPRIJEVOZNIK društvo s ograničenom odgovornošću za promet i usluge, OIB 24689759592, Put Divulja 7, 21217 Kaštel Štafilić</item>
    </derivirana_varijabla>
  </DomainObject.Predmet.StrankaListFormatedWithAdressOIB>
  <DomainObject.Predmet.StrankaListNazivFormated>
    <izvorni_sadrzaj>
      <item>EUROPSKI OBALNI AVIOPRIJEVOZNIK društvo s ograničenom odgovornošću za promet i usluge</item>
    </izvorni_sadrzaj>
    <derivirana_varijabla naziv="DomainObject.Predmet.StrankaListNazivFormated_1">
      <item>EUROPSKI OBALNI AVIOPRIJEVOZNIK društvo s ograničenom odgovornošću za promet i usluge</item>
    </derivirana_varijabla>
  </DomainObject.Predmet.StrankaListNazivFormated>
  <DomainObject.Predmet.StrankaListNazivFormatedOIB>
    <izvorni_sadrzaj>
      <item>EUROPSKI OBALNI AVIOPRIJEVOZNIK društvo s ograničenom odgovornošću za promet i usluge, OIB 24689759592</item>
    </izvorni_sadrzaj>
    <derivirana_varijabla naziv="DomainObject.Predmet.StrankaListNazivFormatedOIB_1">
      <item>EUROPSKI OBALNI AVIOPRIJEVOZNIK društvo s ograničenom odgovornošću za promet i usluge, OIB 24689759592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Vlaho Monković</item>
    </izvorni_sadrzaj>
    <derivirana_varijabla naziv="DomainObject.Predmet.OstaliListFormated_1">
      <item>Vlaho Monković</item>
    </derivirana_varijabla>
  </DomainObject.Predmet.OstaliListFormated>
  <DomainObject.Predmet.OstaliListFormatedOIB>
    <izvorni_sadrzaj>
      <item>Vlaho Monković, OIB 72627093549</item>
    </izvorni_sadrzaj>
    <derivirana_varijabla naziv="DomainObject.Predmet.OstaliListFormatedOIB_1">
      <item>Vlaho Monković, OIB 72627093549</item>
    </derivirana_varijabla>
  </DomainObject.Predmet.OstaliListFormatedOIB>
  <DomainObject.Predmet.OstaliListFormatedWithAdress>
    <izvorni_sadrzaj>
      <item>Vlaho Monković, Ulica Vlahe Paljetka 12, 20210 Cavtat</item>
    </izvorni_sadrzaj>
    <derivirana_varijabla naziv="DomainObject.Predmet.OstaliListFormatedWithAdress_1">
      <item>Vlaho Monković, Ulica Vlahe Paljetka 12, 20210 Cavtat</item>
    </derivirana_varijabla>
  </DomainObject.Predmet.OstaliListFormatedWithAdress>
  <DomainObject.Predmet.OstaliListFormatedWithAdressOIB>
    <izvorni_sadrzaj>
      <item>Vlaho Monković, OIB 72627093549, Ulica Vlahe Paljetka 12, 20210 Cavtat</item>
    </izvorni_sadrzaj>
    <derivirana_varijabla naziv="DomainObject.Predmet.OstaliListFormatedWithAdressOIB_1">
      <item>Vlaho Monković, OIB 72627093549, Ulica Vlahe Paljetka 12, 20210 Cavtat</item>
    </derivirana_varijabla>
  </DomainObject.Predmet.OstaliListFormatedWithAdressOIB>
  <DomainObject.Predmet.OstaliListNazivFormated>
    <izvorni_sadrzaj>
      <item>Vlaho Monković</item>
    </izvorni_sadrzaj>
    <derivirana_varijabla naziv="DomainObject.Predmet.OstaliListNazivFormated_1">
      <item>Vlaho Monković</item>
    </derivirana_varijabla>
  </DomainObject.Predmet.OstaliListNazivFormated>
  <DomainObject.Predmet.OstaliListNazivFormatedOIB>
    <izvorni_sadrzaj>
      <item>Vlaho Monković, OIB 72627093549</item>
    </izvorni_sadrzaj>
    <derivirana_varijabla naziv="DomainObject.Predmet.OstaliListNazivFormatedOIB_1">
      <item>Vlaho Monković, OIB 72627093549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2017.</izvorni_sadrzaj>
    <derivirana_varijabla naziv="DomainObject.Datum_1">30. lipnja 2017.</derivirana_varijabla>
  </DomainObject.Datum>
  <DomainObject.PoslovniBrojDokumenta>
    <izvorni_sadrzaj>St-503/2017-11</izvorni_sadrzaj>
    <derivirana_varijabla naziv="DomainObject.PoslovniBrojDokumenta_1">St-503/2017-11</derivirana_varijabla>
  </DomainObject.PoslovniBrojDokumenta>
  <DomainObject.Predmet.StrankaIDrugi>
    <izvorni_sadrzaj>EUROPSKI OBALNI AVIOPRIJEVOZNIK društvo s ograničenom odgovornošću za promet i usluge</izvorni_sadrzaj>
    <derivirana_varijabla naziv="DomainObject.Predmet.StrankaIDrugi_1">EUROPSKI OBALNI AVIOPRIJEVOZNIK društvo s ograničenom odgovornošću za promet i usluge</derivirana_varijabla>
  </DomainObject.Predmet.StrankaIDrugi>
  <DomainObject.Predmet.ProtustrankaIDrugi>
    <izvorni_sadrzaj/>
    <derivirana_varijabla naziv="DomainObject.Predmet.ProtustrankaIDrugi_1"/>
  </DomainObject.Predmet.ProtustrankaIDrugi>
  <DomainObject.Predmet.StrankaIDrugiAdressOIB>
    <izvorni_sadrzaj>EUROPSKI OBALNI AVIOPRIJEVOZNIK društvo s ograničenom odgovornošću za promet i usluge, OIB 24689759592, Put Divulja 7, 21217 Kaštel Štafilić</izvorni_sadrzaj>
    <derivirana_varijabla naziv="DomainObject.Predmet.StrankaIDrugiAdressOIB_1">EUROPSKI OBALNI AVIOPRIJEVOZNIK društvo s ograničenom odgovornošću za promet i usluge, OIB 24689759592, Put Divulja 7, 21217 Kaštel Štafilić</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EUROPSKI OBALNI AVIOPRIJEVOZNIK društvo s ograničenom odgovornošću za promet i usluge</item>
      <item>Vlaho Monković</item>
    </izvorni_sadrzaj>
    <derivirana_varijabla naziv="DomainObject.Predmet.SudioniciListNaziv_1">
      <item>EUROPSKI OBALNI AVIOPRIJEVOZNIK društvo s ograničenom odgovornošću za promet i usluge</item>
      <item>Vlaho Monković</item>
    </derivirana_varijabla>
  </DomainObject.Predmet.SudioniciListNaziv>
  <DomainObject.Predmet.SudioniciListAdressOIB>
    <izvorni_sadrzaj>
      <item>EUROPSKI OBALNI AVIOPRIJEVOZNIK društvo s ograničenom odgovornošću za promet i usluge, OIB 24689759592, Put Divulja 7,21217 Kaštel Štafilić</item>
      <item>Vlaho Monković, OIB 72627093549, Ulica Vlahe Paljetka 12,20210 Cavtat</item>
    </izvorni_sadrzaj>
    <derivirana_varijabla naziv="DomainObject.Predmet.SudioniciListAdressOIB_1">
      <item>EUROPSKI OBALNI AVIOPRIJEVOZNIK društvo s ograničenom odgovornošću za promet i usluge, OIB 24689759592, Put Divulja 7,21217 Kaštel Štafilić</item>
      <item>Vlaho Monković, OIB 72627093549, Ulica Vlahe Paljetka 12,20210 Cavtat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24689759592</item>
      <item>, OIB 72627093549</item>
    </izvorni_sadrzaj>
    <derivirana_varijabla naziv="DomainObject.Predmet.SudioniciListNazivOIB_1">
      <item>, OIB 24689759592</item>
      <item>, OIB 72627093549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389F50-4B69-4AF6-B651-699C8675D9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22</properties:Pages>
  <properties:Words>9945</properties:Words>
  <properties:Characters>56171</properties:Characters>
  <properties:Lines>1079</properties:Lines>
  <properties:Paragraphs>326</properties:Paragraphs>
  <properties:TotalTime>132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66053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2017-06-30T09:52:00Z</dcterms:created>
  <dc:creator>Velimir Vuković</dc:creator>
  <cp:lastModifiedBy>Marija Elez</cp:lastModifiedBy>
  <cp:lastPrinted>2017-06-30T12:04:00Z</cp:lastPrinted>
  <dcterms:modified xmlns:xsi="http://www.w3.org/2001/XMLSchema-instance" xsi:type="dcterms:W3CDTF">2017-06-30T12:15:00Z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St-503/2017-11 / Zapisnik - Ispitno ročište</vt:lpwstr>
  </prop:property>
  <prop:property name="CC_coloring" pid="4" fmtid="{D5CDD505-2E9C-101B-9397-08002B2CF9AE}">
    <vt:bool>false</vt:bool>
  </prop:property>
  <prop:property name="BrojStranica" pid="5" fmtid="{D5CDD505-2E9C-101B-9397-08002B2CF9AE}">
    <vt:i4>22</vt:i4>
  </prop:property>
</prop:Properties>
</file>