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b5af" w14:paraId="421b5af" w:rsidRDefault="00CC00F1" w:rsidP="00CC00F1" w:rsidR="000A7106" w:rsidRPr="00FA3260">
      <w:pPr>
        <w:jc w:val="right"/>
        <w15:collapsed w:val="false"/>
        <w:rPr>
          <w:b/>
        </w:rPr>
      </w:pPr>
      <w:bookmarkStart w:name="_GoBack" w:id="0"/>
      <w:bookmarkEnd w:id="0"/>
      <w:r w:rsidRPr="001C5505">
        <w:t>1 St-</w:t>
      </w:r>
      <w:r w:rsidR="00317294">
        <w:t>964</w:t>
      </w:r>
      <w:r>
        <w:t>/1</w:t>
      </w:r>
      <w:r w:rsidR="00A2677E">
        <w:t>6</w:t>
      </w:r>
      <w:r>
        <w:t>-</w:t>
      </w:r>
      <w:r w:rsidR="00562343">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317294"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317294">
        <w:t>NAPULJ j.</w:t>
      </w:r>
      <w:r w:rsidR="00007DE0">
        <w:t xml:space="preserve">d.o.o, </w:t>
      </w:r>
      <w:r w:rsidR="00317294">
        <w:t>Nadin</w:t>
      </w:r>
      <w:r w:rsidR="00007DE0">
        <w:t xml:space="preserve">, </w:t>
      </w:r>
      <w:r w:rsidR="00317294">
        <w:t xml:space="preserve">Nadin </w:t>
      </w:r>
      <w:proofErr w:type="spellStart"/>
      <w:r w:rsidR="00317294">
        <w:t>bb</w:t>
      </w:r>
      <w:proofErr w:type="spellEnd"/>
      <w:r w:rsidR="00007DE0">
        <w:t xml:space="preserve">, OIB: </w:t>
      </w:r>
      <w:r w:rsidR="00317294">
        <w:t>74873197934</w:t>
      </w:r>
      <w:r w:rsidR="00F81A36" w:rsidRPr="001C5505">
        <w:t xml:space="preserve">,  </w:t>
      </w:r>
      <w:r w:rsidR="003A0A6A" w:rsidRPr="001C5505">
        <w:t xml:space="preserve">dana </w:t>
      </w:r>
      <w:r w:rsidR="005246BB">
        <w:t>20.</w:t>
      </w:r>
      <w:r w:rsidR="005D7F09">
        <w:t xml:space="preserve">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317294">
        <w:t xml:space="preserve">NAPULJ j.d.o.o, Nadin, Nadin </w:t>
      </w:r>
      <w:proofErr w:type="spellStart"/>
      <w:r w:rsidR="00317294">
        <w:t>bb</w:t>
      </w:r>
      <w:proofErr w:type="spellEnd"/>
      <w:r w:rsidR="00317294">
        <w:t>, OIB: 74873197934</w:t>
      </w:r>
      <w:r w:rsidR="005F6EE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17294">
        <w:t>18.000,00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17294">
        <w:t>964</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5246BB" w:rsidRPr="005246BB">
        <w:t>8.994,44</w:t>
      </w:r>
      <w:r w:rsidR="00F85804">
        <w:t xml:space="preserve"> </w:t>
      </w:r>
      <w:r>
        <w:t xml:space="preserve">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317294">
        <w:t>18.000,00</w:t>
      </w:r>
      <w:r>
        <w:t xml:space="preserve">  kuna</w:t>
      </w:r>
      <w:r w:rsidRPr="00D019D4">
        <w:t xml:space="preserve">, </w:t>
      </w:r>
      <w:r>
        <w:t xml:space="preserve">a koji se sastoji od </w:t>
      </w:r>
      <w:r w:rsidR="00317294">
        <w:t>nagrade privremenom stečajnom upravitelju 3.000,00 kuna, nagrade stečajnom upravitelju 6.000,00 kuna, troškova žiro-računa 500,00 kuna, izrade pečata 250,00 kuna, knjigovodstvenih troškova 6.000,00 kuna, ostalih raznih troškova (administracija, telefon, struja, voda, poštarina, s sl.) 2.000,00 kuna.</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U Zadru</w:t>
      </w:r>
      <w:r w:rsidR="00B94654">
        <w:t xml:space="preserve">, </w:t>
      </w:r>
      <w:r w:rsidR="005246BB">
        <w:t>20</w:t>
      </w:r>
      <w:r w:rsidR="005D7F09">
        <w:t xml:space="preserve"> listopada</w:t>
      </w:r>
      <w:r>
        <w:t xml:space="preserve"> 2016.</w:t>
      </w:r>
    </w:p>
    <w:p w:rsidRDefault="006D2508" w:rsidP="006D2508" w:rsidR="006D2508"/>
    <w:p w:rsidRDefault="0063536C" w:rsidP="005D7F09" w:rsidR="0063536C">
      <w:pPr>
        <w:jc w:val="right"/>
      </w:pPr>
    </w:p>
    <w:p w:rsidRDefault="0063536C" w:rsidP="00317294" w:rsidR="0063536C" w:rsidRPr="0063536C">
      <w:pPr>
        <w:jc w:val="right"/>
      </w:pPr>
      <w:r w:rsidRPr="0063536C">
        <w:t>Sutkinja</w:t>
      </w:r>
    </w:p>
    <w:p w:rsidRDefault="0063536C" w:rsidP="00317294" w:rsidR="0063536C" w:rsidRPr="0063536C">
      <w:pPr>
        <w:jc w:val="right"/>
      </w:pPr>
      <w:r w:rsidRPr="0063536C">
        <w:t xml:space="preserve">                                                                                        Ardena </w:t>
      </w:r>
      <w:proofErr w:type="spellStart"/>
      <w:r w:rsidRPr="0063536C">
        <w:t>Bajlo</w:t>
      </w:r>
      <w:proofErr w:type="spellEnd"/>
    </w:p>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p w:rsidRDefault="006D2508" w:rsidP="006D2508" w:rsidR="006D2508" w:rsidRPr="00FA3260"/>
    <w:p w:rsidRDefault="006D2508" w:rsidP="006D2508" w:rsidR="006D2508" w:rsidRPr="00FA3260"/>
    <w:p w:rsidRDefault="0063536C" w:rsidP="0063536C" w:rsidR="0063536C" w:rsidRPr="00D019D4">
      <w:r w:rsidRPr="00D019D4">
        <w:t xml:space="preserve">Dostaviti: </w:t>
      </w:r>
    </w:p>
    <w:p w:rsidRDefault="0063536C" w:rsidP="0063536C" w:rsidR="0063536C" w:rsidRPr="00D019D4">
      <w:r w:rsidRPr="00D019D4">
        <w:t>-</w:t>
      </w:r>
      <w:r>
        <w:t xml:space="preserve"> </w:t>
      </w:r>
      <w:r w:rsidRPr="00D019D4">
        <w:t>stečajnom upravitelju</w:t>
      </w:r>
      <w:r>
        <w:t xml:space="preserve"> –e-</w:t>
      </w:r>
      <w:proofErr w:type="spellStart"/>
      <w:r>
        <w:t>mailom</w:t>
      </w:r>
      <w:proofErr w:type="spellEnd"/>
    </w:p>
    <w:p w:rsidRDefault="0063536C" w:rsidP="0063536C" w:rsidR="0063536C" w:rsidRPr="00D019D4">
      <w:r w:rsidRPr="00D019D4">
        <w:t>-</w:t>
      </w:r>
      <w:r>
        <w:t xml:space="preserve"> e-</w:t>
      </w:r>
      <w:r w:rsidRPr="00D019D4">
        <w:t>oglasna ploča</w:t>
      </w:r>
    </w:p>
    <w:p w:rsidRDefault="0063536C" w:rsidP="0063536C" w:rsidR="0063536C" w:rsidRPr="00D019D4">
      <w:r w:rsidRPr="00D019D4">
        <w:t>-</w:t>
      </w:r>
      <w:r>
        <w:t xml:space="preserve"> </w:t>
      </w:r>
      <w:r w:rsidRPr="00D019D4">
        <w:t>računovodstvo suda</w:t>
      </w:r>
    </w:p>
    <w:p w:rsidRDefault="0063536C" w:rsidP="0063536C" w:rsidR="0063536C" w:rsidRPr="00D019D4">
      <w:r w:rsidRPr="00D019D4">
        <w:t>-</w:t>
      </w:r>
      <w:r>
        <w:t xml:space="preserve"> </w:t>
      </w:r>
      <w:r w:rsidRPr="00D019D4">
        <w:t>u spis</w:t>
      </w:r>
    </w:p>
    <w:p w:rsidRDefault="0063536C" w:rsidP="0063536C" w:rsidR="0063536C" w:rsidRPr="00D019D4"/>
    <w:p w:rsidRDefault="0063536C" w:rsidP="0063536C" w:rsidR="0063536C" w:rsidRPr="00D019D4"/>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EE6" w:rsidP="00FC3541" w:rsidR="005F6EE6">
      <w:r>
        <w:separator/>
      </w:r>
    </w:p>
  </w:endnote>
  <w:endnote w:id="0" w:type="continuationSeparator">
    <w:p w:rsidRDefault="005F6EE6" w:rsidP="00FC3541" w:rsidR="005F6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EE6" w:rsidP="00FC3541" w:rsidR="005F6EE6">
      <w:r>
        <w:separator/>
      </w:r>
    </w:p>
  </w:footnote>
  <w:footnote w:id="0" w:type="continuationSeparator">
    <w:p w:rsidRDefault="005F6EE6" w:rsidP="00FC3541" w:rsidR="005F6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EE6" w:rsidP="00FC3541" w:rsidR="005F6EE6">
    <w:pPr>
      <w:pStyle w:val="Zaglavlje"/>
      <w:jc w:val="right"/>
    </w:pPr>
    <w:r>
      <w:t>1 St-</w:t>
    </w:r>
    <w:r w:rsidR="00317294">
      <w:t>964</w:t>
    </w:r>
    <w:r w:rsidR="00DD61E8">
      <w:t>/16-</w:t>
    </w:r>
    <w:r w:rsidR="000E5ACB">
      <w:t>1</w:t>
    </w:r>
    <w:r w:rsidR="00562343">
      <w:t>4</w:t>
    </w:r>
  </w:p>
  <w:p w:rsidRDefault="005F6EE6" w:rsidR="005F6EE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7DE0"/>
    <w:rsid w:val="00024F2B"/>
    <w:rsid w:val="00037CBA"/>
    <w:rsid w:val="00085275"/>
    <w:rsid w:val="000A7106"/>
    <w:rsid w:val="000A7A8A"/>
    <w:rsid w:val="000E5ACB"/>
    <w:rsid w:val="000E69CA"/>
    <w:rsid w:val="00146A4A"/>
    <w:rsid w:val="0017620F"/>
    <w:rsid w:val="0017733B"/>
    <w:rsid w:val="001B4280"/>
    <w:rsid w:val="001C5505"/>
    <w:rsid w:val="00242BE7"/>
    <w:rsid w:val="00247B37"/>
    <w:rsid w:val="00260A3F"/>
    <w:rsid w:val="002659F4"/>
    <w:rsid w:val="002A55FF"/>
    <w:rsid w:val="0031036A"/>
    <w:rsid w:val="00317294"/>
    <w:rsid w:val="003202BD"/>
    <w:rsid w:val="0033015E"/>
    <w:rsid w:val="003628BB"/>
    <w:rsid w:val="00371287"/>
    <w:rsid w:val="003733F1"/>
    <w:rsid w:val="00387347"/>
    <w:rsid w:val="003A0A6A"/>
    <w:rsid w:val="00400C16"/>
    <w:rsid w:val="00420A4E"/>
    <w:rsid w:val="00433962"/>
    <w:rsid w:val="004611ED"/>
    <w:rsid w:val="00464650"/>
    <w:rsid w:val="00487C2D"/>
    <w:rsid w:val="004C7D6E"/>
    <w:rsid w:val="005023C1"/>
    <w:rsid w:val="005221CF"/>
    <w:rsid w:val="005246BB"/>
    <w:rsid w:val="00541309"/>
    <w:rsid w:val="00562343"/>
    <w:rsid w:val="005817E2"/>
    <w:rsid w:val="0058362B"/>
    <w:rsid w:val="005838C3"/>
    <w:rsid w:val="00586417"/>
    <w:rsid w:val="00591DA9"/>
    <w:rsid w:val="005B17E9"/>
    <w:rsid w:val="005D7F09"/>
    <w:rsid w:val="005F6EE6"/>
    <w:rsid w:val="00604C29"/>
    <w:rsid w:val="00607124"/>
    <w:rsid w:val="0063536C"/>
    <w:rsid w:val="0066349B"/>
    <w:rsid w:val="00682E82"/>
    <w:rsid w:val="00695F0B"/>
    <w:rsid w:val="006B01BE"/>
    <w:rsid w:val="006D2508"/>
    <w:rsid w:val="006D5987"/>
    <w:rsid w:val="006D5B7A"/>
    <w:rsid w:val="006E1CA5"/>
    <w:rsid w:val="006F0213"/>
    <w:rsid w:val="006F2F31"/>
    <w:rsid w:val="006F5BDE"/>
    <w:rsid w:val="006F75A9"/>
    <w:rsid w:val="00703598"/>
    <w:rsid w:val="00752BB4"/>
    <w:rsid w:val="00774D7C"/>
    <w:rsid w:val="00787E23"/>
    <w:rsid w:val="00797902"/>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94654"/>
    <w:rsid w:val="00BE0D66"/>
    <w:rsid w:val="00BE2A54"/>
    <w:rsid w:val="00BE6C59"/>
    <w:rsid w:val="00C16042"/>
    <w:rsid w:val="00C90A82"/>
    <w:rsid w:val="00C94214"/>
    <w:rsid w:val="00CB76D4"/>
    <w:rsid w:val="00CC00F1"/>
    <w:rsid w:val="00CE40D2"/>
    <w:rsid w:val="00CE483C"/>
    <w:rsid w:val="00D75D38"/>
    <w:rsid w:val="00DA5DD4"/>
    <w:rsid w:val="00DD61E8"/>
    <w:rsid w:val="00DE6466"/>
    <w:rsid w:val="00E24AC3"/>
    <w:rsid w:val="00E70963"/>
    <w:rsid w:val="00EB1AEF"/>
    <w:rsid w:val="00F711C7"/>
    <w:rsid w:val="00F81A36"/>
    <w:rsid w:val="00F85804"/>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03598"/>
    <w:rPr>
      <w:color w:val="808080"/>
      <w:bdr w:space="0" w:sz="0" w:color="auto" w:val="none"/>
      <w:shd w:fill="auto" w:color="auto" w:val="clear"/>
    </w:rPr>
  </w:style>
  <w:style w:customStyle="true" w:styleId="eSPISCCParagraphDefaultFont" w:type="character">
    <w:name w:val="eSPIS_CC_Paragraph Default Font"/>
    <w:basedOn w:val="Zadanifontodlomka"/>
    <w:rsid w:val="00703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598"/>
    <w:rPr>
      <w:bdr w:space="0" w:sz="0" w:color="auto" w:val="none"/>
      <w:shd w:fill="FFFFCC" w:color="auto" w:val="clear"/>
      <w:lang w:val="hr-HR"/>
    </w:rPr>
  </w:style>
  <w:style w:customStyle="true" w:styleId="PozadinaSvijetloCrvena" w:type="character">
    <w:name w:val="Pozadina_SvijetloCrvena"/>
    <w:basedOn w:val="eSPISCCParagraphDefaultFont"/>
    <w:rsid w:val="00703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5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03598"/>
    <w:rPr>
      <w:color w:val="808080"/>
      <w:bdr w:color="auto" w:space="0" w:sz="0" w:val="none"/>
      <w:shd w:color="auto" w:fill="auto" w:val="clear"/>
    </w:rPr>
  </w:style>
  <w:style w:customStyle="1" w:styleId="eSPISCCParagraphDefaultFont" w:type="character">
    <w:name w:val="eSPIS_CC_Paragraph Default Font"/>
    <w:basedOn w:val="Zadanifontodlomka"/>
    <w:rsid w:val="00703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598"/>
    <w:rPr>
      <w:bdr w:color="auto" w:space="0" w:sz="0" w:val="none"/>
      <w:shd w:color="auto" w:fill="FFFFCC" w:val="clear"/>
      <w:lang w:val="hr-HR"/>
    </w:rPr>
  </w:style>
  <w:style w:customStyle="1" w:styleId="PozadinaSvijetloCrvena" w:type="character">
    <w:name w:val="Pozadina_SvijetloCrvena"/>
    <w:basedOn w:val="eSPISCCParagraphDefaultFont"/>
    <w:rsid w:val="00703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5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NAPULJ j.d.o.o. za ugostiteljstvo i usluge</izvorni_sadrzaj>
    <derivirana_varijabla naziv="DomainObject.Predmet.ProtustrankaFormated_1">  NAPULJ j.d.o.o. za ugostiteljstvo i usluge</derivirana_varijabla>
  </DomainObject.Predmet.ProtustrankaFormated>
  <DomainObject.Predmet.ProtustrankaFormatedOIB>
    <izvorni_sadrzaj>  NAPULJ j.d.o.o. za ugostiteljstvo i usluge, OIB 74873197934</izvorni_sadrzaj>
    <derivirana_varijabla naziv="DomainObject.Predmet.ProtustrankaFormatedOIB_1">  NAPULJ j.d.o.o. za ugostiteljstvo i usluge, OIB 74873197934</derivirana_varijabla>
  </DomainObject.Predmet.ProtustrankaFormatedOIB>
  <DomainObject.Predmet.ProtustrankaFormatedWithAdress>
    <izvorni_sadrzaj> NAPULJ j.d.o.o. za ugostiteljstvo i usluge, Nadin bb, 23223 Nadin</izvorni_sadrzaj>
    <derivirana_varijabla naziv="DomainObject.Predmet.ProtustrankaFormatedWithAdress_1"> NAPULJ j.d.o.o. za ugostiteljstvo i usluge, Nadin bb, 23223 Nadin</derivirana_varijabla>
  </DomainObject.Predmet.ProtustrankaFormatedWithAdress>
  <DomainObject.Predmet.ProtustrankaFormatedWithAdressOIB>
    <izvorni_sadrzaj> NAPULJ j.d.o.o. za ugostiteljstvo i usluge, OIB 74873197934, Nadin bb, 23223 Nadin</izvorni_sadrzaj>
    <derivirana_varijabla naziv="DomainObject.Predmet.ProtustrankaFormatedWithAdressOIB_1"> NAPULJ j.d.o.o. za ugostiteljstvo i usluge, OIB 74873197934, Nadin bb, 23223 Nadin</derivirana_varijabla>
  </DomainObject.Predmet.ProtustrankaFormatedWithAdressOIB>
  <DomainObject.Predmet.ProtustrankaWithAdress>
    <izvorni_sadrzaj>NAPULJ j.d.o.o. za ugostiteljstvo i usluge Nadin bb, 23223 Nadin</izvorni_sadrzaj>
    <derivirana_varijabla naziv="DomainObject.Predmet.ProtustrankaWithAdress_1">NAPULJ j.d.o.o. za ugostiteljstvo i usluge Nadin bb, 23223 Nadin</derivirana_varijabla>
  </DomainObject.Predmet.ProtustrankaWithAdress>
  <DomainObject.Predmet.ProtustrankaWithAdressOIB>
    <izvorni_sadrzaj>NAPULJ j.d.o.o. za ugostiteljstvo i usluge, OIB 74873197934, Nadin bb, 23223 Nadin</izvorni_sadrzaj>
    <derivirana_varijabla naziv="DomainObject.Predmet.ProtustrankaWithAdressOIB_1">NAPULJ j.d.o.o. za ugostiteljstvo i usluge, OIB 74873197934, Nadin bb, 23223 Nadin</derivirana_varijabla>
  </DomainObject.Predmet.ProtustrankaWithAdressOIB>
  <DomainObject.Predmet.ProtustrankaNazivFormated>
    <izvorni_sadrzaj>NAPULJ j.d.o.o. za ugostiteljstvo i usluge</izvorni_sadrzaj>
    <derivirana_varijabla naziv="DomainObject.Predmet.ProtustrankaNazivFormated_1">NAPULJ j.d.o.o. za ugostiteljstvo i usluge</derivirana_varijabla>
  </DomainObject.Predmet.ProtustrankaNazivFormated>
  <DomainObject.Predmet.ProtustrankaNazivFormatedOIB>
    <izvorni_sadrzaj>NAPULJ j.d.o.o. za ugostiteljstvo i usluge, OIB 74873197934</izvorni_sadrzaj>
    <derivirana_varijabla naziv="DomainObject.Predmet.ProtustrankaNazivFormatedOIB_1">NAPULJ j.d.o.o. za ugostiteljstvo i usluge, OIB 74873197934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Blaženka Galešić</izvorni_sadrzaj>
    <derivirana_varijabla naziv="DomainObject.Predmet.StrankaFormated_1">  FINA; Blaženka Galešić</derivirana_varijabla>
  </DomainObject.Predmet.StrankaFormated>
  <DomainObject.Predmet.StrankaFormatedOIB>
    <izvorni_sadrzaj>  FINA, OIB 85821130368; Blaženka Galešić, OIB 30847420623</izvorni_sadrzaj>
    <derivirana_varijabla naziv="DomainObject.Predmet.StrankaFormatedOIB_1">  FINA, OIB 85821130368; Blaženka Galešić, OIB 30847420623</derivirana_varijabla>
  </DomainObject.Predmet.StrankaFormatedOIB>
  <DomainObject.Predmet.StrankaFormatedWithAdress>
    <izvorni_sadrzaj> FINA; Blaženka Galešić, Nadin 82, 23223 Nadin</izvorni_sadrzaj>
    <derivirana_varijabla naziv="DomainObject.Predmet.StrankaFormatedWithAdress_1"> FINA; Blaženka Galešić, Nadin 82, 23223 Nadin</derivirana_varijabla>
  </DomainObject.Predmet.StrankaFormatedWithAdress>
  <DomainObject.Predmet.StrankaFormatedWithAdressOIB>
    <izvorni_sadrzaj> FINA, OIB 85821130368; Blaženka Galešić, OIB 30847420623, Nadin 82, 23223 Nadin</izvorni_sadrzaj>
    <derivirana_varijabla naziv="DomainObject.Predmet.StrankaFormatedWithAdressOIB_1"> FINA, OIB 85821130368; Blaženka Galešić, OIB 30847420623, Nadin 82, 23223 Nadin</derivirana_varijabla>
  </DomainObject.Predmet.StrankaFormatedWithAdressOIB>
  <DomainObject.Predmet.StrankaWithAdress>
    <izvorni_sadrzaj>FINA ,Blaženka Galešić Nadin 82,23223 Nadin</izvorni_sadrzaj>
    <derivirana_varijabla naziv="DomainObject.Predmet.StrankaWithAdress_1">FINA ,Blaženka Galešić Nadin 82,23223 Nadin</derivirana_varijabla>
  </DomainObject.Predmet.StrankaWithAdress>
  <DomainObject.Predmet.StrankaWithAdressOIB>
    <izvorni_sadrzaj>FINA, OIB 85821130368,Blaženka Galešić, OIB 30847420623, Nadin 82,23223 Nadin</izvorni_sadrzaj>
    <derivirana_varijabla naziv="DomainObject.Predmet.StrankaWithAdressOIB_1">FINA, OIB 85821130368,Blaženka Galešić, OIB 30847420623, Nadin 82,23223 Nadin</derivirana_varijabla>
  </DomainObject.Predmet.StrankaWithAdressOIB>
  <DomainObject.Predmet.StrankaNazivFormated>
    <izvorni_sadrzaj>FINA,Blaženka Galešić</izvorni_sadrzaj>
    <derivirana_varijabla naziv="DomainObject.Predmet.StrankaNazivFormated_1">FINA,Blaženka Galešić</derivirana_varijabla>
  </DomainObject.Predmet.StrankaNazivFormated>
  <DomainObject.Predmet.StrankaNazivFormatedOIB>
    <izvorni_sadrzaj>FINA, OIB 85821130368,Blaženka Galešić, OIB 30847420623</izvorni_sadrzaj>
    <derivirana_varijabla naziv="DomainObject.Predmet.StrankaNazivFormatedOIB_1">FINA, OIB 85821130368,Blaženka Galešić, OIB 30847420623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8994.44</izvorni_sadrzaj>
    <derivirana_varijabla naziv="DomainObject.Predmet.TrenutnaVrijednost_1">8994.44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Blaženka Galešić</item>
    </izvorni_sadrzaj>
    <derivirana_varijabla naziv="DomainObject.Predmet.StrankaListFormated_1">
      <item>FINA</item>
      <item>Blaženka Galešić</item>
    </derivirana_varijabla>
  </DomainObject.Predmet.StrankaListFormated>
  <DomainObject.Predmet.StrankaListFormatedOIB>
    <izvorni_sadrzaj>
      <item>FINA, OIB 85821130368</item>
      <item>Blaženka Galešić, OIB 30847420623</item>
    </izvorni_sadrzaj>
    <derivirana_varijabla naziv="DomainObject.Predmet.StrankaListFormatedOIB_1">
      <item>FINA, OIB 85821130368</item>
      <item>Blaženka Galešić, OIB 30847420623</item>
    </derivirana_varijabla>
  </DomainObject.Predmet.StrankaListFormatedOIB>
  <DomainObject.Predmet.StrankaListFormatedWithAdress>
    <izvorni_sadrzaj>
      <item>FINA</item>
      <item>Blaženka Galešić, Nadin 82, 23223 Nadin</item>
    </izvorni_sadrzaj>
    <derivirana_varijabla naziv="DomainObject.Predmet.StrankaListFormatedWithAdress_1">
      <item>FINA</item>
      <item>Blaženka Galešić, Nadin 82, 23223 Nadin</item>
    </derivirana_varijabla>
  </DomainObject.Predmet.StrankaListFormatedWithAdress>
  <DomainObject.Predmet.StrankaListFormatedWithAdressOIB>
    <izvorni_sadrzaj>
      <item>FINA, OIB 85821130368</item>
      <item>Blaženka Galešić, OIB 30847420623, Nadin 82, 23223 Nadin</item>
    </izvorni_sadrzaj>
    <derivirana_varijabla naziv="DomainObject.Predmet.StrankaListFormatedWithAdressOIB_1">
      <item>FINA, OIB 85821130368</item>
      <item>Blaženka Galešić, OIB 30847420623, Nadin 82, 23223 Nadin</item>
    </derivirana_varijabla>
  </DomainObject.Predmet.StrankaListFormatedWithAdressOIB>
  <DomainObject.Predmet.StrankaListNazivFormated>
    <izvorni_sadrzaj>
      <item>FINA</item>
      <item>Blaženka Galešić</item>
    </izvorni_sadrzaj>
    <derivirana_varijabla naziv="DomainObject.Predmet.StrankaListNazivFormated_1">
      <item>FINA</item>
      <item>Blaženka Galešić</item>
    </derivirana_varijabla>
  </DomainObject.Predmet.StrankaListNazivFormated>
  <DomainObject.Predmet.StrankaListNazivFormatedOIB>
    <izvorni_sadrzaj>
      <item>FINA, OIB 85821130368</item>
      <item>Blaženka Galešić, OIB 30847420623</item>
    </izvorni_sadrzaj>
    <derivirana_varijabla naziv="DomainObject.Predmet.StrankaListNazivFormatedOIB_1">
      <item>FINA, OIB 85821130368</item>
      <item>Blaženka Galešić, OIB 30847420623</item>
    </derivirana_varijabla>
  </DomainObject.Predmet.StrankaListNazivFormatedOIB>
  <DomainObject.Predmet.ProtuStrankaListFormated>
    <izvorni_sadrzaj>
      <item>NAPULJ j.d.o.o. za ugostiteljstvo i usluge</item>
    </izvorni_sadrzaj>
    <derivirana_varijabla naziv="DomainObject.Predmet.ProtuStrankaListFormated_1">
      <item>NAPULJ j.d.o.o. za ugostiteljstvo i usluge</item>
    </derivirana_varijabla>
  </DomainObject.Predmet.ProtuStrankaListFormated>
  <DomainObject.Predmet.ProtuStrankaListFormatedOIB>
    <izvorni_sadrzaj>
      <item>NAPULJ j.d.o.o. za ugostiteljstvo i usluge, OIB 74873197934</item>
    </izvorni_sadrzaj>
    <derivirana_varijabla naziv="DomainObject.Predmet.ProtuStrankaListFormatedOIB_1">
      <item>NAPULJ j.d.o.o. za ugostiteljstvo i usluge, OIB 74873197934</item>
    </derivirana_varijabla>
  </DomainObject.Predmet.ProtuStrankaListFormatedOIB>
  <DomainObject.Predmet.ProtuStrankaListFormatedWithAdress>
    <izvorni_sadrzaj>
      <item>NAPULJ j.d.o.o. za ugostiteljstvo i usluge, Nadin bb, 23223 Nadin</item>
    </izvorni_sadrzaj>
    <derivirana_varijabla naziv="DomainObject.Predmet.ProtuStrankaListFormatedWithAdress_1">
      <item>NAPULJ j.d.o.o. za ugostiteljstvo i usluge, Nadin bb, 23223 Nadin</item>
    </derivirana_varijabla>
  </DomainObject.Predmet.ProtuStrankaListFormatedWithAdress>
  <DomainObject.Predmet.ProtuStrankaListFormatedWithAdressOIB>
    <izvorni_sadrzaj>
      <item>NAPULJ j.d.o.o. za ugostiteljstvo i usluge, OIB 74873197934, Nadin bb, 23223 Nadin</item>
    </izvorni_sadrzaj>
    <derivirana_varijabla naziv="DomainObject.Predmet.ProtuStrankaListFormatedWithAdressOIB_1">
      <item>NAPULJ j.d.o.o. za ugostiteljstvo i usluge, OIB 74873197934, Nadin bb, 23223 Nadin</item>
    </derivirana_varijabla>
  </DomainObject.Predmet.ProtuStrankaListFormatedWithAdressOIB>
  <DomainObject.Predmet.ProtuStrankaListNazivFormated>
    <izvorni_sadrzaj>
      <item>NAPULJ j.d.o.o. za ugostiteljstvo i usluge</item>
    </izvorni_sadrzaj>
    <derivirana_varijabla naziv="DomainObject.Predmet.ProtuStrankaListNazivFormated_1">
      <item>NAPULJ j.d.o.o. za ugostiteljstvo i usluge</item>
    </derivirana_varijabla>
  </DomainObject.Predmet.ProtuStrankaListNazivFormated>
  <DomainObject.Predmet.ProtuStrankaListNazivFormatedOIB>
    <izvorni_sadrzaj>
      <item>NAPULJ j.d.o.o. za ugostiteljstvo i usluge, OIB 74873197934</item>
    </izvorni_sadrzaj>
    <derivirana_varijabla naziv="DomainObject.Predmet.ProtuStrankaListNazivFormatedOIB_1">
      <item>NAPULJ j.d.o.o. za ugostiteljstvo i usluge, OIB 74873197934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NAPULJ j.d.o.o. za ugostiteljstvo i usluge</izvorni_sadrzaj>
    <derivirana_varijabla naziv="DomainObject.Predmet.ProtustrankaIDrugi_1">NAPULJ j.d.o.o. za ugostiteljstvo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NAPULJ j.d.o.o. za ugostiteljstvo i usluge, OIB 74873197934, Nadin bb, 23223 Nadin</izvorni_sadrzaj>
    <derivirana_varijabla naziv="DomainObject.Predmet.ProtustrankaIDrugiAdressOIB_1">NAPULJ j.d.o.o. za ugostiteljstvo i usluge, OIB 74873197934, Nadin bb, 23223 Nadin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NAPULJ j.d.o.o. za ugostiteljstvo i usluge</item>
      <item>Blaženka Galešić</item>
    </izvorni_sadrzaj>
    <derivirana_varijabla naziv="DomainObject.Predmet.SudioniciListNaziv_1">
      <item>FINA</item>
      <item>NAPULJ j.d.o.o. za ugostiteljstvo i usluge</item>
      <item>Blaženka Galešić</item>
    </derivirana_varijabla>
  </DomainObject.Predmet.SudioniciListNaziv>
  <DomainObject.Predmet.SudioniciListAdressOIB>
    <izvorni_sadrzaj>
      <item>FINA, OIB 85821130368</item>
      <item>NAPULJ j.d.o.o. za ugostiteljstvo i usluge, OIB 74873197934, Nadin bb,23223 Nadin</item>
      <item>Blaženka Galešić, OIB 30847420623, Nadin 82,23223 Nadin</item>
    </izvorni_sadrzaj>
    <derivirana_varijabla naziv="DomainObject.Predmet.SudioniciListAdressOIB_1">
      <item>FINA, OIB 85821130368</item>
      <item>NAPULJ j.d.o.o. za ugostiteljstvo i usluge, OIB 74873197934, Nadin bb,23223 Nadin</item>
      <item>Blaženka Galešić, OIB 30847420623, Nadin 82,23223 Nadin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74873197934</item>
      <item>, OIB 30847420623</item>
    </izvorni_sadrzaj>
    <derivirana_varijabla naziv="DomainObject.Predmet.SudioniciListNazivOIB_1">
      <item>, OIB 85821130368</item>
      <item>, OIB 74873197934</item>
      <item>, OIB 30847420623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F43BD-9B99-459A-871D-1AC2064E6F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430</properties:Words>
  <properties:Characters>2283</properties:Characters>
  <properties:Lines>79</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2016-10-07T08:42:00Z</dcterms:created>
  <dc:creator>Ardena Bajlo</dc:creator>
  <cp:lastModifiedBy>Martina Kalmeta</cp:lastModifiedBy>
  <cp:lastPrinted>2016-10-07T07:43:00Z</cp:lastPrinted>
  <dcterms:modified xmlns:xsi="http://www.w3.org/2001/XMLSchema-instance" xsi:type="dcterms:W3CDTF">2016-10-20T09:45:00Z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