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dde1" w14:paraId="43edde1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</w:t>
      </w:r>
      <w:r w:rsidR="00BA1FBD">
        <w:t>2. listopada 2018</w:t>
      </w:r>
      <w:r>
        <w:t>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8558E4">
        <w:rPr>
          <w:b/>
        </w:rPr>
        <w:t>1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1731A6" w:rsidP="001731A6" w:rsidR="000E7250">
      <w:pPr>
        <w:ind w:left="360"/>
        <w:jc w:val="both"/>
      </w:pPr>
      <w:r>
        <w:t xml:space="preserve">1. </w:t>
      </w:r>
      <w:r w:rsidR="000E7250">
        <w:t xml:space="preserve">nekretnine upisane u z.k.ul. 3046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253/5 neplodno zemljište  sa </w:t>
      </w:r>
      <w:smartTag w:element="metricconverter" w:uri="urn:schemas-microsoft-com:office:smarttags">
        <w:smartTagPr>
          <w:attr w:val="58 m2" w:name="ProductID"/>
        </w:smartTagPr>
        <w:r w:rsidR="000E7250">
          <w:t>58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253/6 put  sa </w:t>
      </w:r>
      <w:smartTag w:element="metricconverter" w:uri="urn:schemas-microsoft-com:office:smarttags">
        <w:smartTagPr>
          <w:attr w:val="1037 m2" w:name="ProductID"/>
        </w:smartTagPr>
        <w:r w:rsidR="000E7250">
          <w:t>1037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253/7 put </w:t>
      </w:r>
      <w:proofErr w:type="spellStart"/>
      <w:r w:rsidR="000E7250">
        <w:t>Kneginec</w:t>
      </w:r>
      <w:proofErr w:type="spellEnd"/>
      <w:r w:rsidR="000E7250">
        <w:t xml:space="preserve"> G. sa  </w:t>
      </w:r>
      <w:smartTag w:element="metricconverter" w:uri="urn:schemas-microsoft-com:office:smarttags">
        <w:smartTagPr>
          <w:attr w:val="3 m2" w:name="ProductID"/>
        </w:smartTagPr>
        <w:r w:rsidR="000E7250">
          <w:t>3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334/13 put </w:t>
      </w:r>
      <w:proofErr w:type="spellStart"/>
      <w:r w:rsidR="000E7250">
        <w:t>Cvilenka</w:t>
      </w:r>
      <w:proofErr w:type="spellEnd"/>
      <w:r w:rsidR="000E7250">
        <w:t xml:space="preserve"> sa  </w:t>
      </w:r>
      <w:smartTag w:element="metricconverter" w:uri="urn:schemas-microsoft-com:office:smarttags">
        <w:smartTagPr>
          <w:attr w:val="834 m2" w:name="ProductID"/>
        </w:smartTagPr>
        <w:r w:rsidR="000E7250">
          <w:t>834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1101/29 ind. pruga sa  </w:t>
      </w:r>
      <w:smartTag w:element="metricconverter" w:uri="urn:schemas-microsoft-com:office:smarttags">
        <w:smartTagPr>
          <w:attr w:val="865 m2" w:name="ProductID"/>
        </w:smartTagPr>
        <w:r w:rsidR="000E7250">
          <w:t>865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1101/30 ind. pruga sa </w:t>
      </w:r>
      <w:smartTag w:element="metricconverter" w:uri="urn:schemas-microsoft-com:office:smarttags">
        <w:smartTagPr>
          <w:attr w:val="3454 m2" w:name="ProductID"/>
        </w:smartTagPr>
        <w:r w:rsidR="000E7250">
          <w:t>3454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1101/73 dvorište u </w:t>
      </w:r>
      <w:proofErr w:type="spellStart"/>
      <w:r w:rsidR="000E7250">
        <w:t>Knegincu</w:t>
      </w:r>
      <w:proofErr w:type="spellEnd"/>
      <w:r w:rsidR="000E7250">
        <w:t xml:space="preserve"> Gornjem  sa </w:t>
      </w:r>
      <w:smartTag w:element="metricconverter" w:uri="urn:schemas-microsoft-com:office:smarttags">
        <w:smartTagPr>
          <w:attr w:val="1215 m2" w:name="ProductID"/>
        </w:smartTagPr>
        <w:r w:rsidR="000E7250">
          <w:t>1215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789.382,50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2. </w:t>
      </w:r>
      <w:r w:rsidR="000E7250">
        <w:t xml:space="preserve">nekretnine upisane u z.k.ul. 3177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301/1 oranica Ante Starčevića  sa </w:t>
      </w:r>
      <w:smartTag w:element="metricconverter" w:uri="urn:schemas-microsoft-com:office:smarttags">
        <w:smartTagPr>
          <w:attr w:val="508 m2" w:name="ProductID"/>
        </w:smartTagPr>
        <w:r w:rsidR="000E7250">
          <w:t>508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301/2 oranica sa 1177 </w:t>
      </w:r>
      <w:proofErr w:type="spellStart"/>
      <w:r w:rsidR="000E7250">
        <w:t>čhv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 301/3 oranica u </w:t>
      </w:r>
      <w:proofErr w:type="spellStart"/>
      <w:r w:rsidR="000E7250">
        <w:t>Polevčici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115 m2" w:name="ProductID"/>
        </w:smartTagPr>
        <w:r w:rsidR="000E7250">
          <w:t>2115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301/4 oranica u </w:t>
      </w:r>
      <w:proofErr w:type="spellStart"/>
      <w:r w:rsidR="000E7250">
        <w:t>Polevčici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118 m2" w:name="ProductID"/>
        </w:smartTagPr>
        <w:r w:rsidR="000E7250">
          <w:t>2118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301/5 oranica sa </w:t>
      </w:r>
      <w:smartTag w:element="metricconverter" w:uri="urn:schemas-microsoft-com:office:smarttags">
        <w:smartTagPr>
          <w:attr w:val="470 m2" w:name="ProductID"/>
        </w:smartTagPr>
        <w:r w:rsidR="000E7250">
          <w:t>470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302/4 oranica Ante Starčevića sa </w:t>
      </w:r>
      <w:smartTag w:element="metricconverter" w:uri="urn:schemas-microsoft-com:office:smarttags">
        <w:smartTagPr>
          <w:attr w:val="298 m2" w:name="ProductID"/>
        </w:smartTagPr>
        <w:r w:rsidR="000E7250">
          <w:t>298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302/23 put Ante Starčevića sa </w:t>
      </w:r>
      <w:smartTag w:element="metricconverter" w:uri="urn:schemas-microsoft-com:office:smarttags">
        <w:smartTagPr>
          <w:attr w:val="263 m2" w:name="ProductID"/>
        </w:smartTagPr>
        <w:r w:rsidR="000E7250">
          <w:t>263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1.806.525,00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3. </w:t>
      </w:r>
      <w:r w:rsidR="000E7250">
        <w:t xml:space="preserve">nekretnine upisane u z.k.ul. 3416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620/10 </w:t>
      </w:r>
      <w:proofErr w:type="spellStart"/>
      <w:r w:rsidR="000E7250">
        <w:t>Polevničica</w:t>
      </w:r>
      <w:proofErr w:type="spellEnd"/>
      <w:r w:rsidR="000E7250">
        <w:t xml:space="preserve"> oranica sa </w:t>
      </w:r>
      <w:smartTag w:element="metricconverter" w:uri="urn:schemas-microsoft-com:office:smarttags">
        <w:smartTagPr>
          <w:attr w:val="464 m2" w:name="ProductID"/>
        </w:smartTagPr>
        <w:r w:rsidR="000E7250">
          <w:t>464 m2</w:t>
        </w:r>
      </w:smartTag>
      <w:r w:rsidR="000E7250">
        <w:t xml:space="preserve">, livada sa </w:t>
      </w:r>
      <w:smartTag w:element="metricconverter" w:uri="urn:schemas-microsoft-com:office:smarttags">
        <w:smartTagPr>
          <w:attr w:val="525 m2" w:name="ProductID"/>
        </w:smartTagPr>
        <w:r w:rsidR="000E7250">
          <w:t>525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621/1.A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50 </w:t>
      </w:r>
      <w:proofErr w:type="spellStart"/>
      <w:r w:rsidR="000E7250">
        <w:t>čhv</w:t>
      </w:r>
      <w:proofErr w:type="spellEnd"/>
      <w:r w:rsidR="000E7250">
        <w:t xml:space="preserve"> i </w:t>
      </w:r>
      <w:proofErr w:type="spellStart"/>
      <w:r w:rsidR="000E7250">
        <w:t>čkbr</w:t>
      </w:r>
      <w:proofErr w:type="spellEnd"/>
      <w:r w:rsidR="000E7250">
        <w:t xml:space="preserve">. 621/1-B oranica </w:t>
      </w:r>
      <w:proofErr w:type="spellStart"/>
      <w:r w:rsidR="000E7250">
        <w:t>Polevnica</w:t>
      </w:r>
      <w:proofErr w:type="spellEnd"/>
      <w:r w:rsidR="000E7250">
        <w:t xml:space="preserve"> u </w:t>
      </w:r>
      <w:proofErr w:type="spellStart"/>
      <w:r w:rsidR="000E7250">
        <w:t>Blančici</w:t>
      </w:r>
      <w:proofErr w:type="spellEnd"/>
      <w:r w:rsidR="000E7250">
        <w:t xml:space="preserve"> sa 48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21.810,00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  <w:rPr>
          <w:sz w:val="22"/>
          <w:szCs w:val="22"/>
        </w:rPr>
      </w:pPr>
      <w:r>
        <w:t xml:space="preserve">4. </w:t>
      </w:r>
      <w:r w:rsidR="000E7250">
        <w:t xml:space="preserve">nekretnine upisane u z.k.ul. 3417 k.o. </w:t>
      </w:r>
      <w:proofErr w:type="spellStart"/>
      <w:r w:rsidR="000E7250">
        <w:t>Kneginec</w:t>
      </w:r>
      <w:proofErr w:type="spellEnd"/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281/2 oranica </w:t>
      </w:r>
      <w:proofErr w:type="spellStart"/>
      <w:r w:rsidR="000E7250">
        <w:t>Vuklešica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1096 m2" w:name="ProductID"/>
        </w:smartTagPr>
        <w:r w:rsidR="000E7250">
          <w:t>1096 m2</w:t>
        </w:r>
      </w:smartTag>
      <w:r w:rsidR="000E7250">
        <w:t xml:space="preserve">, </w:t>
      </w:r>
      <w:proofErr w:type="spellStart"/>
      <w:r w:rsidR="000E7250">
        <w:t>čkbr</w:t>
      </w:r>
      <w:proofErr w:type="spellEnd"/>
      <w:r w:rsidR="000E7250">
        <w:t xml:space="preserve">. 292/1 oranica Mala njiva u </w:t>
      </w:r>
      <w:proofErr w:type="spellStart"/>
      <w:r w:rsidR="000E7250">
        <w:t>Polevčici</w:t>
      </w:r>
      <w:proofErr w:type="spellEnd"/>
      <w:r w:rsidR="000E7250">
        <w:t xml:space="preserve"> sa 370 </w:t>
      </w:r>
      <w:proofErr w:type="spellStart"/>
      <w:r w:rsidR="000E7250">
        <w:t>čhv</w:t>
      </w:r>
      <w:proofErr w:type="spellEnd"/>
      <w:r w:rsidR="000E7250">
        <w:t>, vlasništvo 1/</w:t>
      </w:r>
      <w:proofErr w:type="spellStart"/>
      <w:r w:rsidR="000E7250">
        <w:t>1</w:t>
      </w:r>
      <w:proofErr w:type="spellEnd"/>
      <w:r w:rsidR="000E7250">
        <w:t xml:space="preserve">, po početnoj cijeni u iznosu od </w:t>
      </w:r>
      <w:r w:rsidR="000E7250" w:rsidRPr="00014BE2">
        <w:t>75.585,00</w:t>
      </w:r>
      <w:r w:rsidR="000E7250">
        <w:rPr>
          <w:sz w:val="22"/>
          <w:szCs w:val="22"/>
        </w:rPr>
        <w:t xml:space="preserve">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5. </w:t>
      </w:r>
      <w:r w:rsidR="000E7250">
        <w:t xml:space="preserve">nekretnina upisana u z.k.ul. 1107 k.o. Vratno, </w:t>
      </w:r>
      <w:proofErr w:type="spellStart"/>
      <w:r w:rsidR="000E7250">
        <w:t>čkbr</w:t>
      </w:r>
      <w:proofErr w:type="spellEnd"/>
      <w:r w:rsidR="000E7250">
        <w:t xml:space="preserve">. 2114/6  oranica </w:t>
      </w:r>
      <w:proofErr w:type="spellStart"/>
      <w:r w:rsidR="000E7250">
        <w:t>Hrašćica</w:t>
      </w:r>
      <w:proofErr w:type="spellEnd"/>
      <w:r w:rsidR="000E7250">
        <w:t xml:space="preserve">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896 m2" w:name="ProductID"/>
        </w:smartTagPr>
        <w:r w:rsidR="000E7250">
          <w:t>2896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354.142,00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6. </w:t>
      </w:r>
      <w:r w:rsidR="000E7250">
        <w:t xml:space="preserve">nekretnina upisana u z.k.ul. 1431 k.o. Vratno, </w:t>
      </w:r>
      <w:proofErr w:type="spellStart"/>
      <w:r w:rsidR="000E7250">
        <w:t>čkbr</w:t>
      </w:r>
      <w:proofErr w:type="spellEnd"/>
      <w:r w:rsidR="000E7250">
        <w:t xml:space="preserve">. 2182 bara </w:t>
      </w:r>
      <w:proofErr w:type="spellStart"/>
      <w:r w:rsidR="000E7250">
        <w:t>Peski</w:t>
      </w:r>
      <w:proofErr w:type="spellEnd"/>
      <w:r w:rsidR="000E7250">
        <w:t xml:space="preserve">  sa </w:t>
      </w:r>
      <w:smartTag w:element="metricconverter" w:uri="urn:schemas-microsoft-com:office:smarttags">
        <w:smartTagPr>
          <w:attr w:val="2579 m2" w:name="ProductID"/>
        </w:smartTagPr>
        <w:r w:rsidR="000E7250">
          <w:t>2579 m2</w:t>
        </w:r>
      </w:smartTag>
      <w:r w:rsidR="000E7250">
        <w:t>, vlasništvo 1/</w:t>
      </w:r>
      <w:proofErr w:type="spellStart"/>
      <w:r w:rsidR="000E7250">
        <w:t>1</w:t>
      </w:r>
      <w:proofErr w:type="spellEnd"/>
      <w:r w:rsidR="000E7250">
        <w:t>, po početnoj cijeni u iznosu od 37.560,00 kn</w:t>
      </w:r>
    </w:p>
    <w:p w:rsidRDefault="0029130A" w:rsidP="001731A6" w:rsidR="0029130A">
      <w:pPr>
        <w:ind w:left="360"/>
        <w:jc w:val="both"/>
      </w:pPr>
    </w:p>
    <w:p w:rsidRDefault="001731A6" w:rsidP="001731A6" w:rsidR="000E7250">
      <w:pPr>
        <w:ind w:left="360"/>
        <w:jc w:val="both"/>
      </w:pPr>
      <w:r>
        <w:t xml:space="preserve">7. </w:t>
      </w:r>
      <w:r w:rsidR="000E7250">
        <w:t xml:space="preserve">nekretnina upisana u z.k.ul. 1577 k.o. Vratno, </w:t>
      </w:r>
      <w:proofErr w:type="spellStart"/>
      <w:r w:rsidR="000E7250">
        <w:t>čkbr</w:t>
      </w:r>
      <w:proofErr w:type="spellEnd"/>
      <w:r w:rsidR="000E7250">
        <w:t xml:space="preserve">. 2114/5 oranica u </w:t>
      </w:r>
      <w:proofErr w:type="spellStart"/>
      <w:r w:rsidR="000E7250">
        <w:t>Topolinah</w:t>
      </w:r>
      <w:proofErr w:type="spellEnd"/>
      <w:r w:rsidR="000E7250">
        <w:t xml:space="preserve"> sa </w:t>
      </w:r>
      <w:smartTag w:element="metricconverter" w:uri="urn:schemas-microsoft-com:office:smarttags">
        <w:smartTagPr>
          <w:attr w:val="2956 m2" w:name="ProductID"/>
        </w:smartTagPr>
        <w:r w:rsidR="000E7250">
          <w:t>2956 m2</w:t>
        </w:r>
      </w:smartTag>
      <w:r w:rsidR="000E7250">
        <w:t>, suvlasništvo ½, po početnoj cijeni u iznosu od 180.742,50 kn.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1D23A1">
        <w:t>prvoj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a najkasnije do </w:t>
      </w:r>
      <w:r w:rsidR="006B4592">
        <w:t>6. studenog</w:t>
      </w:r>
      <w:r w:rsidR="00864D1A"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D47E51">
          <w:t>2018. g</w:t>
        </w:r>
      </w:smartTag>
      <w:r w:rsidR="00D47E51">
        <w:t xml:space="preserve">.,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</w:t>
      </w:r>
      <w:r w:rsidR="007E173A">
        <w:lastRenderedPageBreak/>
        <w:t>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6B4592">
        <w:t>7. studeni</w:t>
      </w:r>
      <w:r w:rsidR="00864D1A">
        <w:t xml:space="preserve"> 2018.</w:t>
      </w:r>
      <w:r w:rsidR="00144520"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D74586">
        <w:t>12. prosinca</w:t>
      </w:r>
      <w:r w:rsidR="00C838AF">
        <w:t xml:space="preserve"> 2018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D74586">
        <w:t>12. studenog</w:t>
      </w:r>
      <w:r w:rsidR="00E401A5">
        <w:t xml:space="preserve"> </w:t>
      </w:r>
      <w:r>
        <w:t xml:space="preserve"> 201</w:t>
      </w:r>
      <w:r w:rsidR="00B1236A">
        <w:t>8</w:t>
      </w:r>
      <w:r>
        <w:t xml:space="preserve">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10,00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C41" w:rsidP="00CB0F35" w:rsidR="00D07C41">
      <w:r>
        <w:separator/>
      </w:r>
    </w:p>
  </w:endnote>
  <w:endnote w:id="0" w:type="continuationSeparator">
    <w:p w:rsidRDefault="00D07C41" w:rsidP="00CB0F35" w:rsidR="00D07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C41" w:rsidP="00CB0F35" w:rsidR="00D07C41">
      <w:r>
        <w:separator/>
      </w:r>
    </w:p>
  </w:footnote>
  <w:footnote w:id="0" w:type="continuationSeparator">
    <w:p w:rsidRDefault="00D07C41" w:rsidP="00CB0F35" w:rsidR="00D07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AD8" w:rsidP="00CB0F35" w:rsidR="00705AD8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705AD8" w:rsidP="00CB0F35" w:rsidR="00705AD8">
    <w:pPr>
      <w:pStyle w:val="Zaglavlje"/>
      <w:jc w:val="center"/>
    </w:pPr>
  </w:p>
  <w:p w:rsidRDefault="00705AD8" w:rsidR="00705A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AD8" w:rsidP="00CB0F35" w:rsidR="00705AD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DD5A34"/>
    <w:multiLevelType w:val="hybridMultilevel"/>
    <w:tmpl w:val="2B98EFEE"/>
    <w:lvl w:tplc="4260E364" w:ilvl="0"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CF95546"/>
    <w:multiLevelType w:val="hybridMultilevel"/>
    <w:tmpl w:val="0332D44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BC3EDA"/>
    <w:multiLevelType w:val="hybridMultilevel"/>
    <w:tmpl w:val="2B2471BC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B57B2A"/>
    <w:multiLevelType w:val="hybridMultilevel"/>
    <w:tmpl w:val="8848B58A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9"/>
  </w:num>
  <w:num w:numId="5">
    <w:abstractNumId w:val="17"/>
  </w:num>
  <w:num w:numId="6">
    <w:abstractNumId w:val="5"/>
  </w:num>
  <w:num w:numId="7">
    <w:abstractNumId w:val="10"/>
  </w:num>
  <w:num w:numId="8">
    <w:abstractNumId w:val="15"/>
  </w:num>
  <w:num w:numId="9">
    <w:abstractNumId w:val="3"/>
  </w:num>
  <w:num w:numId="10">
    <w:abstractNumId w:val="6"/>
  </w:num>
  <w:num w:numId="11">
    <w:abstractNumId w:val="18"/>
  </w:num>
  <w:num w:numId="12">
    <w:abstractNumId w:val="1"/>
  </w:num>
  <w:num w:numId="13">
    <w:abstractNumId w:val="8"/>
  </w:num>
  <w:num w:numId="14">
    <w:abstractNumId w:val="0"/>
  </w:num>
  <w:num w:numId="15">
    <w:abstractNumId w:val="14"/>
  </w:num>
  <w:num w:numId="16">
    <w:abstractNumId w:val="11"/>
  </w:num>
  <w:num w:numId="17">
    <w:abstractNumId w:val="2"/>
  </w:num>
  <w:num w:numId="18">
    <w:abstractNumId w:val="4"/>
  </w:num>
  <w:num w:numId="19">
    <w:abstractNumId w:val="9"/>
  </w:num>
  <w:num w:numId="20">
    <w:abstractNumId w:val="12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6791A"/>
    <w:rsid w:val="00074720"/>
    <w:rsid w:val="000A070C"/>
    <w:rsid w:val="000C728E"/>
    <w:rsid w:val="000E2149"/>
    <w:rsid w:val="000E5A89"/>
    <w:rsid w:val="000E7250"/>
    <w:rsid w:val="000F7DED"/>
    <w:rsid w:val="001152FC"/>
    <w:rsid w:val="00116C64"/>
    <w:rsid w:val="00144520"/>
    <w:rsid w:val="0015309E"/>
    <w:rsid w:val="001577C6"/>
    <w:rsid w:val="0016003D"/>
    <w:rsid w:val="001731A6"/>
    <w:rsid w:val="001815CC"/>
    <w:rsid w:val="001A559E"/>
    <w:rsid w:val="001C67DC"/>
    <w:rsid w:val="001D23A1"/>
    <w:rsid w:val="001D7FC5"/>
    <w:rsid w:val="001E1C3B"/>
    <w:rsid w:val="001F42E6"/>
    <w:rsid w:val="00242B8F"/>
    <w:rsid w:val="00260063"/>
    <w:rsid w:val="00286840"/>
    <w:rsid w:val="0029130A"/>
    <w:rsid w:val="002C1D00"/>
    <w:rsid w:val="002C2053"/>
    <w:rsid w:val="002C53B0"/>
    <w:rsid w:val="002E42C2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9BE"/>
    <w:rsid w:val="00401C0F"/>
    <w:rsid w:val="00405D3C"/>
    <w:rsid w:val="00416899"/>
    <w:rsid w:val="00496893"/>
    <w:rsid w:val="004C01BB"/>
    <w:rsid w:val="00515379"/>
    <w:rsid w:val="005369C7"/>
    <w:rsid w:val="0053708E"/>
    <w:rsid w:val="00554952"/>
    <w:rsid w:val="005D05FC"/>
    <w:rsid w:val="005D6E00"/>
    <w:rsid w:val="00601114"/>
    <w:rsid w:val="0061057F"/>
    <w:rsid w:val="006407C6"/>
    <w:rsid w:val="0066732C"/>
    <w:rsid w:val="00673260"/>
    <w:rsid w:val="00685FF4"/>
    <w:rsid w:val="00693E04"/>
    <w:rsid w:val="006B4592"/>
    <w:rsid w:val="006C70E4"/>
    <w:rsid w:val="006D0879"/>
    <w:rsid w:val="006E03EE"/>
    <w:rsid w:val="006F6064"/>
    <w:rsid w:val="007027EA"/>
    <w:rsid w:val="00705AD8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40C3F"/>
    <w:rsid w:val="00AB4A75"/>
    <w:rsid w:val="00AB4BA6"/>
    <w:rsid w:val="00AC4E57"/>
    <w:rsid w:val="00AD557B"/>
    <w:rsid w:val="00AE672E"/>
    <w:rsid w:val="00B00F2C"/>
    <w:rsid w:val="00B1236A"/>
    <w:rsid w:val="00B379F8"/>
    <w:rsid w:val="00B417A7"/>
    <w:rsid w:val="00B431C8"/>
    <w:rsid w:val="00B7076D"/>
    <w:rsid w:val="00BA1FBD"/>
    <w:rsid w:val="00BD0BF2"/>
    <w:rsid w:val="00BD351D"/>
    <w:rsid w:val="00BE191D"/>
    <w:rsid w:val="00C60981"/>
    <w:rsid w:val="00C759B0"/>
    <w:rsid w:val="00C838AF"/>
    <w:rsid w:val="00C94138"/>
    <w:rsid w:val="00C9627A"/>
    <w:rsid w:val="00CA5AA9"/>
    <w:rsid w:val="00CB0F35"/>
    <w:rsid w:val="00CF6758"/>
    <w:rsid w:val="00D07C41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30DE7"/>
    <w:rsid w:val="00E401A5"/>
    <w:rsid w:val="00E43F89"/>
    <w:rsid w:val="00E61540"/>
    <w:rsid w:val="00E97BFD"/>
    <w:rsid w:val="00EB40EA"/>
    <w:rsid w:val="00F313E7"/>
    <w:rsid w:val="00F66AD9"/>
    <w:rsid w:val="00F72A7D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B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B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BA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BA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B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B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BA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BA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4010</properties:Characters>
  <properties:Lines>78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2018-10-15T11:13:00Z</dcterms:created>
  <dc:creator>Home</dc:creator>
  <cp:lastModifiedBy>Tatjana Rukelj</cp:lastModifiedBy>
  <cp:lastPrinted>2014-01-20T11:06:00Z</cp:lastPrinted>
  <dcterms:modified xmlns:xsi="http://www.w3.org/2001/XMLSchema-instance" xsi:type="dcterms:W3CDTF">2018-10-16T10:42:00Z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St-74/2012-709 / Podnesak - Podnesak (1. oglas o prodaji nekretnina ( doka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