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5edc" w14:paraId="1395ed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DC3F54">
        <w:t>. St-2209</w:t>
      </w:r>
      <w:r w:rsidR="00993073">
        <w:t>/16-</w:t>
      </w:r>
      <w:r w:rsidR="00DA0F40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DA0F40" w:rsidP="0070027B" w:rsidR="00DA0F40" w:rsidRPr="0070027B">
      <w:pPr>
        <w:jc w:val="both"/>
      </w:pPr>
    </w:p>
    <w:p w:rsidRDefault="009675B5" w:rsidP="00843BBB" w:rsidR="00843BBB" w:rsidRPr="00EE587F">
      <w:pPr>
        <w:ind w:firstLine="708"/>
        <w:jc w:val="both"/>
      </w:pPr>
      <w:r w:rsidRPr="005237AA">
        <w:t xml:space="preserve">Trgovački sud u Zagrebu, po sucu Nikolini Dorić Hadžisejdić, </w:t>
      </w:r>
      <w:r w:rsidRPr="005237AA">
        <w:rPr>
          <w:lang w:val="pt-BR"/>
        </w:rPr>
        <w:t>u stečajnom predmetu u povodu prijedloga predlagatelja</w:t>
      </w:r>
      <w:r w:rsidRPr="005237AA">
        <w:t xml:space="preserve"> </w:t>
      </w:r>
      <w:r w:rsidRPr="005237AA">
        <w:rPr>
          <w:lang w:val="pt-BR"/>
        </w:rPr>
        <w:t xml:space="preserve">FINANCIJSKA AGENCIJA, RC Zagreb, </w:t>
      </w:r>
      <w:r w:rsidRPr="005237AA">
        <w:t>Podružnica Zagreb, Trg svibanjskih žrtava 1995., 1, OIB: 85821130368,</w:t>
      </w:r>
      <w:r w:rsidRPr="005237AA">
        <w:rPr>
          <w:lang w:val="pt-BR"/>
        </w:rPr>
        <w:t xml:space="preserve"> za otvaranje stečajnog postupka nad dužnikom TRAVLJANKA d.o.o. za trgovinu i usluge, OIB 15068347571, Zagreb, Pakoštanska 5</w:t>
      </w:r>
      <w:r w:rsidR="00843BBB" w:rsidRPr="00B9015B">
        <w:rPr>
          <w:lang w:val="pt-BR"/>
        </w:rPr>
        <w:t xml:space="preserve">, </w:t>
      </w:r>
      <w:r w:rsidR="00744861">
        <w:rPr>
          <w:lang w:val="pt-BR"/>
        </w:rPr>
        <w:t>11</w:t>
      </w:r>
      <w:r w:rsidR="00EE587F" w:rsidRPr="00EE587F">
        <w:rPr>
          <w:lang w:val="pt-BR"/>
        </w:rPr>
        <w:t>. prosinca</w:t>
      </w:r>
      <w:r w:rsidR="00843BBB" w:rsidRPr="00EE587F">
        <w:rPr>
          <w:lang w:val="pt-BR"/>
        </w:rPr>
        <w:t xml:space="preserve"> 2017</w:t>
      </w:r>
      <w:r w:rsidR="00843BBB" w:rsidRPr="00EE587F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DA0F40">
      <w:pPr>
        <w:ind w:firstLine="708"/>
        <w:jc w:val="both"/>
      </w:pPr>
      <w:r w:rsidRPr="00A93839">
        <w:t xml:space="preserve">I. Otvara se stečajni postupak nad dužnikom </w:t>
      </w:r>
      <w:r w:rsidR="009675B5" w:rsidRPr="005237AA">
        <w:rPr>
          <w:lang w:val="pt-BR"/>
        </w:rPr>
        <w:t>TRAVLJANKA d.o.o. za trgovinu i usluge, OIB 15068347571, Zagreb, Pakoštanska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E587F">
        <w:t xml:space="preserve">Zagrebu </w:t>
      </w:r>
      <w:r w:rsidR="00DA0F40" w:rsidRPr="00DA0F40">
        <w:t>11</w:t>
      </w:r>
      <w:r w:rsidR="00EE587F" w:rsidRPr="00DA0F40">
        <w:t>. prosinca</w:t>
      </w:r>
      <w:r w:rsidRPr="00DA0F40">
        <w:rPr>
          <w:lang w:val="pt-BR"/>
        </w:rPr>
        <w:t xml:space="preserve"> 201</w:t>
      </w:r>
      <w:r w:rsidR="00993073" w:rsidRPr="00DA0F40">
        <w:rPr>
          <w:lang w:val="pt-BR"/>
        </w:rPr>
        <w:t>7</w:t>
      </w:r>
      <w:r w:rsidRPr="00DA0F40">
        <w:t xml:space="preserve">. u </w:t>
      </w:r>
      <w:r w:rsidR="00C70ACC" w:rsidRPr="00DA0F40">
        <w:t>1</w:t>
      </w:r>
      <w:r w:rsidR="00DA0F40" w:rsidRPr="00DA0F40">
        <w:t>5</w:t>
      </w:r>
      <w:r w:rsidR="00C70ACC" w:rsidRPr="00DA0F40">
        <w:t>.</w:t>
      </w:r>
      <w:r w:rsidR="00EE587F" w:rsidRPr="00DA0F40">
        <w:t>3</w:t>
      </w:r>
      <w:r w:rsidR="00DC7C75" w:rsidRPr="00DA0F40">
        <w:t>0</w:t>
      </w:r>
      <w:r w:rsidRPr="00DA0F40">
        <w:t xml:space="preserve"> sati.</w:t>
      </w:r>
    </w:p>
    <w:p w:rsidRDefault="00A93839" w:rsidP="00DA0F40" w:rsidR="00A93839" w:rsidRPr="00EE587F">
      <w:pPr>
        <w:ind w:firstLine="708"/>
        <w:jc w:val="both"/>
      </w:pPr>
      <w:r w:rsidRPr="00DC7C75">
        <w:t xml:space="preserve">II. Za stečajnog upravitelja imenuje se </w:t>
      </w:r>
      <w:r w:rsidR="00DA0F40" w:rsidRPr="00A21608">
        <w:t>Nina Markovinović Belamarić, OIB: 49920167790, Zagreb, Kralja Držislava 10</w:t>
      </w:r>
      <w:r w:rsidR="009B6435" w:rsidRPr="00EE587F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744861">
        <w:t xml:space="preserve"> stečajni postupak nad dužnikom </w:t>
      </w:r>
      <w:r w:rsidR="009675B5" w:rsidRPr="005237AA">
        <w:rPr>
          <w:lang w:val="pt-BR"/>
        </w:rPr>
        <w:t>TRAVLJANKA d.o.o. za trgovinu i usluge, OIB 15068347571, Zagreb, Pakoštanska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DA0F40" w:rsidP="0023149C" w:rsidR="00DA0F4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9675B5" w:rsidP="009675B5" w:rsidR="009675B5" w:rsidRPr="005237AA">
      <w:pPr>
        <w:ind w:firstLine="708"/>
        <w:jc w:val="both"/>
        <w:rPr>
          <w:lang w:val="pt-BR"/>
        </w:rPr>
      </w:pPr>
      <w:r w:rsidRPr="005237AA">
        <w:t xml:space="preserve">Financijska agencija, Regionalni centar Zagreb, podnijela je ovom sudu prijedlog za otvaranje stečajnog postupka nad dužnikom </w:t>
      </w:r>
      <w:r w:rsidRPr="005237AA">
        <w:rPr>
          <w:lang w:val="pt-BR"/>
        </w:rPr>
        <w:t xml:space="preserve">TRAVLJANKA d.o.o. za trgovinu i usluge, OIB 15068347571, Zagreb, Pakoštanska 5, na temelju čl. 444. stavka 2. Stečajnog zakona </w:t>
      </w:r>
      <w:r w:rsidRPr="005237AA">
        <w:t>zakona („Narodne novine“ broj 71/15, dalje: SZ).</w:t>
      </w:r>
    </w:p>
    <w:p w:rsidRDefault="009675B5" w:rsidP="009675B5" w:rsidR="009675B5" w:rsidRPr="005237AA">
      <w:pPr>
        <w:ind w:firstLine="709"/>
        <w:jc w:val="both"/>
        <w:rPr>
          <w:lang w:val="en-GB"/>
        </w:rPr>
      </w:pPr>
      <w:r w:rsidRPr="005237A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665 dana, u ukupnom iznosu od 7.271,33 kn, kao i da dužnik ima 1 zaposlenog. </w:t>
      </w:r>
      <w:r w:rsidRPr="005237A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675B5" w:rsidP="009675B5" w:rsidR="009675B5" w:rsidRPr="005237AA">
      <w:pPr>
        <w:pStyle w:val="Tijeloteksta"/>
        <w:ind w:firstLine="708"/>
      </w:pPr>
      <w:r w:rsidRPr="005237AA">
        <w:lastRenderedPageBreak/>
        <w:t>Sud je rješenjem pokrenuo prethodni postupak nad dužnikom. Zastupnik po zakonu dužnika uredno je primio navedeno rješenje i zaključak od 22. prosinca 2016., kojim je pozvan na ročište 14. veljače 201</w:t>
      </w:r>
      <w:r w:rsidR="00DA0F40">
        <w:t>7</w:t>
      </w:r>
      <w:r w:rsidRPr="005237AA">
        <w:t xml:space="preserve">., a na koje ročište nije pristupio te nije osporio predlagateljeve tvrdnje o postojanju stečajnog razloga nesposobnosti za plaćanje. Spisu prileži podnesak Ministarstva financija, Porezna uprave, Područni ured Zagreb, od 18. siječnja 2017. (list 16 spisa) prema kojem u informacijskom sustavu Porezne uprave nisu evidentirani podaci o nekretninama i pokretninama dužnika. </w:t>
      </w:r>
    </w:p>
    <w:p w:rsidRDefault="009675B5" w:rsidP="009675B5" w:rsidR="009675B5" w:rsidRPr="005237AA">
      <w:pPr>
        <w:jc w:val="both"/>
      </w:pPr>
      <w:r w:rsidRPr="005237AA">
        <w:tab/>
        <w:t>Uvidom u potvrdu Financijske agencije od 3. siječnja 2017. (list 10 spisa) utvrđeno je da dužnik na taj dan ima evidentirane neizvršene osnove za plaćanje u neprekinutom razdoblju od 1150 dana te da dužnik ima nepodmirene obveze u iznosu od 7.855,85 kn (list 13-14 spisa).</w:t>
      </w:r>
    </w:p>
    <w:p w:rsidRDefault="009675B5" w:rsidP="009675B5" w:rsidR="009675B5" w:rsidRPr="005237AA">
      <w:pPr>
        <w:pStyle w:val="Tijeloteksta"/>
        <w:ind w:firstLine="708"/>
      </w:pPr>
      <w:r w:rsidRPr="005237A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675B5">
        <w:t>13</w:t>
      </w:r>
      <w:r w:rsidR="000E455D">
        <w:t xml:space="preserve">. </w:t>
      </w:r>
      <w:r w:rsidR="009675B5">
        <w:t xml:space="preserve">ožujka </w:t>
      </w:r>
      <w:r w:rsidR="000E455D">
        <w:t>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0E455D">
        <w:t>13. ožujka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</w:t>
      </w:r>
      <w:r w:rsidR="003B7505" w:rsidRPr="00B564FE">
        <w:t xml:space="preserve">Područni ured Zagreb,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B7505">
        <w:t>11</w:t>
      </w:r>
      <w:r w:rsidR="00EE587F" w:rsidRPr="00EE587F">
        <w:t>. prosinca</w:t>
      </w:r>
      <w:r w:rsidR="000E455D" w:rsidRPr="00EE587F">
        <w:t xml:space="preserve"> </w:t>
      </w:r>
      <w:r w:rsidR="006A7E02" w:rsidRPr="00EE587F">
        <w:t>2017</w:t>
      </w:r>
      <w:r w:rsidR="00C12410" w:rsidRPr="00DC7C75">
        <w:t>.</w:t>
      </w:r>
    </w:p>
    <w:p w:rsidRDefault="00C12410" w:rsidP="00C12410" w:rsidR="00C12410"/>
    <w:p w:rsidRDefault="00DA0F40" w:rsidP="00C12410" w:rsidR="00DA0F4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4A6A68">
        <w:t>,v.r.</w:t>
      </w:r>
    </w:p>
    <w:p w:rsidRDefault="00B15477" w:rsidP="00C6375B" w:rsidR="00B15477">
      <w:pPr>
        <w:jc w:val="right"/>
      </w:pPr>
    </w:p>
    <w:p w:rsidRDefault="00B15477" w:rsidP="00C6375B" w:rsidR="00B15477">
      <w:pPr>
        <w:jc w:val="right"/>
      </w:pPr>
    </w:p>
    <w:p w:rsidRDefault="00DA0F40" w:rsidP="00C6375B" w:rsidR="00DA0F40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4A6A68" w:rsidP="00C359B6" w:rsidR="004A6A68">
      <w:pPr>
        <w:pStyle w:val="Bezproreda"/>
        <w:ind w:left="4956"/>
        <w:jc w:val="right"/>
      </w:pPr>
      <w:r>
        <w:t>Za točnost otpravka - ovlašteni službenik</w:t>
      </w:r>
    </w:p>
    <w:p w:rsidRDefault="004A6A68" w:rsidP="00C359B6" w:rsidR="004A6A68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7AE" w:rsidP="00B15477" w:rsidR="004467AE">
      <w:r>
        <w:separator/>
      </w:r>
    </w:p>
  </w:endnote>
  <w:endnote w:id="0" w:type="continuationSeparator">
    <w:p w:rsidRDefault="004467AE" w:rsidP="00B15477" w:rsidR="00446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7AE" w:rsidP="00B15477" w:rsidR="004467AE">
      <w:r>
        <w:separator/>
      </w:r>
    </w:p>
  </w:footnote>
  <w:footnote w:id="0" w:type="continuationSeparator">
    <w:p w:rsidRDefault="004467AE" w:rsidP="00B15477" w:rsidR="00446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A6A6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C3F54">
          <w:t>2209</w:t>
        </w:r>
        <w:r w:rsidR="00993073">
          <w:t>/16</w:t>
        </w:r>
        <w:r w:rsidR="006A7E02">
          <w:t>-</w:t>
        </w:r>
        <w:r w:rsidR="00DA0F40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E455D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B2522"/>
    <w:rsid w:val="003B7505"/>
    <w:rsid w:val="003E7BA5"/>
    <w:rsid w:val="00410190"/>
    <w:rsid w:val="00413C3F"/>
    <w:rsid w:val="00422789"/>
    <w:rsid w:val="004467AE"/>
    <w:rsid w:val="00470722"/>
    <w:rsid w:val="00471353"/>
    <w:rsid w:val="004963DC"/>
    <w:rsid w:val="004971B3"/>
    <w:rsid w:val="004A1B2D"/>
    <w:rsid w:val="004A6A68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44861"/>
    <w:rsid w:val="007770F1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675B5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A0F40"/>
    <w:rsid w:val="00DC268C"/>
    <w:rsid w:val="00DC3F54"/>
    <w:rsid w:val="00DC7C75"/>
    <w:rsid w:val="00E23F79"/>
    <w:rsid w:val="00E379D7"/>
    <w:rsid w:val="00E46026"/>
    <w:rsid w:val="00E67E76"/>
    <w:rsid w:val="00EB51F8"/>
    <w:rsid w:val="00ED0205"/>
    <w:rsid w:val="00EE587F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6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St-2209/2016</izvorni_sadrzaj>
    <derivirana_varijabla naziv="DomainObject.Predmet.OznakaBroj_1">St-2209/2016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TRAVLJANKA d.o.o. zastupanog po punomoćniku Renata Travljanin</izvorni_sadrzaj>
    <derivirana_varijabla naziv="DomainObject.Predmet.ProtustrankaFormated_1">  TRAVLJANKA d.o.o. zastupanog po punomoćniku Renata Travljanin</derivirana_varijabla>
  </DomainObject.Predmet.ProtustrankaFormated>
  <DomainObject.Predmet.ProtustrankaFormatedOIB>
    <izvorni_sadrzaj>  TRAVLJANKA d.o.o., OIB 15068347571 zastupanog po punomoćniku Renata Travljanin</izvorni_sadrzaj>
    <derivirana_varijabla naziv="DomainObject.Predmet.ProtustrankaFormatedOIB_1">  TRAVLJANKA d.o.o., OIB 15068347571 zastupanog po punomoćniku Renata Travljanin</derivirana_varijabla>
  </DomainObject.Predmet.ProtustrankaFormatedOIB>
  <DomainObject.Predmet.ProtustrankaFormatedWithAdress>
    <izvorni_sadrzaj> TRAVLJANKA d.o.o., Pakoštanska 5, 10000 Zagreb zastupanog po punomoćniku Renata Travljanin</izvorni_sadrzaj>
    <derivirana_varijabla naziv="DomainObject.Predmet.ProtustrankaFormatedWithAdress_1"> TRAVLJANKA d.o.o., Pakoštanska 5, 10000 Zagreb zastupanog po punomoćniku Renata Travljanin</derivirana_varijabla>
  </DomainObject.Predmet.ProtustrankaFormatedWithAdress>
  <DomainObject.Predmet.ProtustrankaFormatedWithAdressOIB>
    <izvorni_sadrzaj> TRAVLJANKA d.o.o., OIB 15068347571, Pakoštanska 5, 10000 Zagreb zastupanog po punomoćniku Renata Travljanin</izvorni_sadrzaj>
    <derivirana_varijabla naziv="DomainObject.Predmet.ProtustrankaFormatedWithAdressOIB_1"> TRAVLJANKA d.o.o., OIB 15068347571, Pakoštanska 5, 10000 Zagreb zastupanog po punomoćniku Renata Travljanin</derivirana_varijabla>
  </DomainObject.Predmet.ProtustrankaFormatedWithAdressOIB>
  <DomainObject.Predmet.ProtustrankaWithAdress>
    <izvorni_sadrzaj>TRAVLJANKA d.o.o. Pakoštanska 5, 10000 Zagreb</izvorni_sadrzaj>
    <derivirana_varijabla naziv="DomainObject.Predmet.ProtustrankaWithAdress_1">TRAVLJANKA d.o.o. Pakoštanska 5, 10000 Zagreb</derivirana_varijabla>
  </DomainObject.Predmet.ProtustrankaWithAdress>
  <DomainObject.Predmet.ProtustrankaWithAdressOIB>
    <izvorni_sadrzaj>TRAVLJANKA d.o.o., OIB 15068347571, Pakoštanska 5, 10000 Zagreb</izvorni_sadrzaj>
    <derivirana_varijabla naziv="DomainObject.Predmet.ProtustrankaWithAdressOIB_1">TRAVLJANKA d.o.o., OIB 15068347571, Pakoštanska 5, 10000 Zagreb</derivirana_varijabla>
  </DomainObject.Predmet.ProtustrankaWithAdressOIB>
  <DomainObject.Predmet.ProtustrankaNazivFormated>
    <izvorni_sadrzaj>TRAVLJANKA d.o.o.</izvorni_sadrzaj>
    <derivirana_varijabla naziv="DomainObject.Predmet.ProtustrankaNazivFormated_1">TRAVLJANKA d.o.o.</derivirana_varijabla>
  </DomainObject.Predmet.ProtustrankaNazivFormated>
  <DomainObject.Predmet.ProtustrankaNazivFormatedOIB>
    <izvorni_sadrzaj>TRAVLJANKA d.o.o., OIB 15068347571</izvorni_sadrzaj>
    <derivirana_varijabla naziv="DomainObject.Predmet.ProtustrankaNazivFormatedOIB_1">TRAVLJANKA d.o.o., OIB 15068347571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TRAVLJANKA d.o.o. zastupanog po punomoćniku Renata Travljanin</item>
    </izvorni_sadrzaj>
    <derivirana_varijabla naziv="DomainObject.Predmet.ProtuStrankaListFormated_1">
      <item>TRAVLJANKA d.o.o. zastupanog po punomoćniku Renata Travljanin</item>
    </derivirana_varijabla>
  </DomainObject.Predmet.ProtuStrankaListFormated>
  <DomainObject.Predmet.ProtuStrankaListFormatedOIB>
    <izvorni_sadrzaj>
      <item>TRAVLJANKA d.o.o., OIB 15068347571 zastupanog po punomoćniku Renata Travljanin</item>
    </izvorni_sadrzaj>
    <derivirana_varijabla naziv="DomainObject.Predmet.ProtuStrankaListFormatedOIB_1">
      <item>TRAVLJANKA d.o.o., OIB 15068347571 zastupanog po punomoćniku Renata Travljanin</item>
    </derivirana_varijabla>
  </DomainObject.Predmet.ProtuStrankaListFormatedOIB>
  <DomainObject.Predmet.ProtuStrankaListFormatedWithAdress>
    <izvorni_sadrzaj>
      <item>TRAVLJANKA d.o.o., Pakoštanska 5, 10000 Zagreb zastupanog po punomoćniku Renata Travljanin</item>
    </izvorni_sadrzaj>
    <derivirana_varijabla naziv="DomainObject.Predmet.ProtuStrankaListFormatedWithAdress_1">
      <item>TRAVLJANKA d.o.o., Pakoštanska 5, 10000 Zagreb zastupanog po punomoćniku Renata Travljanin</item>
    </derivirana_varijabla>
  </DomainObject.Predmet.ProtuStrankaListFormatedWithAdress>
  <DomainObject.Predmet.ProtuStrankaListFormatedWithAdressOIB>
    <izvorni_sadrzaj>
      <item>TRAVLJANKA d.o.o., OIB 15068347571, Pakoštanska 5, 10000 Zagreb zastupanog po punomoćniku Renata Travljanin</item>
    </izvorni_sadrzaj>
    <derivirana_varijabla naziv="DomainObject.Predmet.ProtuStrankaListFormatedWithAdressOIB_1">
      <item>TRAVLJANKA d.o.o., OIB 15068347571, Pakoštanska 5, 10000 Zagreb zastupanog po punomoćniku Renata Travljanin</item>
    </derivirana_varijabla>
  </DomainObject.Predmet.ProtuStrankaListFormatedWithAdressOIB>
  <DomainObject.Predmet.ProtuStrankaListNazivFormated>
    <izvorni_sadrzaj>
      <item>TRAVLJANKA d.o.o.</item>
    </izvorni_sadrzaj>
    <derivirana_varijabla naziv="DomainObject.Predmet.ProtuStrankaListNazivFormated_1">
      <item>TRAVLJANKA d.o.o.</item>
    </derivirana_varijabla>
  </DomainObject.Predmet.ProtuStrankaListNazivFormated>
  <DomainObject.Predmet.ProtuStrankaListNazivFormatedOIB>
    <izvorni_sadrzaj>
      <item>TRAVLJANKA d.o.o., OIB 15068347571</item>
    </izvorni_sadrzaj>
    <derivirana_varijabla naziv="DomainObject.Predmet.ProtuStrankaListNazivFormatedOIB_1">
      <item>TRAVLJANKA d.o.o., OIB 15068347571</item>
    </derivirana_varijabla>
  </DomainObject.Predmet.ProtuStrankaListNazivFormatedOIB>
  <DomainObject.Predmet.OstaliListFormated>
    <izvorni_sadrzaj>
      <item>Renata Travljanin punomoćnik sudionika u postupku TRAVLJANKA d.o.o.</item>
    </izvorni_sadrzaj>
    <derivirana_varijabla naziv="DomainObject.Predmet.OstaliListFormated_1">
      <item>Renata Travljanin punomoćnik sudionika u postupku TRAVLJANKA d.o.o.</item>
    </derivirana_varijabla>
  </DomainObject.Predmet.OstaliListFormated>
  <DomainObject.Predmet.OstaliListFormatedOIB>
    <izvorni_sadrzaj>
      <item>Renata Travljanin, OIB 56034324410 punomoćnik sudionika u postupku TRAVLJANKA d.o.o.</item>
    </izvorni_sadrzaj>
    <derivirana_varijabla naziv="DomainObject.Predmet.OstaliListFormatedOIB_1">
      <item>Renata Travljanin, OIB 56034324410 punomoćnik sudionika u postupku TRAVLJANKA d.o.o.</item>
    </derivirana_varijabla>
  </DomainObject.Predmet.OstaliListFormatedOIB>
  <DomainObject.Predmet.OstaliListFormatedWithAdress>
    <izvorni_sadrzaj>
      <item>Renata Travljanin, Trg Lovre Matačića 5, 10360 Sesvete punomoćnik sudionika u postupku TRAVLJANKA d.o.o.</item>
    </izvorni_sadrzaj>
    <derivirana_varijabla naziv="DomainObject.Predmet.OstaliListFormatedWithAdress_1">
      <item>Renata Travljanin, Trg Lovre Matačića 5, 10360 Sesvete punomoćnik sudionika u postupku TRAVLJANKA d.o.o.</item>
    </derivirana_varijabla>
  </DomainObject.Predmet.OstaliListFormatedWithAdress>
  <DomainObject.Predmet.OstaliListFormatedWithAdressOIB>
    <izvorni_sadrzaj>
      <item>Renata Travljanin, OIB 56034324410, Trg Lovre Matačića 5, 10360 Sesvete punomoćnik sudionika u postupku TRAVLJANKA d.o.o.</item>
    </izvorni_sadrzaj>
    <derivirana_varijabla naziv="DomainObject.Predmet.OstaliListFormatedWithAdressOIB_1">
      <item>Renata Travljanin, OIB 56034324410, Trg Lovre Matačića 5, 10360 Sesvete punomoćnik sudionika u postupku TRAVLJANKA d.o.o.</item>
    </derivirana_varijabla>
  </DomainObject.Predmet.OstaliListFormatedWithAdressOIB>
  <DomainObject.Predmet.OstaliListNazivFormated>
    <izvorni_sadrzaj>
      <item>Renata Travljanin</item>
    </izvorni_sadrzaj>
    <derivirana_varijabla naziv="DomainObject.Predmet.OstaliListNazivFormated_1">
      <item>Renata Travljanin</item>
    </derivirana_varijabla>
  </DomainObject.Predmet.OstaliListNazivFormated>
  <DomainObject.Predmet.OstaliListNazivFormatedOIB>
    <izvorni_sadrzaj>
      <item>Renata Travljanin, OIB 56034324410</item>
    </izvorni_sadrzaj>
    <derivirana_varijabla naziv="DomainObject.Predmet.OstaliListNazivFormatedOIB_1">
      <item>Renata Travljanin, OIB 56034324410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TRAVLJANKA d.o.o.</izvorni_sadrzaj>
    <derivirana_varijabla naziv="DomainObject.Predmet.ProtustrankaIDrugi_1">TRAVLJANKA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TRAVLJANKA d.o.o., OIB 15068347571, Pakoštanska 5, 10000 Zagreb</izvorni_sadrzaj>
    <derivirana_varijabla naziv="DomainObject.Predmet.ProtustrankaIDrugiAdressOIB_1">TRAVLJANKA d.o.o., OIB 15068347571,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TRAVLJANKA d.o.o.</item>
      <item>Renata Travljanin</item>
      <item>VJEROVNICI</item>
    </izvorni_sadrzaj>
    <derivirana_varijabla naziv="DomainObject.Predmet.SudioniciListNaziv_1">
      <item>FINA Regionalni centar Zagreb</item>
      <item>TRAVLJANKA d.o.o.</item>
      <item>Renata Travljanin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TRAVLJANKA d.o.o., OIB 15068347571, Pakoštanska 5,10000 Zagreb</item>
      <item>Renata Travljanin, OIB 56034324410, Trg Lovre Matačića 5,10360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TRAVLJANKA d.o.o., OIB 15068347571, Pakoštanska 5,10000 Zagreb</item>
      <item>Renata Travljanin, OIB 56034324410, Trg Lovre Matačića 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15068347571</item>
      <item>, OIB 56034324410</item>
      <item>, OIB null</item>
    </izvorni_sadrzaj>
    <derivirana_varijabla naziv="DomainObject.Predmet.SudioniciListNazivOIB_1">
      <item>, OIB 85821130368</item>
      <item>, OIB 15068347571</item>
      <item>, OIB 56034324410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02262-D57F-46F5-8AEA-7C4C86430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4810</properties:Characters>
  <properties:Lines>101</properties:Lines>
  <properties:Paragraphs>30</properties:Paragraphs>
  <properties:TotalTime>472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2017-12-11T14:22:00Z</cp:lastPrinted>
  <dcterms:modified xmlns:xsi="http://www.w3.org/2001/XMLSchema-instance" xsi:type="dcterms:W3CDTF">2017-12-11T14:22:00Z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