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662c" w14:paraId="577662c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13CEE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213CEE">
        <w:rPr>
          <w:rFonts w:cs="Times New Roman"/>
        </w:rPr>
        <w:t xml:space="preserve"> </w:t>
      </w:r>
      <w:r w:rsidR="00213CEE" w:rsidRPr="00E8232C">
        <w:t>ROGINEK-HANŽEK METALI j.d.o.o., Ivanečko naselje 40, Ivanečko naselje, OIB: 14795646425</w:t>
      </w:r>
      <w:r w:rsidR="00EF04AA">
        <w:rPr>
          <w:rFonts w:cs="Times New Roman"/>
        </w:rPr>
        <w:t xml:space="preserve">, </w:t>
      </w:r>
      <w:r w:rsidR="00F83C1C">
        <w:rPr>
          <w:rFonts w:cs="Times New Roman"/>
        </w:rPr>
        <w:t>1</w:t>
      </w:r>
      <w:r w:rsidR="00213CEE">
        <w:rPr>
          <w:rFonts w:cs="Times New Roman"/>
        </w:rPr>
        <w:t>4</w:t>
      </w:r>
      <w:r w:rsidR="00F83C1C">
        <w:rPr>
          <w:rFonts w:cs="Times New Roman"/>
        </w:rPr>
        <w:t>. ožujka 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213CEE">
        <w:rPr>
          <w:rFonts w:cs="Times New Roman"/>
        </w:rPr>
        <w:t xml:space="preserve"> </w:t>
      </w:r>
      <w:r w:rsidR="00213CEE" w:rsidRPr="00E8232C">
        <w:t>ROGINEK-HANŽEK METALI j.d.o.o., Ivanečko naselje 40, Ivanečko naselje, OIB: 14795646425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213CEE">
        <w:t>62</w:t>
      </w:r>
      <w:r w:rsidR="00F83C1C">
        <w:t>/17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F83C1C">
        <w:rPr>
          <w:rFonts w:cs="Times New Roman"/>
        </w:rPr>
        <w:t>1</w:t>
      </w:r>
      <w:r w:rsidR="00213CEE">
        <w:rPr>
          <w:rFonts w:cs="Times New Roman"/>
        </w:rPr>
        <w:t>4</w:t>
      </w:r>
      <w:r w:rsidR="00F83C1C">
        <w:rPr>
          <w:rFonts w:cs="Times New Roman"/>
        </w:rPr>
        <w:t>. ožujka 2017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FD3D33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F83C1C" w:rsidP="00F83C1C" w:rsidR="00F83C1C">
      <w:pPr>
        <w:jc w:val="both"/>
        <w:rPr>
          <w:rFonts w:cs="Times New Roman"/>
        </w:rPr>
      </w:pPr>
      <w:r>
        <w:rPr>
          <w:rFonts w:cs="Times New Roma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9114C" w:rsidR="0079114C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97F" w:rsidP="00BA0147" w:rsidR="0027697F">
      <w:r>
        <w:separator/>
      </w:r>
    </w:p>
  </w:endnote>
  <w:endnote w:id="0" w:type="continuationSeparator">
    <w:p w:rsidRDefault="0027697F" w:rsidP="00BA0147" w:rsidR="00276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97F" w:rsidP="00BA0147" w:rsidR="0027697F">
      <w:r>
        <w:separator/>
      </w:r>
    </w:p>
  </w:footnote>
  <w:footnote w:id="0" w:type="continuationSeparator">
    <w:p w:rsidRDefault="0027697F" w:rsidP="00BA0147" w:rsidR="002769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13CEE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213CEE">
      <w:t>62/17-7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611DE"/>
    <w:rsid w:val="001D0412"/>
    <w:rsid w:val="001D2BCB"/>
    <w:rsid w:val="00213CEE"/>
    <w:rsid w:val="00217753"/>
    <w:rsid w:val="002341FF"/>
    <w:rsid w:val="0027697F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51540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A51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5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5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5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5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A51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5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5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5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5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ROGINEK-HANŽEK METALI jednostavno društvo s ograničenom odgovornošću za proizvodnju i trgovinu</izvorni_sadrzaj>
    <derivirana_varijabla naziv="DomainObject.Predmet.ProtustrankaFormated_1">  ROGINEK-HANŽEK METALI jednostavno društvo s ograničenom odgovornošću za proizvodnju i trgovinu</derivirana_varijabla>
  </DomainObject.Predmet.ProtustrankaFormated>
  <DomainObject.Predmet.ProtustrankaFormatedOIB>
    <izvorni_sadrzaj>  ROGINEK-HANŽEK METALI jednostavno društvo s ograničenom odgovornošću za proizvodnju i trgovinu, OIB 14795646425</izvorni_sadrzaj>
    <derivirana_varijabla naziv="DomainObject.Predmet.ProtustrankaFormatedOIB_1">  ROGINEK-HANŽEK METALI jednostavno društvo s ograničenom odgovornošću za proizvodnju i trgovinu, OIB 14795646425</derivirana_varijabla>
  </DomainObject.Predmet.ProtustrankaFormatedOIB>
  <DomainObject.Predmet.ProtustrankaFormatedWithAdress>
    <izvorni_sadrzaj> ROGINEK-HANŽEK METALI jednostavno društvo s ograničenom odgovornošću za proizvodnju i trgovinu, Ivanečko Naselje 40, 42240 Ivanečko Naselje</izvorni_sadrzaj>
    <derivirana_varijabla naziv="DomainObject.Predmet.ProtustrankaFormatedWithAdress_1"> ROGINEK-HANŽEK METALI jednostavno društvo s ograničenom odgovornošću za proizvodnju i trgovinu, Ivanečko Naselje 40, 42240 Ivanečko Naselje</derivirana_varijabla>
  </DomainObject.Predmet.ProtustrankaFormatedWithAdress>
  <DomainObject.Predmet.ProtustrankaFormatedWithAdressOIB>
    <izvorni_sadrzaj> ROGINEK-HANŽEK METALI jednostavno društvo s ograničenom odgovornošću za proizvodnju i trgovinu, OIB 14795646425, Ivanečko Naselje 40, 42240 Ivanečko Naselje</izvorni_sadrzaj>
    <derivirana_varijabla naziv="DomainObject.Predmet.ProtustrankaFormatedWithAdressOIB_1"> ROGINEK-HANŽEK METALI jednostavno društvo s ograničenom odgovornošću za proizvodnju i trgovinu, OIB 14795646425, Ivanečko Naselje 40, 42240 Ivanečko Naselje</derivirana_varijabla>
  </DomainObject.Predmet.ProtustrankaFormatedWithAdressOIB>
  <DomainObject.Predmet.ProtustrankaWithAdress>
    <izvorni_sadrzaj>ROGINEK-HANŽEK METALI jednostavno društvo s ograničenom odgovornošću za proizvodnju i trgovinu Ivanečko Naselje 40, 42240 Ivanečko Naselje</izvorni_sadrzaj>
    <derivirana_varijabla naziv="DomainObject.Predmet.ProtustrankaWithAdress_1">ROGINEK-HANŽEK METALI jednostavno društvo s ograničenom odgovornošću za proizvodnju i trgovinu Ivanečko Naselje 40, 42240 Ivanečko Naselje</derivirana_varijabla>
  </DomainObject.Predmet.ProtustrankaWithAdress>
  <DomainObject.Predmet.ProtustrankaWithAdressOIB>
    <izvorni_sadrzaj>ROGINEK-HANŽEK METALI jednostavno društvo s ograničenom odgovornošću za proizvodnju i trgovinu, OIB 14795646425, Ivanečko Naselje 40, 42240 Ivanečko Naselje</izvorni_sadrzaj>
    <derivirana_varijabla naziv="DomainObject.Predmet.ProtustrankaWithAdressOIB_1">ROGINEK-HANŽEK METALI jednostavno društvo s ograničenom odgovornošću za proizvodnju i trgovinu, OIB 14795646425, Ivanečko Naselje 40, 42240 Ivanečko Naselje</derivirana_varijabla>
  </DomainObject.Predmet.ProtustrankaWithAdressOIB>
  <DomainObject.Predmet.ProtustrankaNazivFormated>
    <izvorni_sadrzaj>ROGINEK-HANŽEK METALI jednostavno društvo s ograničenom odgovornošću za proizvodnju i trgovinu</izvorni_sadrzaj>
    <derivirana_varijabla naziv="DomainObject.Predmet.ProtustrankaNazivFormated_1">ROGINEK-HANŽEK METALI jednostavno društvo s ograničenom odgovornošću za proizvodnju i trgovinu</derivirana_varijabla>
  </DomainObject.Predmet.ProtustrankaNazivFormated>
  <DomainObject.Predmet.ProtustrankaNazivFormatedOIB>
    <izvorni_sadrzaj>ROGINEK-HANŽEK METALI jednostavno društvo s ograničenom odgovornošću za proizvodnju i trgovinu, OIB 14795646425</izvorni_sadrzaj>
    <derivirana_varijabla naziv="DomainObject.Predmet.ProtustrankaNazivFormatedOIB_1">ROGINEK-HANŽEK METALI jednostavno društvo s ograničenom odgovornošću za proizvodnju i trgovinu, OIB 14795646425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7157.87</izvorni_sadrzaj>
    <derivirana_varijabla naziv="DomainObject.Predmet.TrenutnaVrijednost_1">7157.87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ROGINEK-HANŽEK METALI jednostavno društvo s ograničenom odgovornošću za proizvodnju i trgovinu</item>
    </izvorni_sadrzaj>
    <derivirana_varijabla naziv="DomainObject.Predmet.ProtuStrankaListFormated_1">
      <item>ROGINEK-HANŽEK METALI jednostavno društvo s ograničenom odgovornošću za proizvodnju i trgovinu</item>
    </derivirana_varijabla>
  </DomainObject.Predmet.ProtuStrankaListFormated>
  <DomainObject.Predmet.ProtuStrankaListFormatedOIB>
    <izvorni_sadrzaj>
      <item>ROGINEK-HANŽEK METALI jednostavno društvo s ograničenom odgovornošću za proizvodnju i trgovinu, OIB 14795646425</item>
    </izvorni_sadrzaj>
    <derivirana_varijabla naziv="DomainObject.Predmet.ProtuStrankaListFormatedOIB_1">
      <item>ROGINEK-HANŽEK METALI jednostavno društvo s ograničenom odgovornošću za proizvodnju i trgovinu, OIB 14795646425</item>
    </derivirana_varijabla>
  </DomainObject.Predmet.ProtuStrankaListFormatedOIB>
  <DomainObject.Predmet.ProtuStrankaListFormatedWithAdress>
    <izvorni_sadrzaj>
      <item>ROGINEK-HANŽEK METALI jednostavno društvo s ograničenom odgovornošću za proizvodnju i trgovinu, Ivanečko Naselje 40, 42240 Ivanečko Naselje</item>
    </izvorni_sadrzaj>
    <derivirana_varijabla naziv="DomainObject.Predmet.ProtuStrankaListFormatedWithAdress_1">
      <item>ROGINEK-HANŽEK METALI jednostavno društvo s ograničenom odgovornošću za proizvodnju i trgovinu, Ivanečko Naselje 40, 42240 Ivanečko Naselje</item>
    </derivirana_varijabla>
  </DomainObject.Predmet.ProtuStrankaListFormatedWithAdress>
  <DomainObject.Predmet.ProtuStrankaListFormatedWithAdressOIB>
    <izvorni_sadrzaj>
      <item>ROGINEK-HANŽEK METALI jednostavno društvo s ograničenom odgovornošću za proizvodnju i trgovinu, OIB 14795646425, Ivanečko Naselje 40, 42240 Ivanečko Naselje</item>
    </izvorni_sadrzaj>
    <derivirana_varijabla naziv="DomainObject.Predmet.ProtuStrankaListFormatedWithAdressOIB_1">
      <item>ROGINEK-HANŽEK METALI jednostavno društvo s ograničenom odgovornošću za proizvodnju i trgovinu, OIB 14795646425, Ivanečko Naselje 40, 42240 Ivanečko Naselje</item>
    </derivirana_varijabla>
  </DomainObject.Predmet.ProtuStrankaListFormatedWithAdressOIB>
  <DomainObject.Predmet.ProtuStrankaListNazivFormated>
    <izvorni_sadrzaj>
      <item>ROGINEK-HANŽEK METALI jednostavno društvo s ograničenom odgovornošću za proizvodnju i trgovinu</item>
    </izvorni_sadrzaj>
    <derivirana_varijabla naziv="DomainObject.Predmet.ProtuStrankaListNazivFormated_1">
      <item>ROGINEK-HANŽEK METALI jednostavno društvo s ograničenom odgovornošću za proizvodnju i trgovinu</item>
    </derivirana_varijabla>
  </DomainObject.Predmet.ProtuStrankaListNazivFormated>
  <DomainObject.Predmet.ProtuStrankaListNazivFormatedOIB>
    <izvorni_sadrzaj>
      <item>ROGINEK-HANŽEK METALI jednostavno društvo s ograničenom odgovornošću za proizvodnju i trgovinu, OIB 14795646425</item>
    </izvorni_sadrzaj>
    <derivirana_varijabla naziv="DomainObject.Predmet.ProtuStrankaListNazivFormatedOIB_1">
      <item>ROGINEK-HANŽEK METALI jednostavno društvo s ograničenom odgovornošću za proizvodnju i trgovinu, OIB 14795646425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ROGINEK-HANŽEK METALI jednostavno društvo s ograničenom odgovornošću za proizvodnju i trgovinu</izvorni_sadrzaj>
    <derivirana_varijabla naziv="DomainObject.Predmet.ProtustrankaIDrugi_1">ROGINEK-HANŽEK METALI jednostavno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ROGINEK-HANŽEK METALI jednostavno društvo s ograničenom odgovornošću za proizvodnju i trgovinu, OIB 14795646425, Ivanečko Naselje 40, 42240 Ivanečko Naselje</izvorni_sadrzaj>
    <derivirana_varijabla naziv="DomainObject.Predmet.ProtustrankaIDrugiAdressOIB_1">ROGINEK-HANŽEK METALI jednostavno društvo s ograničenom odgovornošću za proizvodnju i trgovinu, OIB 14795646425, Ivanečko Naselje 40,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ROGINEK-HANŽEK METALI jednostavno društvo s ograničenom odgovornošću za proizvodnju i trgovinu</item>
      <item>Sudski registar</item>
      <item>e-oglasna ploča</item>
    </izvorni_sadrzaj>
    <derivirana_varijabla naziv="DomainObject.Predmet.SudioniciListNaziv_1">
      <item>Financijska agencija</item>
      <item>ROGINEK-HANŽEK METALI jednostavno društvo s ograničenom odgovornošću za proizvodnju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ROGINEK-HANŽEK METALI jednostavno društvo s ograničenom odgovornošću za proizvodnju i trgovinu, OIB 14795646425, Ivanečko Naselje 40,42240 Ivanečko Naselje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ROGINEK-HANŽEK METALI jednostavno društvo s ograničenom odgovornošću za proizvodnju i trgovinu, OIB 14795646425, Ivanečko Naselje 40,42240 Ivanečko Naselje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14795646425</item>
      <item>, OIB null</item>
      <item>, OIB null</item>
    </izvorni_sadrzaj>
    <derivirana_varijabla naziv="DomainObject.Predmet.SudioniciListNazivOIB_1">
      <item>, OIB 85821130368</item>
      <item>, OIB 14795646425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1594C4-CF45-4560-BE09-2B11B53B91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1853</properties:Characters>
  <properties:Lines>51</properties:Lines>
  <properties:Paragraphs>17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2017-03-14T08:34:00Z</cp:lastPrinted>
  <dcterms:modified xmlns:xsi="http://www.w3.org/2001/XMLSchema-instance" xsi:type="dcterms:W3CDTF">2017-03-14T08:35:00Z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