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bdd4" w14:paraId="23ebdd4" w:rsidRDefault="00927AC3" w:rsidP="00910611" w:rsidR="00927A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AC3" w:rsidP="00910611" w:rsidR="00927AC3">
      <w:r>
        <w:rPr>
          <w:rFonts w:eastAsia="MS Mincho"/>
        </w:rPr>
        <w:t>REPUBLIKA HRVATSKA</w:t>
      </w:r>
    </w:p>
    <w:p w:rsidRDefault="00927AC3" w:rsidP="00910611" w:rsidR="00927AC3">
      <w:r>
        <w:rPr>
          <w:rFonts w:eastAsia="MS Mincho"/>
        </w:rPr>
        <w:t>TRGOVAČKI SUD U RIJECI</w:t>
      </w:r>
    </w:p>
    <w:p w:rsidRDefault="00927AC3" w:rsidR="00927A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27AC3" w:rsidP="00910611" w:rsidR="00927AC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77153">
        <w:t>664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677153">
        <w:rPr>
          <w:b/>
          <w:bCs/>
        </w:rPr>
        <w:t xml:space="preserve">STRELJAČKI KLUB "VOJNA POLICIJA 91" Rijeka, Drenovski put 26a, OIB 86330895710. </w:t>
      </w:r>
      <w:r w:rsidR="00EB4631">
        <w:rPr>
          <w:b/>
          <w:bCs/>
        </w:rPr>
        <w:t xml:space="preserve"> </w:t>
      </w:r>
      <w:r w:rsidR="0006007A">
        <w:rPr>
          <w:b/>
          <w:bCs/>
        </w:rPr>
        <w:t xml:space="preserve">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943061">
        <w:t>0</w:t>
      </w:r>
      <w:r w:rsidR="00EB4631">
        <w:t>1</w:t>
      </w:r>
      <w:r w:rsidR="00C724B3">
        <w:t>. rujna</w:t>
      </w:r>
      <w:r w:rsidR="00446F8B">
        <w:t xml:space="preserve"> </w:t>
      </w:r>
      <w:r>
        <w:t xml:space="preserve">2015. godine iznosi </w:t>
      </w:r>
      <w:r w:rsidR="00677153">
        <w:rPr>
          <w:b/>
        </w:rPr>
        <w:t>2.175,38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7A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77153">
      <w:t>664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1BA1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77153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27AC3"/>
    <w:rsid w:val="00930785"/>
    <w:rsid w:val="0093239D"/>
    <w:rsid w:val="009345FB"/>
    <w:rsid w:val="00940B7F"/>
    <w:rsid w:val="00941210"/>
    <w:rsid w:val="00943061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C0C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4631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A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A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A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A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7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A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A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A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A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Streljačko društvo VOJNA POLICIJA  Rijeka</izvorni_sadrzaj>
    <derivirana_varijabla naziv="DomainObject.Predmet.ProtustrankaFormated_1">  Streljačko društvo VOJNA POLICIJA  Rijeka</derivirana_varijabla>
  </DomainObject.Predmet.ProtustrankaFormated>
  <DomainObject.Predmet.ProtustrankaFormatedOIB>
    <izvorni_sadrzaj>  Streljačko društvo VOJNA POLICIJA  Rijeka, OIB 86330895710</izvorni_sadrzaj>
    <derivirana_varijabla naziv="DomainObject.Predmet.ProtustrankaFormatedOIB_1">  Streljačko društvo VOJNA POLICIJA  Rijeka, OIB 86330895710</derivirana_varijabla>
  </DomainObject.Predmet.ProtustrankaFormatedOIB>
  <DomainObject.Predmet.ProtustrankaFormatedWithAdress>
    <izvorni_sadrzaj> Streljačko društvo VOJNA POLICIJA  Rijeka, Vojarna Trsat, 51000 Rijeka</izvorni_sadrzaj>
    <derivirana_varijabla naziv="DomainObject.Predmet.ProtustrankaFormatedWithAdress_1"> Streljačko društvo VOJNA POLICIJA  Rijeka, Vojarna Trsat, 51000 Rijeka</derivirana_varijabla>
  </DomainObject.Predmet.ProtustrankaFormatedWithAdress>
  <DomainObject.Predmet.ProtustrankaFormatedWithAdressOIB>
    <izvorni_sadrzaj> Streljačko društvo VOJNA POLICIJA  Rijeka, OIB 86330895710, Vojarna Trsat, 51000 Rijeka</izvorni_sadrzaj>
    <derivirana_varijabla naziv="DomainObject.Predmet.ProtustrankaFormatedWithAdressOIB_1"> Streljačko društvo VOJNA POLICIJA  Rijeka, OIB 86330895710, Vojarna Trsat, 51000 Rijeka</derivirana_varijabla>
  </DomainObject.Predmet.ProtustrankaFormatedWithAdressOIB>
  <DomainObject.Predmet.ProtustrankaWithAdress>
    <izvorni_sadrzaj>Streljačko društvo VOJNA POLICIJA  Rijeka Vojarna Trsat, 51000 Rijeka</izvorni_sadrzaj>
    <derivirana_varijabla naziv="DomainObject.Predmet.ProtustrankaWithAdress_1">Streljačko društvo VOJNA POLICIJA  Rijeka Vojarna Trsat, 51000 Rijeka</derivirana_varijabla>
  </DomainObject.Predmet.ProtustrankaWithAdress>
  <DomainObject.Predmet.ProtustrankaWithAdressOIB>
    <izvorni_sadrzaj>Streljačko društvo VOJNA POLICIJA  Rijeka, OIB 86330895710, Vojarna Trsat, 51000 Rijeka</izvorni_sadrzaj>
    <derivirana_varijabla naziv="DomainObject.Predmet.ProtustrankaWithAdressOIB_1">Streljačko društvo VOJNA POLICIJA  Rijeka, OIB 86330895710, Vojarna Trsat, 51000 Rijeka</derivirana_varijabla>
  </DomainObject.Predmet.ProtustrankaWithAdressOIB>
  <DomainObject.Predmet.ProtustrankaNazivFormated>
    <izvorni_sadrzaj>Streljačko društvo VOJNA POLICIJA  Rijeka</izvorni_sadrzaj>
    <derivirana_varijabla naziv="DomainObject.Predmet.ProtustrankaNazivFormated_1">Streljačko društvo VOJNA POLICIJA  Rijeka</derivirana_varijabla>
  </DomainObject.Predmet.ProtustrankaNazivFormated>
  <DomainObject.Predmet.ProtustrankaNazivFormatedOIB>
    <izvorni_sadrzaj>Streljačko društvo VOJNA POLICIJA  Rijeka, OIB 86330895710</izvorni_sadrzaj>
    <derivirana_varijabla naziv="DomainObject.Predmet.ProtustrankaNazivFormatedOIB_1">Streljačko društvo VOJNA POLICIJA  Rijeka, OIB 86330895710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Streljačko društvo VOJNA POLICIJA  Rijeka</item>
    </izvorni_sadrzaj>
    <derivirana_varijabla naziv="DomainObject.Predmet.ProtuStrankaListFormated_1">
      <item>Streljačko društvo VOJNA POLICIJA  Rijeka</item>
    </derivirana_varijabla>
  </DomainObject.Predmet.ProtuStrankaListFormated>
  <DomainObject.Predmet.ProtuStrankaListFormatedOIB>
    <izvorni_sadrzaj>
      <item>Streljačko društvo VOJNA POLICIJA  Rijeka, OIB 86330895710</item>
    </izvorni_sadrzaj>
    <derivirana_varijabla naziv="DomainObject.Predmet.ProtuStrankaListFormatedOIB_1">
      <item>Streljačko društvo VOJNA POLICIJA  Rijeka, OIB 86330895710</item>
    </derivirana_varijabla>
  </DomainObject.Predmet.ProtuStrankaListFormatedOIB>
  <DomainObject.Predmet.ProtuStrankaListFormatedWithAdress>
    <izvorni_sadrzaj>
      <item>Streljačko društvo VOJNA POLICIJA  Rijeka, Vojarna Trsat, 51000 Rijeka</item>
    </izvorni_sadrzaj>
    <derivirana_varijabla naziv="DomainObject.Predmet.ProtuStrankaListFormatedWithAdress_1">
      <item>Streljačko društvo VOJNA POLICIJA  Rijeka, Vojarna Trsat, 51000 Rijeka</item>
    </derivirana_varijabla>
  </DomainObject.Predmet.ProtuStrankaListFormatedWithAdress>
  <DomainObject.Predmet.ProtuStrankaListFormatedWithAdressOIB>
    <izvorni_sadrzaj>
      <item>Streljačko društvo VOJNA POLICIJA  Rijeka, OIB 86330895710, Vojarna Trsat, 51000 Rijeka</item>
    </izvorni_sadrzaj>
    <derivirana_varijabla naziv="DomainObject.Predmet.ProtuStrankaListFormatedWithAdressOIB_1">
      <item>Streljačko društvo VOJNA POLICIJA  Rijeka, OIB 86330895710, Vojarna Trsat, 51000 Rijeka</item>
    </derivirana_varijabla>
  </DomainObject.Predmet.ProtuStrankaListFormatedWithAdressOIB>
  <DomainObject.Predmet.ProtuStrankaListNazivFormated>
    <izvorni_sadrzaj>
      <item>Streljačko društvo VOJNA POLICIJA  Rijeka</item>
    </izvorni_sadrzaj>
    <derivirana_varijabla naziv="DomainObject.Predmet.ProtuStrankaListNazivFormated_1">
      <item>Streljačko društvo VOJNA POLICIJA  Rijeka</item>
    </derivirana_varijabla>
  </DomainObject.Predmet.ProtuStrankaListNazivFormated>
  <DomainObject.Predmet.ProtuStrankaListNazivFormatedOIB>
    <izvorni_sadrzaj>
      <item>Streljačko društvo VOJNA POLICIJA  Rijeka, OIB 86330895710</item>
    </izvorni_sadrzaj>
    <derivirana_varijabla naziv="DomainObject.Predmet.ProtuStrankaListNazivFormatedOIB_1">
      <item>Streljačko društvo VOJNA POLICIJA  Rijeka, OIB 86330895710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Streljačko društvo VOJNA POLICIJA  Rijeka</izvorni_sadrzaj>
    <derivirana_varijabla naziv="DomainObject.Predmet.ProtustrankaIDrugi_1">Streljačko društvo VOJNA POLICIJA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Streljačko društvo VOJNA POLICIJA  Rijeka, OIB 86330895710, Vojarna Trsat, 51000 Rijeka</izvorni_sadrzaj>
    <derivirana_varijabla naziv="DomainObject.Predmet.ProtustrankaIDrugiAdressOIB_1">Streljačko društvo VOJNA POLICIJA  Rijeka, OIB 86330895710, Vojarna Trsat,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Streljačko društvo VOJNA POLICIJA  Rijeka</item>
    </izvorni_sadrzaj>
    <derivirana_varijabla naziv="DomainObject.Predmet.SudioniciListNaziv_1">
      <item>FINA  Rijeka</item>
      <item>Streljačko društvo VOJNA POLICIJA  Rijeka</item>
    </derivirana_varijabla>
  </DomainObject.Predmet.SudioniciListNaziv>
  <DomainObject.Predmet.SudioniciListAdressOIB>
    <izvorni_sadrzaj>
      <item>FINA  Rijeka, OIB 85821130368, Frana Kurelca 8,51000 Rijeka</item>
      <item>Streljačko društvo VOJNA POLICIJA  Rijeka, OIB 86330895710, Vojarna Trsat,51000 Rijeka</item>
    </izvorni_sadrzaj>
    <derivirana_varijabla naziv="DomainObject.Predmet.SudioniciListAdressOIB_1">
      <item>FINA  Rijeka, OIB 85821130368, Frana Kurelca 8,51000 Rijeka</item>
      <item>Streljačko društvo VOJNA POLICIJA  Rijeka, OIB 86330895710, Vojarna Trsat,51000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86330895710</item>
    </izvorni_sadrzaj>
    <derivirana_varijabla naziv="DomainObject.Predmet.SudioniciListNazivOIB_1">
      <item>, OIB 85821130368</item>
      <item>, OIB 86330895710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B669C-6259-45B8-919F-CE202ACCA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1407</properties:Characters>
  <properties:Lines>58</properties:Lines>
  <properties:Paragraphs>23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2015-12-21T08:38:00Z</cp:lastPrinted>
  <dcterms:modified xmlns:xsi="http://www.w3.org/2001/XMLSchema-instance" xsi:type="dcterms:W3CDTF">2015-12-21T08:38:00Z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