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bd16" w14:paraId="984bd16" w:rsidRDefault="009B104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A36F7">
        <w:rPr>
          <w:rFonts w:cs="Times New Roman" w:eastAsia="Times New Roman"/>
          <w:lang w:eastAsia="hr-HR"/>
        </w:rPr>
        <w:t>6817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A36F7">
        <w:rPr>
          <w:rFonts w:cs="Times New Roman" w:eastAsia="Times New Roman"/>
          <w:lang w:eastAsia="hr-HR"/>
        </w:rPr>
        <w:t>MA-TU GRADNJA d.o.o. Samobor, Ljudevita Gaja 4A, OIB: 37112650750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A36F7">
        <w:rPr>
          <w:rFonts w:cs="Times New Roman" w:eastAsia="Times New Roman"/>
          <w:lang w:eastAsia="hr-HR"/>
        </w:rPr>
        <w:t>751,59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1FC" w:rsidP="00101D38" w:rsidR="001F01FC">
      <w:pPr>
        <w:spacing w:after="0"/>
      </w:pPr>
      <w:r>
        <w:separator/>
      </w:r>
    </w:p>
  </w:endnote>
  <w:endnote w:id="0" w:type="continuationSeparator">
    <w:p w:rsidRDefault="001F01FC" w:rsidP="00101D38" w:rsidR="001F01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1FC" w:rsidP="00101D38" w:rsidR="001F01FC">
      <w:pPr>
        <w:spacing w:after="0"/>
      </w:pPr>
      <w:r>
        <w:separator/>
      </w:r>
    </w:p>
  </w:footnote>
  <w:footnote w:id="0" w:type="continuationSeparator">
    <w:p w:rsidRDefault="001F01FC" w:rsidP="00101D38" w:rsidR="001F01F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04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A36F7">
      <w:t>6817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1F01FC"/>
    <w:rsid w:val="00243DB4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B104E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BA36F7"/>
    <w:rsid w:val="00BD5DB1"/>
    <w:rsid w:val="00CE34FB"/>
    <w:rsid w:val="00D15391"/>
    <w:rsid w:val="00D242FE"/>
    <w:rsid w:val="00D306C8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B1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B1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0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6817</izvorni_sadrzaj>
    <derivirana_varijabla naziv="DomainObject.Predmet.Broj_1">6817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St-6817/2015</izvorni_sadrzaj>
    <derivirana_varijabla naziv="DomainObject.Predmet.OznakaBroj_1">St-6817/2015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MA-TU GRADNJA d.o.o. zastupanog po punomoćniku Ljubica Tudjen</izvorni_sadrzaj>
    <derivirana_varijabla naziv="DomainObject.Predmet.ProtustrankaFormated_1">  MA-TU GRADNJA d.o.o. zastupanog po punomoćniku Ljubica Tudjen</derivirana_varijabla>
  </DomainObject.Predmet.ProtustrankaFormated>
  <DomainObject.Predmet.ProtustrankaFormatedOIB>
    <izvorni_sadrzaj>  MA-TU GRADNJA d.o.o., OIB 37112650750 zastupanog po punomoćniku Ljubica Tudjen</izvorni_sadrzaj>
    <derivirana_varijabla naziv="DomainObject.Predmet.ProtustrankaFormatedOIB_1">  MA-TU GRADNJA d.o.o., OIB 37112650750 zastupanog po punomoćniku Ljubica Tudjen</derivirana_varijabla>
  </DomainObject.Predmet.ProtustrankaFormatedOIB>
  <DomainObject.Predmet.ProtustrankaFormatedWithAdress>
    <izvorni_sadrzaj> MA-TU GRADNJA d.o.o., Ljudevita Gaja 4/A, 10430 Samobor zastupanog po punomoćniku Ljubica Tudjen</izvorni_sadrzaj>
    <derivirana_varijabla naziv="DomainObject.Predmet.ProtustrankaFormatedWithAdress_1"> MA-TU GRADNJA d.o.o., Ljudevita Gaja 4/A, 10430 Samobor zastupanog po punomoćniku Ljubica Tudjen</derivirana_varijabla>
  </DomainObject.Predmet.ProtustrankaFormatedWithAdress>
  <DomainObject.Predmet.ProtustrankaFormatedWithAdressOIB>
    <izvorni_sadrzaj> MA-TU GRADNJA d.o.o., OIB 37112650750, Ljudevita Gaja 4/A, 10430 Samobor zastupanog po punomoćniku Ljubica Tudjen</izvorni_sadrzaj>
    <derivirana_varijabla naziv="DomainObject.Predmet.ProtustrankaFormatedWithAdressOIB_1"> MA-TU GRADNJA d.o.o., OIB 37112650750, Ljudevita Gaja 4/A, 10430 Samobor zastupanog po punomoćniku Ljubica Tudjen</derivirana_varijabla>
  </DomainObject.Predmet.ProtustrankaFormatedWithAdressOIB>
  <DomainObject.Predmet.ProtustrankaWithAdress>
    <izvorni_sadrzaj>MA-TU GRADNJA d.o.o. Ljudevita Gaja 4/A, 10430 Samobor</izvorni_sadrzaj>
    <derivirana_varijabla naziv="DomainObject.Predmet.ProtustrankaWithAdress_1">MA-TU GRADNJA d.o.o. Ljudevita Gaja 4/A, 10430 Samobor</derivirana_varijabla>
  </DomainObject.Predmet.ProtustrankaWithAdress>
  <DomainObject.Predmet.ProtustrankaWithAdressOIB>
    <izvorni_sadrzaj>MA-TU GRADNJA d.o.o., OIB 37112650750, Ljudevita Gaja 4/A, 10430 Samobor</izvorni_sadrzaj>
    <derivirana_varijabla naziv="DomainObject.Predmet.ProtustrankaWithAdressOIB_1">MA-TU GRADNJA d.o.o., OIB 37112650750, Ljudevita Gaja 4/A, 10430 Samobor</derivirana_varijabla>
  </DomainObject.Predmet.ProtustrankaWithAdressOIB>
  <DomainObject.Predmet.ProtustrankaNazivFormated>
    <izvorni_sadrzaj>MA-TU GRADNJA d.o.o.</izvorni_sadrzaj>
    <derivirana_varijabla naziv="DomainObject.Predmet.ProtustrankaNazivFormated_1">MA-TU GRADNJA d.o.o.</derivirana_varijabla>
  </DomainObject.Predmet.ProtustrankaNazivFormated>
  <DomainObject.Predmet.ProtustrankaNazivFormatedOIB>
    <izvorni_sadrzaj>MA-TU GRADNJA d.o.o., OIB 37112650750</izvorni_sadrzaj>
    <derivirana_varijabla naziv="DomainObject.Predmet.ProtustrankaNazivFormatedOIB_1">MA-TU GRADNJA d.o.o., OIB 37112650750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MA-TU GRADNJA d.o.o. zastupanog po punomoćniku Ljubica Tudjen</item>
    </izvorni_sadrzaj>
    <derivirana_varijabla naziv="DomainObject.Predmet.ProtuStrankaListFormated_1">
      <item>MA-TU GRADNJA d.o.o. zastupanog po punomoćniku Ljubica Tudjen</item>
    </derivirana_varijabla>
  </DomainObject.Predmet.ProtuStrankaListFormated>
  <DomainObject.Predmet.ProtuStrankaListFormatedOIB>
    <izvorni_sadrzaj>
      <item>MA-TU GRADNJA d.o.o., OIB 37112650750 zastupanog po punomoćniku Ljubica Tudjen</item>
    </izvorni_sadrzaj>
    <derivirana_varijabla naziv="DomainObject.Predmet.ProtuStrankaListFormatedOIB_1">
      <item>MA-TU GRADNJA d.o.o., OIB 37112650750 zastupanog po punomoćniku Ljubica Tudjen</item>
    </derivirana_varijabla>
  </DomainObject.Predmet.ProtuStrankaListFormatedOIB>
  <DomainObject.Predmet.ProtuStrankaListFormatedWithAdress>
    <izvorni_sadrzaj>
      <item>MA-TU GRADNJA d.o.o., Ljudevita Gaja 4/A, 10430 Samobor zastupanog po punomoćniku Ljubica Tudjen</item>
    </izvorni_sadrzaj>
    <derivirana_varijabla naziv="DomainObject.Predmet.ProtuStrankaListFormatedWithAdress_1">
      <item>MA-TU GRADNJA d.o.o., Ljudevita Gaja 4/A, 10430 Samobor zastupanog po punomoćniku Ljubica Tudjen</item>
    </derivirana_varijabla>
  </DomainObject.Predmet.ProtuStrankaListFormatedWithAdress>
  <DomainObject.Predmet.ProtuStrankaListFormatedWithAdressOIB>
    <izvorni_sadrzaj>
      <item>MA-TU GRADNJA d.o.o., OIB 37112650750, Ljudevita Gaja 4/A, 10430 Samobor zastupanog po punomoćniku Ljubica Tudjen</item>
    </izvorni_sadrzaj>
    <derivirana_varijabla naziv="DomainObject.Predmet.ProtuStrankaListFormatedWithAdressOIB_1">
      <item>MA-TU GRADNJA d.o.o., OIB 37112650750, Ljudevita Gaja 4/A, 10430 Samobor zastupanog po punomoćniku Ljubica Tudjen</item>
    </derivirana_varijabla>
  </DomainObject.Predmet.ProtuStrankaListFormatedWithAdressOIB>
  <DomainObject.Predmet.ProtuStrankaListNazivFormated>
    <izvorni_sadrzaj>
      <item>MA-TU GRADNJA d.o.o.</item>
    </izvorni_sadrzaj>
    <derivirana_varijabla naziv="DomainObject.Predmet.ProtuStrankaListNazivFormated_1">
      <item>MA-TU GRADNJA d.o.o.</item>
    </derivirana_varijabla>
  </DomainObject.Predmet.ProtuStrankaListNazivFormated>
  <DomainObject.Predmet.ProtuStrankaListNazivFormatedOIB>
    <izvorni_sadrzaj>
      <item>MA-TU GRADNJA d.o.o., OIB 37112650750</item>
    </izvorni_sadrzaj>
    <derivirana_varijabla naziv="DomainObject.Predmet.ProtuStrankaListNazivFormatedOIB_1">
      <item>MA-TU GRADNJA d.o.o., OIB 37112650750</item>
    </derivirana_varijabla>
  </DomainObject.Predmet.ProtuStrankaListNazivFormatedOIB>
  <DomainObject.Predmet.OstaliListFormated>
    <izvorni_sadrzaj>
      <item>Ljubica Tudjen punomoćnik sudionika u postupku MA-TU GRADNJA d.o.o.</item>
    </izvorni_sadrzaj>
    <derivirana_varijabla naziv="DomainObject.Predmet.OstaliListFormated_1">
      <item>Ljubica Tudjen punomoćnik sudionika u postupku MA-TU GRADNJA d.o.o.</item>
    </derivirana_varijabla>
  </DomainObject.Predmet.OstaliListFormated>
  <DomainObject.Predmet.OstaliListFormatedOIB>
    <izvorni_sadrzaj>
      <item>Ljubica Tudjen, OIB 74146343631 punomoćnik sudionika u postupku MA-TU GRADNJA d.o.o.</item>
    </izvorni_sadrzaj>
    <derivirana_varijabla naziv="DomainObject.Predmet.OstaliListFormatedOIB_1">
      <item>Ljubica Tudjen, OIB 74146343631 punomoćnik sudionika u postupku MA-TU GRADNJA d.o.o.</item>
    </derivirana_varijabla>
  </DomainObject.Predmet.OstaliListFormatedOIB>
  <DomainObject.Predmet.OstaliListFormatedWithAdress>
    <izvorni_sadrzaj>
      <item>Ljubica Tudjen, Ljudevita Gaja 4a, 10430 Samobor punomoćnik sudionika u postupku MA-TU GRADNJA d.o.o.</item>
    </izvorni_sadrzaj>
    <derivirana_varijabla naziv="DomainObject.Predmet.OstaliListFormatedWithAdress_1">
      <item>Ljubica Tudjen, Ljudevita Gaja 4a, 10430 Samobor punomoćnik sudionika u postupku MA-TU GRADNJA d.o.o.</item>
    </derivirana_varijabla>
  </DomainObject.Predmet.OstaliListFormatedWithAdress>
  <DomainObject.Predmet.OstaliListFormatedWithAdressOIB>
    <izvorni_sadrzaj>
      <item>Ljubica Tudjen, OIB 74146343631, Ljudevita Gaja 4a, 10430 Samobor punomoćnik sudionika u postupku MA-TU GRADNJA d.o.o.</item>
    </izvorni_sadrzaj>
    <derivirana_varijabla naziv="DomainObject.Predmet.OstaliListFormatedWithAdressOIB_1">
      <item>Ljubica Tudjen, OIB 74146343631, Ljudevita Gaja 4a, 10430 Samobor punomoćnik sudionika u postupku MA-TU GRADNJA d.o.o.</item>
    </derivirana_varijabla>
  </DomainObject.Predmet.OstaliListFormatedWithAdressOIB>
  <DomainObject.Predmet.OstaliListNazivFormated>
    <izvorni_sadrzaj>
      <item>Ljubica Tudjen</item>
    </izvorni_sadrzaj>
    <derivirana_varijabla naziv="DomainObject.Predmet.OstaliListNazivFormated_1">
      <item>Ljubica Tudjen</item>
    </derivirana_varijabla>
  </DomainObject.Predmet.OstaliListNazivFormated>
  <DomainObject.Predmet.OstaliListNazivFormatedOIB>
    <izvorni_sadrzaj>
      <item>Ljubica Tudjen, OIB 74146343631</item>
    </izvorni_sadrzaj>
    <derivirana_varijabla naziv="DomainObject.Predmet.OstaliListNazivFormatedOIB_1">
      <item>Ljubica Tudjen, OIB 74146343631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MA-TU GRADNJA d.o.o.</izvorni_sadrzaj>
    <derivirana_varijabla naziv="DomainObject.Predmet.ProtustrankaIDrugi_1">MA-TU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MA-TU GRADNJA d.o.o., OIB 37112650750, Ljudevita Gaja 4/A, 10430 Samobor</izvorni_sadrzaj>
    <derivirana_varijabla naziv="DomainObject.Predmet.ProtustrankaIDrugiAdressOIB_1">MA-TU GRADNJA d.o.o., OIB 37112650750, Ljudevita Gaja 4/A,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MA-TU GRADNJA d.o.o.</item>
      <item>Ljubica Tudjen</item>
    </izvorni_sadrzaj>
    <derivirana_varijabla naziv="DomainObject.Predmet.SudioniciListNaziv_1">
      <item>FINA Regionalni centar Zagreb</item>
      <item>MA-TU GRADNJA d.o.o.</item>
      <item>Ljubica Tudjen</item>
    </derivirana_varijabla>
  </DomainObject.Predmet.SudioniciListNaziv>
  <DomainObject.Predmet.SudioniciListAdressOIB>
    <izvorni_sadrzaj>
      <item>FINA Regionalni centar Zagreb, OIB 85821130368, Trg svibanjskih žrtava 1995.1,10000 Zagreb</item>
      <item>MA-TU GRADNJA d.o.o., OIB 37112650750, Ljudevita Gaja 4/A,10430 Samobor</item>
      <item>Ljubica Tudjen, OIB 74146343631, Ljudevita Gaja 4a,10430 Samobor</item>
    </izvorni_sadrzaj>
    <derivirana_varijabla naziv="DomainObject.Predmet.SudioniciListAdressOIB_1">
      <item>FINA Regionalni centar Zagreb, OIB 85821130368, Trg svibanjskih žrtava 1995.1,10000 Zagreb</item>
      <item>MA-TU GRADNJA d.o.o., OIB 37112650750, Ljudevita Gaja 4/A,10430 Samobor</item>
      <item>Ljubica Tudjen, OIB 74146343631, Ljudevita Gaja 4a,10430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37112650750</item>
      <item>, OIB 74146343631</item>
    </izvorni_sadrzaj>
    <derivirana_varijabla naziv="DomainObject.Predmet.SudioniciListNazivOIB_1">
      <item>, OIB 85821130368</item>
      <item>, OIB 37112650750</item>
      <item>, OIB 74146343631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2015-12-18T12:59:00Z</dcterms:created>
  <dc:creator>Draženka Prpić</dc:creator>
  <cp:lastModifiedBy>Draženka Prpić</cp:lastModifiedBy>
  <cp:lastPrinted>2015-12-18T13:00:00Z</cp:lastPrinted>
  <dcterms:modified xmlns:xsi="http://www.w3.org/2001/XMLSchema-instance" xsi:type="dcterms:W3CDTF">2015-12-18T13:01:00Z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