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8cc073" w14:paraId="c8cc073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  <w:r w:rsidR="004A1D16">
        <w:tab/>
      </w:r>
      <w:r w:rsidR="004A1D16">
        <w:tab/>
      </w:r>
      <w:r w:rsidR="004A1D16">
        <w:tab/>
      </w:r>
      <w:r w:rsidR="004A1D16">
        <w:tab/>
      </w:r>
      <w:r w:rsidR="004A1D16">
        <w:tab/>
      </w:r>
      <w:r w:rsidR="004A1D16">
        <w:tab/>
        <w:t xml:space="preserve">      55 St-</w:t>
      </w:r>
      <w:r w:rsidR="004570D2">
        <w:t>3063</w:t>
      </w:r>
      <w:r w:rsidR="004A1D16">
        <w:t>/201</w:t>
      </w:r>
      <w:r w:rsidR="004570D2">
        <w:t>5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4570D2">
        <w:t>3063</w:t>
      </w:r>
      <w:r w:rsidR="008155EE">
        <w:t>/1</w:t>
      </w:r>
      <w:r w:rsidR="004570D2">
        <w:t>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</w:t>
      </w:r>
      <w:r w:rsidR="00AE4E9F">
        <w:t xml:space="preserve"> </w:t>
      </w:r>
      <w:r w:rsidR="00E35D17">
        <w:t>23</w:t>
      </w:r>
      <w:r w:rsidR="00AE4E9F">
        <w:t xml:space="preserve">. </w:t>
      </w:r>
      <w:r w:rsidR="00E35D17">
        <w:t>veljače</w:t>
      </w:r>
      <w:r w:rsidR="00AE4E9F">
        <w:t xml:space="preserve"> 2016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E35D17" w:rsidR="00D66226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r w:rsidR="004570D2">
        <w:t>HUMANITARNA UDRUGA ECO-GRUPA</w:t>
      </w:r>
      <w:r w:rsidR="00853FE2" w:rsidRPr="00853FE2">
        <w:t>,</w:t>
      </w:r>
      <w:r w:rsidR="004A1D16">
        <w:t xml:space="preserve"> OIB: </w:t>
      </w:r>
      <w:r w:rsidR="004570D2">
        <w:t>95864242802</w:t>
      </w:r>
      <w:r w:rsidR="004A1D16">
        <w:t xml:space="preserve">, </w:t>
      </w:r>
      <w:r w:rsidR="004570D2">
        <w:t>Zagreb, Vlaška 77</w:t>
      </w:r>
      <w:r w:rsidR="004A1D16">
        <w:t>.</w:t>
      </w:r>
      <w:r w:rsidR="00AC4528">
        <w:t xml:space="preserve"> </w:t>
      </w:r>
    </w:p>
    <w:p w:rsidRDefault="00D01B78" w:rsidP="00D01B78" w:rsidR="00D01B78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>je</w:t>
      </w:r>
      <w:r w:rsidR="00853FE2">
        <w:t xml:space="preserve"> </w:t>
      </w:r>
      <w:r w:rsidR="004570D2">
        <w:t xml:space="preserve">317.205,96 </w:t>
      </w:r>
      <w:r w:rsidR="00F8310C">
        <w:t xml:space="preserve">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E35D17">
        <w:t>23. veljače</w:t>
      </w:r>
      <w:r w:rsidR="00AE4E9F">
        <w:t xml:space="preserve"> 2016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F8310C">
      <w:pPr>
        <w:jc w:val="right"/>
      </w:pPr>
      <w:r>
        <w:t xml:space="preserve">     </w:t>
      </w:r>
      <w:r w:rsidR="004A1D16">
        <w:t>Božena Zajec</w:t>
      </w:r>
    </w:p>
    <w:p w:rsidRDefault="00F8310C" w:rsidP="00572798" w:rsidR="00F8310C">
      <w:pPr>
        <w:jc w:val="right"/>
      </w:pPr>
    </w:p>
    <w:p w:rsidRDefault="000C1906" w:rsidP="00F8310C" w:rsidR="000C1906"/>
    <w:p w:rsidRDefault="000C1906" w:rsidP="00F8310C" w:rsidR="000C1906"/>
    <w:sectPr w:rsidSect="00ED6AA8" w:rsidR="000C1906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D285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C1906"/>
    <w:rsid w:val="0011143D"/>
    <w:rsid w:val="00114EAD"/>
    <w:rsid w:val="00185571"/>
    <w:rsid w:val="001E50FB"/>
    <w:rsid w:val="001F6933"/>
    <w:rsid w:val="00230A63"/>
    <w:rsid w:val="00263D6D"/>
    <w:rsid w:val="00264D19"/>
    <w:rsid w:val="00297E94"/>
    <w:rsid w:val="00325398"/>
    <w:rsid w:val="00333CCD"/>
    <w:rsid w:val="0038246E"/>
    <w:rsid w:val="003D35F9"/>
    <w:rsid w:val="003E3A15"/>
    <w:rsid w:val="00413F4C"/>
    <w:rsid w:val="004570D2"/>
    <w:rsid w:val="004A1D16"/>
    <w:rsid w:val="004B0693"/>
    <w:rsid w:val="004B337A"/>
    <w:rsid w:val="004D2BEF"/>
    <w:rsid w:val="004F3962"/>
    <w:rsid w:val="0053446F"/>
    <w:rsid w:val="00554861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7B5AFD"/>
    <w:rsid w:val="007D5A5D"/>
    <w:rsid w:val="008155EE"/>
    <w:rsid w:val="00853FE2"/>
    <w:rsid w:val="008613BD"/>
    <w:rsid w:val="00863025"/>
    <w:rsid w:val="00871F01"/>
    <w:rsid w:val="008C7703"/>
    <w:rsid w:val="00920CA0"/>
    <w:rsid w:val="009419D8"/>
    <w:rsid w:val="009B206D"/>
    <w:rsid w:val="00A71431"/>
    <w:rsid w:val="00AC4528"/>
    <w:rsid w:val="00AD027A"/>
    <w:rsid w:val="00AD2856"/>
    <w:rsid w:val="00AE4E9F"/>
    <w:rsid w:val="00B82F18"/>
    <w:rsid w:val="00C836B9"/>
    <w:rsid w:val="00C958E9"/>
    <w:rsid w:val="00CE7362"/>
    <w:rsid w:val="00D01B78"/>
    <w:rsid w:val="00D66226"/>
    <w:rsid w:val="00E35B56"/>
    <w:rsid w:val="00E35D17"/>
    <w:rsid w:val="00EC3302"/>
    <w:rsid w:val="00ED6AA8"/>
    <w:rsid w:val="00F034D3"/>
    <w:rsid w:val="00F25D92"/>
    <w:rsid w:val="00F8310C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D285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D285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D285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D285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D285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D285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D285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D285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D285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D285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veljače 2016.</izvorni_sadrzaj>
    <derivirana_varijabla naziv="DomainObject.DatumDonosenjaOdluke_1">23.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Božena</izvorni_sadrzaj>
    <derivirana_varijabla naziv="DomainObject.DonositeljOdluke.Ime_1">Božena</derivirana_varijabla>
  </DomainObject.DonositeljOdluke.Ime>
  <DomainObject.DonositeljOdluke.Prezime>
    <izvorni_sadrzaj>Zajec</izvorni_sadrzaj>
    <derivirana_varijabla naziv="DomainObject.DonositeljOdluke.Prezime_1">Zajec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3063</izvorni_sadrzaj>
    <derivirana_varijabla naziv="DomainObject.Predmet.Broj_1">3063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St-3063/2015</izvorni_sadrzaj>
    <derivirana_varijabla naziv="DomainObject.Predmet.OznakaBroj_1">St-3063/2015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Humanitarna udruga Eco-grupa zastupanog po punomoćniku Zdenko Juras</izvorni_sadrzaj>
    <derivirana_varijabla naziv="DomainObject.Predmet.ProtustrankaFormated_1">  Humanitarna udruga Eco-grupa zastupanog po punomoćniku Zdenko Juras</derivirana_varijabla>
  </DomainObject.Predmet.ProtustrankaFormated>
  <DomainObject.Predmet.ProtustrankaFormatedOIB>
    <izvorni_sadrzaj>  Humanitarna udruga Eco-grupa, OIB 95864242802 zastupanog po punomoćniku Zdenko Juras</izvorni_sadrzaj>
    <derivirana_varijabla naziv="DomainObject.Predmet.ProtustrankaFormatedOIB_1">  Humanitarna udruga Eco-grupa, OIB 95864242802 zastupanog po punomoćniku Zdenko Juras</derivirana_varijabla>
  </DomainObject.Predmet.ProtustrankaFormatedOIB>
  <DomainObject.Predmet.ProtustrankaFormatedWithAdress>
    <izvorni_sadrzaj> Humanitarna udruga Eco-grupa, Vlaška 77, 10000 Zagreb zastupanog po punomoćniku Zdenko Juras</izvorni_sadrzaj>
    <derivirana_varijabla naziv="DomainObject.Predmet.ProtustrankaFormatedWithAdress_1"> Humanitarna udruga Eco-grupa, Vlaška 77, 10000 Zagreb zastupanog po punomoćniku Zdenko Juras</derivirana_varijabla>
  </DomainObject.Predmet.ProtustrankaFormatedWithAdress>
  <DomainObject.Predmet.ProtustrankaFormatedWithAdressOIB>
    <izvorni_sadrzaj> Humanitarna udruga Eco-grupa, OIB 95864242802, Vlaška 77, 10000 Zagreb zastupanog po punomoćniku Zdenko Juras</izvorni_sadrzaj>
    <derivirana_varijabla naziv="DomainObject.Predmet.ProtustrankaFormatedWithAdressOIB_1"> Humanitarna udruga Eco-grupa, OIB 95864242802, Vlaška 77, 10000 Zagreb zastupanog po punomoćniku Zdenko Juras</derivirana_varijabla>
  </DomainObject.Predmet.ProtustrankaFormatedWithAdressOIB>
  <DomainObject.Predmet.ProtustrankaWithAdress>
    <izvorni_sadrzaj>Humanitarna udruga Eco-grupa Vlaška 77, 10000 Zagreb</izvorni_sadrzaj>
    <derivirana_varijabla naziv="DomainObject.Predmet.ProtustrankaWithAdress_1">Humanitarna udruga Eco-grupa Vlaška 77, 10000 Zagreb</derivirana_varijabla>
  </DomainObject.Predmet.ProtustrankaWithAdress>
  <DomainObject.Predmet.ProtustrankaWithAdressOIB>
    <izvorni_sadrzaj>Humanitarna udruga Eco-grupa, OIB 95864242802, Vlaška 77, 10000 Zagreb</izvorni_sadrzaj>
    <derivirana_varijabla naziv="DomainObject.Predmet.ProtustrankaWithAdressOIB_1">Humanitarna udruga Eco-grupa, OIB 95864242802, Vlaška 77, 10000 Zagreb</derivirana_varijabla>
  </DomainObject.Predmet.ProtustrankaWithAdressOIB>
  <DomainObject.Predmet.ProtustrankaNazivFormated>
    <izvorni_sadrzaj>Humanitarna udruga Eco-grupa</izvorni_sadrzaj>
    <derivirana_varijabla naziv="DomainObject.Predmet.ProtustrankaNazivFormated_1">Humanitarna udruga Eco-grupa</derivirana_varijabla>
  </DomainObject.Predmet.ProtustrankaNazivFormated>
  <DomainObject.Predmet.ProtustrankaNazivFormatedOIB>
    <izvorni_sadrzaj>Humanitarna udruga Eco-grupa, OIB 95864242802</izvorni_sadrzaj>
    <derivirana_varijabla naziv="DomainObject.Predmet.ProtustrankaNazivFormatedOIB_1">Humanitarna udruga Eco-grupa, OIB 95864242802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55.St - B. Zajec</izvorni_sadrzaj>
    <derivirana_varijabla naziv="DomainObject.Predmet.Referada.Naziv_1">55.St - B. Zajec</derivirana_varijabla>
  </DomainObject.Predmet.Referada.Naziv>
  <DomainObject.Predmet.Referada.Oznaka>
    <izvorni_sadrzaj>55.St</izvorni_sadrzaj>
    <derivirana_varijabla naziv="DomainObject.Predmet.Referada.Oznaka_1">55.St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Božena Zajec</izvorni_sadrzaj>
    <derivirana_varijabla naziv="DomainObject.Predmet.Referada.Sudac_1">Božena Zajec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55.St - B. Zajec</izvorni_sadrzaj>
    <derivirana_varijabla naziv="DomainObject.Predmet.TrenutnaLokacijaSpisa.Naziv_1">55.St - B. Zajec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Lukić</izvorni_sadrzaj>
    <derivirana_varijabla naziv="DomainObject.Predmet.Zapisnicar_1">Marija Lukić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Humanitarna udruga Eco-grupa zastupanog po punomoćniku Zdenko Juras</item>
    </izvorni_sadrzaj>
    <derivirana_varijabla naziv="DomainObject.Predmet.ProtuStrankaListFormated_1">
      <item>Humanitarna udruga Eco-grupa zastupanog po punomoćniku Zdenko Juras</item>
    </derivirana_varijabla>
  </DomainObject.Predmet.ProtuStrankaListFormated>
  <DomainObject.Predmet.ProtuStrankaListFormatedOIB>
    <izvorni_sadrzaj>
      <item>Humanitarna udruga Eco-grupa, OIB 95864242802 zastupanog po punomoćniku Zdenko Juras</item>
    </izvorni_sadrzaj>
    <derivirana_varijabla naziv="DomainObject.Predmet.ProtuStrankaListFormatedOIB_1">
      <item>Humanitarna udruga Eco-grupa, OIB 95864242802 zastupanog po punomoćniku Zdenko Juras</item>
    </derivirana_varijabla>
  </DomainObject.Predmet.ProtuStrankaListFormatedOIB>
  <DomainObject.Predmet.ProtuStrankaListFormatedWithAdress>
    <izvorni_sadrzaj>
      <item>Humanitarna udruga Eco-grupa, Vlaška 77, 10000 Zagreb zastupanog po punomoćniku Zdenko Juras</item>
    </izvorni_sadrzaj>
    <derivirana_varijabla naziv="DomainObject.Predmet.ProtuStrankaListFormatedWithAdress_1">
      <item>Humanitarna udruga Eco-grupa, Vlaška 77, 10000 Zagreb zastupanog po punomoćniku Zdenko Juras</item>
    </derivirana_varijabla>
  </DomainObject.Predmet.ProtuStrankaListFormatedWithAdress>
  <DomainObject.Predmet.ProtuStrankaListFormatedWithAdressOIB>
    <izvorni_sadrzaj>
      <item>Humanitarna udruga Eco-grupa, OIB 95864242802, Vlaška 77, 10000 Zagreb zastupanog po punomoćniku Zdenko Juras</item>
    </izvorni_sadrzaj>
    <derivirana_varijabla naziv="DomainObject.Predmet.ProtuStrankaListFormatedWithAdressOIB_1">
      <item>Humanitarna udruga Eco-grupa, OIB 95864242802, Vlaška 77, 10000 Zagreb zastupanog po punomoćniku Zdenko Juras</item>
    </derivirana_varijabla>
  </DomainObject.Predmet.ProtuStrankaListFormatedWithAdressOIB>
  <DomainObject.Predmet.ProtuStrankaListNazivFormated>
    <izvorni_sadrzaj>
      <item>Humanitarna udruga Eco-grupa</item>
    </izvorni_sadrzaj>
    <derivirana_varijabla naziv="DomainObject.Predmet.ProtuStrankaListNazivFormated_1">
      <item>Humanitarna udruga Eco-grupa</item>
    </derivirana_varijabla>
  </DomainObject.Predmet.ProtuStrankaListNazivFormated>
  <DomainObject.Predmet.ProtuStrankaListNazivFormatedOIB>
    <izvorni_sadrzaj>
      <item>Humanitarna udruga Eco-grupa, OIB 95864242802</item>
    </izvorni_sadrzaj>
    <derivirana_varijabla naziv="DomainObject.Predmet.ProtuStrankaListNazivFormatedOIB_1">
      <item>Humanitarna udruga Eco-grupa, OIB 95864242802</item>
    </derivirana_varijabla>
  </DomainObject.Predmet.ProtuStrankaListNazivFormatedOIB>
  <DomainObject.Predmet.OstaliListFormated>
    <izvorni_sadrzaj>
      <item>Zdenko Juras punomoćnik sudionika u postupku Humanitarna udruga Eco-grupa</item>
    </izvorni_sadrzaj>
    <derivirana_varijabla naziv="DomainObject.Predmet.OstaliListFormated_1">
      <item>Zdenko Juras punomoćnik sudionika u postupku Humanitarna udruga Eco-grupa</item>
    </derivirana_varijabla>
  </DomainObject.Predmet.OstaliListFormated>
  <DomainObject.Predmet.OstaliListFormatedOIB>
    <izvorni_sadrzaj>
      <item>Zdenko Juras punomoćnik sudionika u postupku Humanitarna udruga Eco-grupa</item>
    </izvorni_sadrzaj>
    <derivirana_varijabla naziv="DomainObject.Predmet.OstaliListFormatedOIB_1">
      <item>Zdenko Juras punomoćnik sudionika u postupku Humanitarna udruga Eco-grupa</item>
    </derivirana_varijabla>
  </DomainObject.Predmet.OstaliListFormatedOIB>
  <DomainObject.Predmet.OstaliListFormatedWithAdress>
    <izvorni_sadrzaj>
      <item>Zdenko Juras, Vlaška 77, 10000 Zagreb punomoćnik sudionika u postupku Humanitarna udruga Eco-grupa</item>
    </izvorni_sadrzaj>
    <derivirana_varijabla naziv="DomainObject.Predmet.OstaliListFormatedWithAdress_1">
      <item>Zdenko Juras, Vlaška 77, 10000 Zagreb punomoćnik sudionika u postupku Humanitarna udruga Eco-grupa</item>
    </derivirana_varijabla>
  </DomainObject.Predmet.OstaliListFormatedWithAdress>
  <DomainObject.Predmet.OstaliListFormatedWithAdressOIB>
    <izvorni_sadrzaj>
      <item>Zdenko Juras, Vlaška 77, 10000 Zagreb punomoćnik sudionika u postupku Humanitarna udruga Eco-grupa</item>
    </izvorni_sadrzaj>
    <derivirana_varijabla naziv="DomainObject.Predmet.OstaliListFormatedWithAdressOIB_1">
      <item>Zdenko Juras, Vlaška 77, 10000 Zagreb punomoćnik sudionika u postupku Humanitarna udruga Eco-grupa</item>
    </derivirana_varijabla>
  </DomainObject.Predmet.OstaliListFormatedWithAdressOIB>
  <DomainObject.Predmet.OstaliListNazivFormated>
    <izvorni_sadrzaj>
      <item>Zdenko Juras</item>
    </izvorni_sadrzaj>
    <derivirana_varijabla naziv="DomainObject.Predmet.OstaliListNazivFormated_1">
      <item>Zdenko Juras</item>
    </derivirana_varijabla>
  </DomainObject.Predmet.OstaliListNazivFormated>
  <DomainObject.Predmet.OstaliListNazivFormatedOIB>
    <izvorni_sadrzaj>
      <item>Zdenko Juras</item>
    </izvorni_sadrzaj>
    <derivirana_varijabla naziv="DomainObject.Predmet.OstaliListNazivFormatedOIB_1">
      <item>Zdenko Juras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2016.</izvorni_sadrzaj>
    <derivirana_varijabla naziv="DomainObject.Datum_1">23.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Humanitarna udruga Eco-grupa</izvorni_sadrzaj>
    <derivirana_varijabla naziv="DomainObject.Predmet.ProtustrankaIDrugi_1">Humanitarna udruga Eco-grupa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Humanitarna udruga Eco-grupa, OIB 95864242802, Vlaška 77, 10000 Zagreb</izvorni_sadrzaj>
    <derivirana_varijabla naziv="DomainObject.Predmet.ProtustrankaIDrugiAdressOIB_1">Humanitarna udruga Eco-grupa, OIB 95864242802, Vlaška 77,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Humanitarna udruga Eco-grupa</item>
      <item>Zdenko Juras</item>
    </izvorni_sadrzaj>
    <derivirana_varijabla naziv="DomainObject.Predmet.SudioniciListNaziv_1">
      <item>FINA Regionalni centar Zagreb</item>
      <item>Humanitarna udruga Eco-grupa</item>
      <item>Zdenko Juras</item>
    </derivirana_varijabla>
  </DomainObject.Predmet.SudioniciListNaziv>
  <DomainObject.Predmet.SudioniciListAdressOIB>
    <izvorni_sadrzaj>
      <item>FINA Regionalni centar Zagreb, OIB 85821130368, Trg svibanjskih žrtava 1995. 1,10000 Zagreb</item>
      <item>Humanitarna udruga Eco-grupa, OIB 95864242802, Vlaška 77,10000 Zagreb</item>
      <item>Zdenko Juras, Vlaška 77,10000 Zagreb</item>
    </izvorni_sadrzaj>
    <derivirana_varijabla naziv="DomainObject.Predmet.SudioniciListAdressOIB_1">
      <item>FINA Regionalni centar Zagreb, OIB 85821130368, Trg svibanjskih žrtava 1995. 1,10000 Zagreb</item>
      <item>Humanitarna udruga Eco-grupa, OIB 95864242802, Vlaška 77,10000 Zagreb</item>
      <item>Zdenko Juras, Vlaška 77,10000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95864242802</item>
      <item>, OIB null</item>
    </izvorni_sadrzaj>
    <derivirana_varijabla naziv="DomainObject.Predmet.SudioniciListNazivOIB_1">
      <item>, OIB 85821130368</item>
      <item>, OIB 95864242802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232</properties:Words>
  <properties:Characters>1283</properties:Characters>
  <properties:Lines>45</properties:Lines>
  <properties:Paragraphs>15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2016-02-23T09:46:00Z</dcterms:created>
  <dc:creator>ilukac</dc:creator>
  <cp:lastModifiedBy>Marija Lukić</cp:lastModifiedBy>
  <cp:lastPrinted>2016-02-23T09:48:00Z</cp:lastPrinted>
  <dcterms:modified xmlns:xsi="http://www.w3.org/2001/XMLSchema-instance" xsi:type="dcterms:W3CDTF">2016-02-23T09:49:00Z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