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a7d2" w14:paraId="235a7d2" w:rsidRDefault="007D1373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</w:t>
      </w:r>
      <w:r w:rsidR="00946977">
        <w:rPr>
          <w:b/>
        </w:rPr>
        <w:t>786</w:t>
      </w:r>
      <w:r>
        <w:rPr>
          <w:b/>
        </w:rPr>
        <w:t>/16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946977" w:rsidR="00407841" w:rsidRPr="00C25D2F">
      <w:pPr>
        <w:ind w:firstLine="708"/>
        <w:jc w:val="both"/>
        <w:rPr>
          <w:sz w:val="22"/>
          <w:szCs w:val="22"/>
        </w:rPr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7D1373" w:rsidRPr="007D1373">
        <w:rPr>
          <w:sz w:val="22"/>
          <w:szCs w:val="22"/>
        </w:rPr>
        <w:t xml:space="preserve"> </w:t>
      </w:r>
      <w:r w:rsidR="00946977">
        <w:rPr>
          <w:sz w:val="22"/>
          <w:szCs w:val="22"/>
        </w:rPr>
        <w:t xml:space="preserve">ŽUVELA USLUGE j.d.o.o., Vela Luka, Ul. 41 br. 91., OIB: 89868477241, </w:t>
      </w:r>
      <w:r w:rsidRPr="00F14A92">
        <w:t>dana</w:t>
      </w:r>
      <w:r w:rsidR="00583F5B" w:rsidRPr="00F14A92">
        <w:t xml:space="preserve"> </w:t>
      </w:r>
      <w:r w:rsidR="001471B4">
        <w:t>20</w:t>
      </w:r>
      <w:r w:rsidR="00C25D2F">
        <w:t>. siječnja 2017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946977">
        <w:t xml:space="preserve"> </w:t>
      </w:r>
      <w:r w:rsidR="008C23BA">
        <w:t xml:space="preserve"> </w:t>
      </w:r>
      <w:r w:rsidR="00946977">
        <w:rPr>
          <w:sz w:val="22"/>
          <w:szCs w:val="22"/>
        </w:rPr>
        <w:t>ŽUVELA USLUGE j.d.o.o., Vela Luka, Ul. 41 br. 91., OIB: 89868477241</w:t>
      </w:r>
      <w:r w:rsidR="00FD5E44">
        <w:rPr>
          <w:sz w:val="22"/>
          <w:szCs w:val="22"/>
        </w:rPr>
        <w:t xml:space="preserve"> 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781725">
        <w:t>pozivom na broj 10-</w:t>
      </w:r>
      <w:r w:rsidR="007D1373">
        <w:t>1</w:t>
      </w:r>
      <w:r w:rsidR="00946977">
        <w:t>786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7D1373">
      <w:pPr>
        <w:ind w:firstLine="708"/>
        <w:jc w:val="both"/>
      </w:pPr>
      <w:r w:rsidRPr="00F14A92">
        <w:t xml:space="preserve">Predlagatelj – FINA, podnio je ovom sudu dana </w:t>
      </w:r>
      <w:r w:rsidR="00E914B1">
        <w:t>21</w:t>
      </w:r>
      <w:r w:rsidR="007D1373">
        <w:t xml:space="preserve">. </w:t>
      </w:r>
      <w:r w:rsidR="00E914B1">
        <w:t>rujna</w:t>
      </w:r>
      <w:r w:rsidR="002D78E4" w:rsidRPr="00F14A92">
        <w:t xml:space="preserve"> 2016</w:t>
      </w:r>
      <w:r w:rsidRPr="00F14A92">
        <w:t xml:space="preserve">.g. prijedlog za otvaranje stečajnog postupka nad </w:t>
      </w:r>
      <w:r w:rsidR="00C25D2F" w:rsidRPr="00DF7B8C">
        <w:rPr>
          <w:sz w:val="22"/>
          <w:szCs w:val="22"/>
        </w:rPr>
        <w:t>dužnikom</w:t>
      </w:r>
      <w:r w:rsidR="00C25D2F">
        <w:rPr>
          <w:sz w:val="22"/>
          <w:szCs w:val="22"/>
        </w:rPr>
        <w:t xml:space="preserve"> </w:t>
      </w:r>
      <w:r w:rsidR="00946977">
        <w:rPr>
          <w:sz w:val="22"/>
          <w:szCs w:val="22"/>
        </w:rPr>
        <w:t>ŽUVELA USLUGE j.d.o.o., Vela Luka, Ul. 41 br. 91., OIB: 89868477241</w:t>
      </w:r>
      <w:r w:rsidR="007D1373">
        <w:rPr>
          <w:sz w:val="22"/>
          <w:szCs w:val="22"/>
        </w:rPr>
        <w:t>.</w:t>
      </w:r>
    </w:p>
    <w:p w:rsidRDefault="007D1373" w:rsidP="00407841" w:rsidR="007D1373">
      <w:pPr>
        <w:ind w:firstLine="708"/>
        <w:jc w:val="both"/>
      </w:pPr>
    </w:p>
    <w:p w:rsidRDefault="00407841" w:rsidP="007D1373" w:rsidR="00407841" w:rsidRPr="00F14A92">
      <w:pPr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7D1373">
        <w:t>1</w:t>
      </w:r>
      <w:r w:rsidR="00946977">
        <w:t>786</w:t>
      </w:r>
      <w:r w:rsidR="008C23BA">
        <w:t>/</w:t>
      </w:r>
      <w:r w:rsidR="002D78E4" w:rsidRPr="00F14A92">
        <w:t xml:space="preserve">16 od </w:t>
      </w:r>
      <w:r w:rsidR="00E914B1">
        <w:t>23</w:t>
      </w:r>
      <w:r w:rsidR="007D1373">
        <w:t xml:space="preserve">. </w:t>
      </w:r>
      <w:r w:rsidR="00E914B1">
        <w:t>rujna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E0120F" w:rsidR="00407841" w:rsidRPr="00F14A92">
      <w:pPr>
        <w:ind w:firstLine="708"/>
        <w:jc w:val="both"/>
      </w:pPr>
      <w:r w:rsidRPr="00F14A92">
        <w:t>Žiro račun dužnika blokiran</w:t>
      </w:r>
      <w:r w:rsidR="00E0120F">
        <w:t xml:space="preserve"> </w:t>
      </w:r>
      <w:r w:rsidRPr="00F14A92">
        <w:t xml:space="preserve">je </w:t>
      </w:r>
      <w:r w:rsidR="00E0120F">
        <w:t xml:space="preserve">u razdoblju duljem od </w:t>
      </w:r>
      <w:r w:rsidR="00E914B1">
        <w:t>229</w:t>
      </w:r>
      <w:r w:rsidR="00E0120F">
        <w:t xml:space="preserve"> dana, </w:t>
      </w:r>
      <w:r w:rsidRPr="00F14A92">
        <w:t xml:space="preserve">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 xml:space="preserve">de koja prileži u spisu (l.s. </w:t>
      </w:r>
      <w:r w:rsidR="00E914B1">
        <w:t>23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7D1373">
        <w:t>261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E914B1" w:rsidP="00E914B1" w:rsidR="00E914B1">
      <w:pPr>
        <w:ind w:firstLine="708"/>
        <w:jc w:val="both"/>
      </w:pPr>
      <w:r>
        <w:t>Zatraženi iznos od 20.000,00 kuna na ime pokrića troškova kako prethodnog tako i otvorenog stečajnog postupka odnosi se na troškove i nagradu privremenog i stečajnog upravitelja (17.000,00 kn bruto), materijalne troškove koji nastaju otvaranjem stečajnog postupka  i to izrade žiga, statističkog broja, otvaranja novog žiro računa (3.000,00 kn)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1471B4">
        <w:rPr>
          <w:b/>
        </w:rPr>
        <w:t>20</w:t>
      </w:r>
      <w:r w:rsidR="00C25D2F">
        <w:rPr>
          <w:b/>
        </w:rPr>
        <w:t>. siječnja 2017</w:t>
      </w:r>
      <w:r w:rsidR="00AC50D3">
        <w:rPr>
          <w:b/>
        </w:rPr>
        <w:t>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C4E">
          <w:rPr>
            <w:noProof/>
          </w:rPr>
          <w:t>2</w:t>
        </w:r>
        <w:r>
          <w:fldChar w:fldCharType="end"/>
        </w:r>
        <w:r w:rsidR="007D1373">
          <w:t xml:space="preserve"> </w:t>
        </w:r>
        <w:r w:rsidR="007D1373">
          <w:tab/>
        </w:r>
        <w:r w:rsidR="007D1373">
          <w:tab/>
          <w:t>Posl.br. 7.St.1</w:t>
        </w:r>
        <w:r w:rsidR="00946977">
          <w:t>786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1744E"/>
    <w:rsid w:val="00051C4E"/>
    <w:rsid w:val="001471B4"/>
    <w:rsid w:val="001A5D1D"/>
    <w:rsid w:val="001B47A7"/>
    <w:rsid w:val="002D78E4"/>
    <w:rsid w:val="00357C43"/>
    <w:rsid w:val="00407841"/>
    <w:rsid w:val="00443432"/>
    <w:rsid w:val="004778A7"/>
    <w:rsid w:val="004A2886"/>
    <w:rsid w:val="00550A50"/>
    <w:rsid w:val="00583F5B"/>
    <w:rsid w:val="005C12B7"/>
    <w:rsid w:val="0065181B"/>
    <w:rsid w:val="006B2287"/>
    <w:rsid w:val="006E55D9"/>
    <w:rsid w:val="00781725"/>
    <w:rsid w:val="007D1373"/>
    <w:rsid w:val="008C23BA"/>
    <w:rsid w:val="0092591E"/>
    <w:rsid w:val="00946977"/>
    <w:rsid w:val="00963C59"/>
    <w:rsid w:val="00970B9A"/>
    <w:rsid w:val="009D5071"/>
    <w:rsid w:val="00A04C7F"/>
    <w:rsid w:val="00A126EF"/>
    <w:rsid w:val="00A43549"/>
    <w:rsid w:val="00AC50D3"/>
    <w:rsid w:val="00AD3E9E"/>
    <w:rsid w:val="00C25D2F"/>
    <w:rsid w:val="00C36BE0"/>
    <w:rsid w:val="00CC5486"/>
    <w:rsid w:val="00CF4F6D"/>
    <w:rsid w:val="00E0120F"/>
    <w:rsid w:val="00E65EDA"/>
    <w:rsid w:val="00E914B1"/>
    <w:rsid w:val="00E9602B"/>
    <w:rsid w:val="00EA5C88"/>
    <w:rsid w:val="00F14A92"/>
    <w:rsid w:val="00FD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C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C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C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C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C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C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C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C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ŽUVELA USLUGE j.d.o.o. za trgovinu, građenje i usluge</izvorni_sadrzaj>
    <derivirana_varijabla naziv="DomainObject.Predmet.ProtustrankaFormated_1">  ŽUVELA USLUGE j.d.o.o. za trgovinu, građenje i usluge</derivirana_varijabla>
  </DomainObject.Predmet.ProtustrankaFormated>
  <DomainObject.Predmet.ProtustrankaFormatedOIB>
    <izvorni_sadrzaj>  ŽUVELA USLUGE j.d.o.o. za trgovinu, građenje i usluge, OIB 89868477241</izvorni_sadrzaj>
    <derivirana_varijabla naziv="DomainObject.Predmet.ProtustrankaFormatedOIB_1">  ŽUVELA USLUGE j.d.o.o. za trgovinu, građenje i usluge, OIB 89868477241</derivirana_varijabla>
  </DomainObject.Predmet.ProtustrankaFormatedOIB>
  <DomainObject.Predmet.ProtustrankaFormatedWithAdress>
    <izvorni_sadrzaj> ŽUVELA USLUGE j.d.o.o. za trgovinu, građenje i usluge, Ulica 41 91, 20270 Vela Luka</izvorni_sadrzaj>
    <derivirana_varijabla naziv="DomainObject.Predmet.ProtustrankaFormatedWithAdress_1"> ŽUVELA USLUGE j.d.o.o. za trgovinu, građenje i usluge, Ulica 41 91, 20270 Vela Luka</derivirana_varijabla>
  </DomainObject.Predmet.ProtustrankaFormatedWithAdress>
  <DomainObject.Predmet.ProtustrankaFormatedWithAdressOIB>
    <izvorni_sadrzaj> ŽUVELA USLUGE j.d.o.o. za trgovinu, građenje i usluge, OIB 89868477241, Ulica 41 91, 20270 Vela Luka</izvorni_sadrzaj>
    <derivirana_varijabla naziv="DomainObject.Predmet.ProtustrankaFormatedWithAdressOIB_1"> ŽUVELA USLUGE j.d.o.o. za trgovinu, građenje i usluge, OIB 89868477241, Ulica 41 91, 20270 Vela Luka</derivirana_varijabla>
  </DomainObject.Predmet.ProtustrankaFormatedWithAdressOIB>
  <DomainObject.Predmet.ProtustrankaWithAdress>
    <izvorni_sadrzaj>ŽUVELA USLUGE j.d.o.o. za trgovinu, građenje i usluge Ulica 41 91, 20270 Vela Luka</izvorni_sadrzaj>
    <derivirana_varijabla naziv="DomainObject.Predmet.ProtustrankaWithAdress_1">ŽUVELA USLUGE j.d.o.o. za trgovinu, građenje i usluge Ulica 41 91, 20270 Vela Luka</derivirana_varijabla>
  </DomainObject.Predmet.ProtustrankaWithAdress>
  <DomainObject.Predmet.ProtustrankaWithAdressOIB>
    <izvorni_sadrzaj>ŽUVELA USLUGE j.d.o.o. za trgovinu, građenje i usluge, OIB 89868477241, Ulica 41 91, 20270 Vela Luka</izvorni_sadrzaj>
    <derivirana_varijabla naziv="DomainObject.Predmet.ProtustrankaWithAdressOIB_1">ŽUVELA USLUGE j.d.o.o. za trgovinu, građenje i usluge, OIB 89868477241, Ulica 41 91, 20270 Vela Luka</derivirana_varijabla>
  </DomainObject.Predmet.ProtustrankaWithAdressOIB>
  <DomainObject.Predmet.ProtustrankaNazivFormated>
    <izvorni_sadrzaj>ŽUVELA USLUGE j.d.o.o. za trgovinu, građenje i usluge</izvorni_sadrzaj>
    <derivirana_varijabla naziv="DomainObject.Predmet.ProtustrankaNazivFormated_1">ŽUVELA USLUGE j.d.o.o. za trgovinu, građenje i usluge</derivirana_varijabla>
  </DomainObject.Predmet.ProtustrankaNazivFormated>
  <DomainObject.Predmet.ProtustrankaNazivFormatedOIB>
    <izvorni_sadrzaj>ŽUVELA USLUGE j.d.o.o. za trgovinu, građenje i usluge, OIB 89868477241</izvorni_sadrzaj>
    <derivirana_varijabla naziv="DomainObject.Predmet.ProtustrankaNazivFormatedOIB_1">ŽUVELA USLUGE j.d.o.o. za trgovinu, građenje i usluge, OIB 89868477241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84873.61</izvorni_sadrzaj>
    <derivirana_varijabla naziv="DomainObject.Predmet.TrenutnaVrijednost_1">84873.61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ŽUVELA USLUGE j.d.o.o. za trgovinu, građenje i usluge</item>
    </izvorni_sadrzaj>
    <derivirana_varijabla naziv="DomainObject.Predmet.ProtuStrankaListFormated_1">
      <item>ŽUVELA USLUGE j.d.o.o. za trgovinu, građenje i usluge</item>
    </derivirana_varijabla>
  </DomainObject.Predmet.ProtuStrankaListFormated>
  <DomainObject.Predmet.ProtuStrankaListFormatedOIB>
    <izvorni_sadrzaj>
      <item>ŽUVELA USLUGE j.d.o.o. za trgovinu, građenje i usluge, OIB 89868477241</item>
    </izvorni_sadrzaj>
    <derivirana_varijabla naziv="DomainObject.Predmet.ProtuStrankaListFormatedOIB_1">
      <item>ŽUVELA USLUGE j.d.o.o. za trgovinu, građenje i usluge, OIB 89868477241</item>
    </derivirana_varijabla>
  </DomainObject.Predmet.ProtuStrankaListFormatedOIB>
  <DomainObject.Predmet.ProtuStrankaListFormatedWithAdress>
    <izvorni_sadrzaj>
      <item>ŽUVELA USLUGE j.d.o.o. za trgovinu, građenje i usluge, Ulica 41 91, 20270 Vela Luka</item>
    </izvorni_sadrzaj>
    <derivirana_varijabla naziv="DomainObject.Predmet.ProtuStrankaListFormatedWithAdress_1">
      <item>ŽUVELA USLUGE j.d.o.o. za trgovinu, građenje i usluge, Ulica 41 91, 20270 Vela Luka</item>
    </derivirana_varijabla>
  </DomainObject.Predmet.ProtuStrankaListFormatedWithAdress>
  <DomainObject.Predmet.ProtuStrankaListFormatedWithAdressOIB>
    <izvorni_sadrzaj>
      <item>ŽUVELA USLUGE j.d.o.o. za trgovinu, građenje i usluge, OIB 89868477241, Ulica 41 91, 20270 Vela Luka</item>
    </izvorni_sadrzaj>
    <derivirana_varijabla naziv="DomainObject.Predmet.ProtuStrankaListFormatedWithAdressOIB_1">
      <item>ŽUVELA USLUGE j.d.o.o. za trgovinu, građenje i usluge, OIB 89868477241, Ulica 41 91, 20270 Vela Luka</item>
    </derivirana_varijabla>
  </DomainObject.Predmet.ProtuStrankaListFormatedWithAdressOIB>
  <DomainObject.Predmet.ProtuStrankaListNazivFormated>
    <izvorni_sadrzaj>
      <item>ŽUVELA USLUGE j.d.o.o. za trgovinu, građenje i usluge</item>
    </izvorni_sadrzaj>
    <derivirana_varijabla naziv="DomainObject.Predmet.ProtuStrankaListNazivFormated_1">
      <item>ŽUVELA USLUGE j.d.o.o. za trgovinu, građenje i usluge</item>
    </derivirana_varijabla>
  </DomainObject.Predmet.ProtuStrankaListNazivFormated>
  <DomainObject.Predmet.ProtuStrankaListNazivFormatedOIB>
    <izvorni_sadrzaj>
      <item>ŽUVELA USLUGE j.d.o.o. za trgovinu, građenje i usluge, OIB 89868477241</item>
    </izvorni_sadrzaj>
    <derivirana_varijabla naziv="DomainObject.Predmet.ProtuStrankaListNazivFormatedOIB_1">
      <item>ŽUVELA USLUGE j.d.o.o. za trgovinu, građenje i usluge, OIB 89868477241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ŽUVELA USLUGE j.d.o.o. za trgovinu, građenje i usluge</izvorni_sadrzaj>
    <derivirana_varijabla naziv="DomainObject.Predmet.ProtustrankaIDrugi_1">ŽUVELA USLUGE j.d.o.o. za trgovinu,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ŽUVELA USLUGE j.d.o.o. za trgovinu, građenje i usluge, OIB 89868477241, Ulica 41 91, 20270 Vela Luka</izvorni_sadrzaj>
    <derivirana_varijabla naziv="DomainObject.Predmet.ProtustrankaIDrugiAdressOIB_1">ŽUVELA USLUGE j.d.o.o. za trgovinu, građenje i usluge, OIB 89868477241, Ulica 41 91,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ŽUVELA USLUGE j.d.o.o. za trgovinu, građenje i usluge</item>
    </izvorni_sadrzaj>
    <derivirana_varijabla naziv="DomainObject.Predmet.SudioniciListNaziv_1">
      <item>FINA, RC SPLIT, Podružnica Dubrovnik</item>
      <item>ŽUVELA USLUGE j.d.o.o. za trgovinu,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ŽUVELA USLUGE j.d.o.o. za trgovinu, građenje i usluge, OIB 89868477241, Ulica 41 91,20270 Vela Luka</item>
    </izvorni_sadrzaj>
    <derivirana_varijabla naziv="DomainObject.Predmet.SudioniciListAdressOIB_1">
      <item>FINA, RC SPLIT, Podružnica Dubrovnik, OIB 85821130368, Vukovarska 2,20000 Dubrovnik</item>
      <item>ŽUVELA USLUGE j.d.o.o. za trgovinu, građenje i usluge, OIB 89868477241, Ulica 41 91,20270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89868477241</item>
    </izvorni_sadrzaj>
    <derivirana_varijabla naziv="DomainObject.Predmet.SudioniciListNazivOIB_1">
      <item>, OIB 85821130368</item>
      <item>, OIB 89868477241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3562</properties:Characters>
  <properties:Lines>94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2017-01-17T11:02:00Z</dcterms:created>
  <dc:creator>Diana Butigan Granić</dc:creator>
  <cp:lastModifiedBy>Mara Marčinko</cp:lastModifiedBy>
  <cp:lastPrinted>2017-01-20T08:41:00Z</cp:lastPrinted>
  <dcterms:modified xmlns:xsi="http://www.w3.org/2001/XMLSchema-instance" xsi:type="dcterms:W3CDTF">2017-01-20T08:42:00Z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