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075f6" w14:paraId="f6075f6" w:rsidRDefault="00AE649C" w:rsidP="00C778CD" w:rsidR="00AE649C" w:rsidRPr="00C778CD">
      <w:pPr>
        <w:pStyle w:val="Naslov3"/>
        <w:spacing w:after="0"/>
        <w15:collapsed w:val="false"/>
        <w:rPr>
          <w:b w:val="false"/>
        </w:rPr>
      </w:pPr>
      <w:bookmarkStart w:name="_GoBack" w:id="0"/>
      <w:bookmarkEnd w:id="0"/>
    </w:p>
    <w:p w:rsidRDefault="00937FF9" w:rsidP="00C778CD" w:rsidR="00AE649C" w:rsidRPr="00C778CD">
      <w:pPr>
        <w:pStyle w:val="SudNaziv"/>
        <w:rPr>
          <w:b w:val="false"/>
        </w:rPr>
      </w:pPr>
      <w:r w:rsidRPr="00C778CD">
        <w:rPr>
          <w:b w:val="false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C778CD" w:rsidR="00AE649C" w:rsidRPr="00C778CD">
      <w:pPr>
        <w:pStyle w:val="SudSjedite"/>
      </w:pPr>
      <w:r w:rsidRPr="00C778CD">
        <w:tab/>
      </w:r>
    </w:p>
    <w:p w:rsidRDefault="00C778CD" w:rsidP="00C778CD" w:rsidR="00C778CD" w:rsidRPr="00C778CD">
      <w:pPr>
        <w:pStyle w:val="SudNaziv"/>
        <w:rPr>
          <w:rFonts w:cs="Times New Roman"/>
          <w:b w:val="false"/>
        </w:rPr>
      </w:pPr>
      <w:r w:rsidRPr="00C778CD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3" style="position:absolute;margin-left:85.05pt;margin-top:42.55pt;width:59.55pt;height:76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CsUNpKxAgAArQUAAA4AAAAAAAAAAAAAAAAALgIAAGRycy9lMm9Eb2MueG1sUEsBAi0AFAAGAAgAAAAhAJ1WDdreAAAACgEAAA8AAAAAAAAAAAAAAAAACwUAAGRycy9kb3ducmV2LnhtbFBLBQYAAAAABAAEAPMAAAAWBgAAAAA=">
            <v:textbox inset="0,0,0,0">
              <w:txbxContent>
                <w:sdt>
                  <w:sdtPr>
                    <w:rPr>
                      <w:rFonts w:hAnsiTheme="minorHAnsi" w:asciiTheme="minorHAns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51893063"/>
                    <w:picture/>
                  </w:sdtPr>
                  <w:sdtContent>
                    <w:p w:rsidRDefault="00C778CD" w:rsidP="00C778CD" w:rsidR="00C778CD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0120" cx="726440"/>
                            <wp:effectExtent b="0" r="0" t="0" l="0"/>
                            <wp:docPr name="Slika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Slika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0120" cx="726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C778CD">
        <w:rPr>
          <w:rFonts w:cs="Times New Roman"/>
          <w:b w:val="false"/>
        </w:rPr>
        <w:tab/>
      </w:r>
      <w:r w:rsidRPr="00C778CD">
        <w:rPr>
          <w:rFonts w:cs="Times New Roman"/>
          <w:b w:val="false"/>
        </w:rPr>
        <w:tab/>
      </w:r>
      <w:r w:rsidRPr="00C778CD">
        <w:rPr>
          <w:rFonts w:cs="Times New Roman"/>
          <w:b w:val="false"/>
        </w:rPr>
        <w:tab/>
      </w:r>
      <w:r w:rsidRPr="00C778CD">
        <w:rPr>
          <w:rFonts w:cs="Times New Roman"/>
          <w:b w:val="false"/>
        </w:rPr>
        <w:tab/>
      </w:r>
      <w:r w:rsidRPr="00C778CD">
        <w:rPr>
          <w:rFonts w:cs="Times New Roman"/>
          <w:b w:val="false"/>
        </w:rPr>
        <w:tab/>
      </w:r>
      <w:r w:rsidRPr="00C778CD">
        <w:rPr>
          <w:rFonts w:cs="Times New Roman"/>
          <w:b w:val="false"/>
        </w:rPr>
        <w:tab/>
      </w:r>
      <w:r w:rsidRPr="00C778CD">
        <w:rPr>
          <w:rFonts w:cs="Times New Roman"/>
          <w:b w:val="false"/>
        </w:rPr>
        <w:tab/>
      </w:r>
      <w:r w:rsidRPr="00C778CD">
        <w:rPr>
          <w:rFonts w:cs="Times New Roman"/>
          <w:b w:val="false"/>
        </w:rPr>
        <w:tab/>
      </w:r>
      <w:r w:rsidRPr="00C778CD">
        <w:rPr>
          <w:rFonts w:cs="Times New Roman"/>
          <w:b w:val="false"/>
        </w:rPr>
        <w:t>Poslovni broj: 4 St-1131/16-5</w:t>
      </w:r>
    </w:p>
    <w:p w:rsidRDefault="00C778CD" w:rsidP="00C778CD" w:rsidR="00C778CD" w:rsidRPr="00C778CD">
      <w:pPr>
        <w:spacing w:after="0"/>
        <w:jc w:val="both"/>
        <w:rPr>
          <w:rFonts w:cs="Times New Roman"/>
          <w:lang w:val="pt-BR"/>
        </w:rPr>
      </w:pPr>
    </w:p>
    <w:p w:rsidRDefault="00C778CD" w:rsidP="00C778CD" w:rsidR="00C778CD" w:rsidRPr="00C778CD">
      <w:pPr>
        <w:tabs>
          <w:tab w:pos="516" w:val="left"/>
        </w:tabs>
        <w:spacing w:after="0"/>
        <w:rPr>
          <w:rFonts w:cs="Times New Roman"/>
          <w:bCs/>
        </w:rPr>
      </w:pPr>
      <w:r w:rsidRPr="00C778CD">
        <w:rPr>
          <w:rFonts w:cs="Times New Roman"/>
          <w:bCs/>
        </w:rPr>
        <w:tab/>
      </w:r>
    </w:p>
    <w:p w:rsidRDefault="00C778CD" w:rsidP="00C778CD" w:rsidR="00C778CD" w:rsidRPr="00C778CD">
      <w:pPr>
        <w:spacing w:after="0"/>
        <w:rPr>
          <w:rFonts w:cs="Times New Roman"/>
        </w:rPr>
      </w:pPr>
      <w:r w:rsidRPr="00C778CD">
        <w:rPr>
          <w:rFonts w:cs="Times New Roman"/>
        </w:rPr>
        <w:t xml:space="preserve">       REPUBLIKA HRVATSKA</w:t>
      </w:r>
    </w:p>
    <w:p w:rsidRDefault="00C778CD" w:rsidP="00C778CD" w:rsidR="00C778CD" w:rsidRPr="00C778CD">
      <w:pPr>
        <w:spacing w:after="0"/>
        <w:rPr>
          <w:rFonts w:cs="Times New Roman"/>
        </w:rPr>
      </w:pPr>
      <w:r w:rsidRPr="00C778CD">
        <w:rPr>
          <w:rFonts w:cs="Times New Roman"/>
        </w:rPr>
        <w:t>TRGOVAČKI SUD U VARAŽDINU</w:t>
      </w:r>
    </w:p>
    <w:p w:rsidRDefault="00C778CD" w:rsidP="00C778CD" w:rsidR="00C778CD" w:rsidRPr="00C778CD">
      <w:pPr>
        <w:spacing w:after="0"/>
        <w:rPr>
          <w:rFonts w:cs="Times New Roman"/>
        </w:rPr>
      </w:pPr>
      <w:r w:rsidRPr="00C778CD">
        <w:rPr>
          <w:rFonts w:cs="Times New Roman"/>
        </w:rPr>
        <w:t xml:space="preserve">                 Braće Radića 2</w:t>
      </w:r>
    </w:p>
    <w:p w:rsidRDefault="00C778CD" w:rsidP="00C778CD" w:rsidR="00C778CD" w:rsidRPr="00C778CD">
      <w:pPr>
        <w:spacing w:after="0"/>
        <w:rPr>
          <w:rFonts w:cs="Times New Roman"/>
        </w:rPr>
      </w:pPr>
    </w:p>
    <w:p w:rsidRDefault="00C778CD" w:rsidP="00C778CD" w:rsidR="00C778CD" w:rsidRPr="00C778CD">
      <w:pPr>
        <w:spacing w:after="0"/>
        <w:jc w:val="both"/>
        <w:rPr>
          <w:rFonts w:cs="Times New Roman"/>
        </w:rPr>
      </w:pPr>
    </w:p>
    <w:p w:rsidRDefault="00C778CD" w:rsidP="00C778CD" w:rsidR="00C778CD" w:rsidRPr="00C778CD">
      <w:pPr>
        <w:spacing w:after="0"/>
        <w:jc w:val="both"/>
        <w:rPr>
          <w:rFonts w:cs="Times New Roman"/>
        </w:rPr>
      </w:pPr>
    </w:p>
    <w:p w:rsidRDefault="00C778CD" w:rsidP="00C778CD" w:rsidR="00C778CD" w:rsidRPr="00C778CD">
      <w:pPr>
        <w:spacing w:after="0"/>
        <w:jc w:val="both"/>
        <w:rPr>
          <w:rFonts w:cs="Times New Roman"/>
        </w:rPr>
      </w:pPr>
      <w:r w:rsidRPr="00C778CD">
        <w:rPr>
          <w:rFonts w:cs="Times New Roman"/>
        </w:rPr>
        <w:tab/>
      </w:r>
      <w:r w:rsidRPr="00C778CD">
        <w:rPr>
          <w:rFonts w:cs="Times New Roman"/>
        </w:rPr>
        <w:tab/>
      </w:r>
      <w:r w:rsidRPr="00C778CD">
        <w:rPr>
          <w:rFonts w:cs="Times New Roman"/>
        </w:rPr>
        <w:tab/>
      </w:r>
      <w:r w:rsidRPr="00C778CD">
        <w:rPr>
          <w:rFonts w:cs="Times New Roman"/>
        </w:rPr>
        <w:tab/>
      </w:r>
      <w:r w:rsidRPr="00C778CD">
        <w:rPr>
          <w:rFonts w:cs="Times New Roman"/>
        </w:rPr>
        <w:tab/>
        <w:t xml:space="preserve">    </w:t>
      </w:r>
    </w:p>
    <w:p w:rsidRDefault="00C778CD" w:rsidP="00C778CD" w:rsidR="00C778CD" w:rsidRPr="00C778CD">
      <w:pPr>
        <w:spacing w:after="0"/>
        <w:jc w:val="center"/>
        <w:rPr>
          <w:rFonts w:cs="Times New Roman"/>
        </w:rPr>
      </w:pPr>
      <w:r w:rsidRPr="00C778CD">
        <w:rPr>
          <w:rFonts w:cs="Times New Roman"/>
        </w:rPr>
        <w:t>R E P U B L I K A    H R V A T S K A</w:t>
      </w:r>
    </w:p>
    <w:p w:rsidRDefault="00C778CD" w:rsidP="00C778CD" w:rsidR="00C778CD" w:rsidRPr="00C778CD">
      <w:pPr>
        <w:spacing w:after="0"/>
        <w:jc w:val="center"/>
        <w:rPr>
          <w:rFonts w:cs="Times New Roman"/>
        </w:rPr>
      </w:pPr>
    </w:p>
    <w:p w:rsidRDefault="00C778CD" w:rsidP="00C778CD" w:rsidR="00C778CD" w:rsidRPr="00C778CD">
      <w:pPr>
        <w:spacing w:after="0"/>
        <w:jc w:val="both"/>
        <w:rPr>
          <w:rFonts w:cs="Times New Roman"/>
        </w:rPr>
      </w:pPr>
    </w:p>
    <w:p w:rsidRDefault="00C778CD" w:rsidP="00C778CD" w:rsidR="00C778CD" w:rsidRPr="00C778CD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 w:rsidRPr="00C778CD">
        <w:rPr>
          <w:rFonts w:cs="Times New Roman"/>
          <w:b w:val="false"/>
          <w:sz w:val="24"/>
          <w:szCs w:val="24"/>
        </w:rPr>
        <w:t>R J E Š E NJ E</w:t>
      </w:r>
    </w:p>
    <w:p w:rsidRDefault="00C778CD" w:rsidP="00C778CD" w:rsidR="00C778CD" w:rsidRPr="00C778CD">
      <w:pPr>
        <w:spacing w:after="0"/>
      </w:pPr>
    </w:p>
    <w:p w:rsidRDefault="00C778CD" w:rsidP="00C778CD" w:rsidR="00C778CD" w:rsidRPr="00C778CD">
      <w:pPr>
        <w:spacing w:after="0"/>
        <w:rPr>
          <w:rFonts w:cs="Times New Roman"/>
          <w:lang w:eastAsia="hr-HR"/>
        </w:rPr>
      </w:pPr>
    </w:p>
    <w:p w:rsidRDefault="00C778CD" w:rsidP="00C778CD" w:rsidR="00C778CD" w:rsidRPr="00C778CD">
      <w:pPr>
        <w:spacing w:after="0"/>
        <w:ind w:firstLine="720"/>
        <w:jc w:val="both"/>
      </w:pPr>
      <w:r w:rsidRPr="00C778CD">
        <w:t xml:space="preserve">Trgovački sud u Varaždinu po sucu toga suda, Iris Hatvalić Nemec, u predmetu u povodu zahtjeva Financijske agencije Regionalni centar Zagreb, Podružnica Varaždin, Augusta Cesarca 2, Varaždin, za pokretanje skraćenog stečajnog postupka protiv dužnika UDRUGA ZA POBOLJŠANJE KVALITETE ŽIVOTA DJECE I OBITELJI “MEĐIMURSKE MAME I TRUDNICE”, OIB: 91554429233, sa sjedištem u Ulica A. </w:t>
      </w:r>
      <w:proofErr w:type="spellStart"/>
      <w:r w:rsidRPr="00C778CD">
        <w:t>Schulteissa</w:t>
      </w:r>
      <w:proofErr w:type="spellEnd"/>
      <w:r w:rsidRPr="00C778CD">
        <w:t xml:space="preserve"> 19, Čakovec, dana 20. prosinca 2016.          </w:t>
      </w:r>
    </w:p>
    <w:p w:rsidRDefault="00C778CD" w:rsidP="00C778CD" w:rsidR="00C778CD" w:rsidRPr="00C778CD">
      <w:pPr>
        <w:spacing w:after="0"/>
        <w:ind w:firstLine="720"/>
        <w:jc w:val="both"/>
      </w:pPr>
      <w:r w:rsidRPr="00C778CD">
        <w:t xml:space="preserve">     </w:t>
      </w:r>
    </w:p>
    <w:p w:rsidRDefault="00C778CD" w:rsidP="00C778CD" w:rsidR="00C778CD" w:rsidRPr="00C778CD">
      <w:pPr>
        <w:spacing w:after="0"/>
        <w:ind w:firstLine="720"/>
        <w:jc w:val="both"/>
      </w:pPr>
    </w:p>
    <w:p w:rsidRDefault="00C778CD" w:rsidP="00C778CD" w:rsidR="00C778CD" w:rsidRPr="00C778CD">
      <w:pPr>
        <w:spacing w:after="0"/>
        <w:jc w:val="center"/>
      </w:pPr>
      <w:r w:rsidRPr="00C778CD">
        <w:t>r i j e š i o   j e</w:t>
      </w:r>
    </w:p>
    <w:p w:rsidRDefault="00C778CD" w:rsidP="00C778CD" w:rsidR="00C778CD" w:rsidRPr="00C778CD">
      <w:pPr>
        <w:spacing w:after="0"/>
        <w:jc w:val="center"/>
      </w:pPr>
    </w:p>
    <w:p w:rsidRDefault="00C778CD" w:rsidP="00C778CD" w:rsidR="00C778CD" w:rsidRPr="00C778CD">
      <w:pPr>
        <w:spacing w:after="0"/>
        <w:jc w:val="center"/>
      </w:pPr>
    </w:p>
    <w:p w:rsidRDefault="00C778CD" w:rsidP="00C778CD" w:rsidR="00C778CD" w:rsidRPr="00C778CD">
      <w:pPr>
        <w:spacing w:after="0"/>
        <w:ind w:firstLine="708"/>
        <w:jc w:val="both"/>
      </w:pPr>
      <w:r w:rsidRPr="00C778CD">
        <w:t xml:space="preserve">Odbacuje se prijedlog predlagatelja Financijske agencije za pokretanje skraćenog stečajnog postupka nad dužnikom UDRUGA ZA POBOLJŠANJE KVALITETE ŽIVOTA DJECE I OBITELJI “MEĐIMURSKE MAME I TRUDNICE”, OIB: 91554429233, sa sjedištem u Ulica A. </w:t>
      </w:r>
      <w:proofErr w:type="spellStart"/>
      <w:r w:rsidRPr="00C778CD">
        <w:t>Schulteissa</w:t>
      </w:r>
      <w:proofErr w:type="spellEnd"/>
      <w:r w:rsidRPr="00C778CD">
        <w:t xml:space="preserve"> 19, Čakovec, zaprimljen 22. studenoga 2016. </w:t>
      </w:r>
    </w:p>
    <w:p w:rsidRDefault="00C778CD" w:rsidP="00C778CD" w:rsidR="00C778CD" w:rsidRPr="00C778CD">
      <w:pPr>
        <w:spacing w:after="0"/>
        <w:ind w:firstLine="708"/>
        <w:jc w:val="both"/>
      </w:pPr>
    </w:p>
    <w:p w:rsidRDefault="00C778CD" w:rsidP="00C778CD" w:rsidR="00C778CD" w:rsidRPr="00C778CD">
      <w:pPr>
        <w:spacing w:after="0"/>
        <w:ind w:firstLine="708"/>
        <w:jc w:val="both"/>
      </w:pPr>
    </w:p>
    <w:p w:rsidRDefault="00C778CD" w:rsidP="00C778CD" w:rsidR="00C778CD" w:rsidRPr="00C778CD">
      <w:pPr>
        <w:spacing w:after="0"/>
        <w:jc w:val="center"/>
      </w:pPr>
      <w:r w:rsidRPr="00C778CD">
        <w:t>Obrazloženje</w:t>
      </w:r>
    </w:p>
    <w:p w:rsidRDefault="00C778CD" w:rsidP="00C778CD" w:rsidR="00C778CD" w:rsidRPr="00C778CD">
      <w:pPr>
        <w:spacing w:after="0"/>
        <w:jc w:val="center"/>
      </w:pPr>
    </w:p>
    <w:p w:rsidRDefault="00C778CD" w:rsidP="00C778CD" w:rsidR="00C778CD" w:rsidRPr="00C778CD">
      <w:pPr>
        <w:spacing w:after="0"/>
        <w:jc w:val="both"/>
      </w:pPr>
    </w:p>
    <w:p w:rsidRDefault="00C778CD" w:rsidP="00C778CD" w:rsidR="00C778CD" w:rsidRPr="00C778CD">
      <w:pPr>
        <w:spacing w:after="0"/>
        <w:ind w:firstLine="708"/>
        <w:jc w:val="both"/>
      </w:pPr>
      <w:r w:rsidRPr="00C778CD">
        <w:t>Predlagatelj je podnio prijedlog za pokretanje skraćenog stečajnog postupka nad dužnikom.</w:t>
      </w:r>
    </w:p>
    <w:p w:rsidRDefault="00C778CD" w:rsidP="00C778CD" w:rsidR="00C778CD" w:rsidRPr="00C778CD">
      <w:pPr>
        <w:spacing w:after="0"/>
        <w:ind w:firstLine="708"/>
        <w:jc w:val="both"/>
      </w:pPr>
    </w:p>
    <w:p w:rsidRDefault="00C778CD" w:rsidP="00C778CD" w:rsidR="00C778CD" w:rsidRPr="00C778CD">
      <w:pPr>
        <w:spacing w:after="0"/>
        <w:ind w:firstLine="709"/>
        <w:jc w:val="both"/>
        <w:rPr>
          <w:rFonts w:eastAsia="Calibri"/>
        </w:rPr>
      </w:pPr>
      <w:r w:rsidRPr="00C778CD">
        <w:rPr>
          <w:rFonts w:eastAsia="Calibri"/>
        </w:rPr>
        <w:t xml:space="preserve">Temeljem odredbe čl. 428. Stečajnog zakona </w:t>
      </w:r>
      <w:r w:rsidRPr="00C778CD">
        <w:t>(„Narodne novine“ broj: 71/15, u daljnjem tekstu SZ)</w:t>
      </w:r>
      <w:r w:rsidRPr="00C778CD">
        <w:rPr>
          <w:rFonts w:eastAsia="Calibri"/>
        </w:rPr>
        <w:t xml:space="preserve">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C778CD" w:rsidP="00C778CD" w:rsidR="00C778CD" w:rsidRPr="00C778CD">
      <w:pPr>
        <w:spacing w:after="0"/>
        <w:ind w:firstLine="709"/>
        <w:jc w:val="both"/>
        <w:rPr>
          <w:rFonts w:eastAsia="Calibri"/>
        </w:rPr>
      </w:pPr>
    </w:p>
    <w:p w:rsidRDefault="00C778CD" w:rsidP="00C778CD" w:rsidR="00C778CD" w:rsidRPr="00C778CD">
      <w:pPr>
        <w:spacing w:after="0"/>
        <w:ind w:firstLine="709"/>
        <w:jc w:val="both"/>
        <w:rPr>
          <w:rFonts w:eastAsia="Calibri"/>
        </w:rPr>
      </w:pPr>
      <w:r w:rsidRPr="00C778CD">
        <w:rPr>
          <w:rFonts w:eastAsia="Calibri"/>
        </w:rPr>
        <w:t>Uvidom u potvrdu Financijske agencije od 15. prosinca 2016. utvrđeno je da dužnik nema više nepodmirenih osnova za plaćanje evidentiranih u Očevidniku redoslijeda osnova za plaćanje.</w:t>
      </w:r>
    </w:p>
    <w:p w:rsidRDefault="00C778CD" w:rsidP="00C778CD" w:rsidR="00C778CD" w:rsidRPr="00C778CD">
      <w:pPr>
        <w:spacing w:after="0"/>
        <w:ind w:firstLine="709"/>
        <w:jc w:val="both"/>
        <w:rPr>
          <w:rFonts w:eastAsia="Calibri"/>
        </w:rPr>
      </w:pPr>
    </w:p>
    <w:p w:rsidRDefault="00C778CD" w:rsidP="00C778CD" w:rsidR="00C778CD" w:rsidRPr="00C778CD">
      <w:pPr>
        <w:spacing w:after="0"/>
        <w:ind w:firstLine="709"/>
        <w:jc w:val="both"/>
        <w:rPr>
          <w:rFonts w:eastAsia="Calibri"/>
        </w:rPr>
      </w:pPr>
      <w:r w:rsidRPr="00C778CD">
        <w:rPr>
          <w:rFonts w:eastAsia="Calibri"/>
        </w:rPr>
        <w:t>Kako dužnik nema u Očevidniku redoslijeda osnova za plaćanje evidentirane neizvršene osnove za plaćanje u neprekinutom razdoblju od 120 dana, to nije ispunjen jedan od tri kumulativna uvjeta za pokretanje skraćenog stečajnog postupka pa je prijedlog predlagatelja valjalo odbaciti i odlučiti kao u izreci rješenja.</w:t>
      </w:r>
    </w:p>
    <w:p w:rsidRDefault="00C778CD" w:rsidP="00C778CD" w:rsidR="00C778CD" w:rsidRPr="00C778CD">
      <w:pPr>
        <w:spacing w:after="0"/>
        <w:jc w:val="both"/>
      </w:pPr>
    </w:p>
    <w:p w:rsidRDefault="00C778CD" w:rsidP="00C778CD" w:rsidR="00C778CD" w:rsidRPr="00C778CD">
      <w:pPr>
        <w:spacing w:after="0"/>
        <w:jc w:val="center"/>
      </w:pPr>
      <w:r w:rsidRPr="00C778CD">
        <w:t>U Varaždinu, 20. prosinca 2016.</w:t>
      </w:r>
    </w:p>
    <w:p w:rsidRDefault="00C778CD" w:rsidP="00C778CD" w:rsidR="00C778CD" w:rsidRPr="00C778CD">
      <w:pPr>
        <w:spacing w:after="0"/>
        <w:jc w:val="center"/>
      </w:pPr>
    </w:p>
    <w:p w:rsidRDefault="00C778CD" w:rsidP="00C778CD" w:rsidR="00C778CD" w:rsidRPr="00C778CD">
      <w:pPr>
        <w:spacing w:after="0"/>
        <w:jc w:val="center"/>
        <w:rPr>
          <w:rFonts w:eastAsia="Calibri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4644"/>
        <w:gridCol w:w="4644"/>
      </w:tblGrid>
      <w:tr w:rsidTr="00C778CD" w:rsidR="00C778CD" w:rsidRPr="00C778CD">
        <w:tc>
          <w:tcPr>
            <w:tcW w:type="dxa" w:w="4644"/>
          </w:tcPr>
          <w:p w:rsidRDefault="00C778CD" w:rsidP="00C778CD" w:rsidR="00C778CD" w:rsidRPr="00C778CD">
            <w:pPr>
              <w:spacing w:after="0"/>
              <w:jc w:val="center"/>
            </w:pPr>
          </w:p>
        </w:tc>
        <w:tc>
          <w:tcPr>
            <w:tcW w:type="dxa" w:w="4644"/>
          </w:tcPr>
          <w:p w:rsidRDefault="00C778CD" w:rsidP="00C778CD" w:rsidR="00C778CD" w:rsidRPr="00C778CD">
            <w:pPr>
              <w:spacing w:after="0"/>
              <w:jc w:val="center"/>
            </w:pPr>
            <w:r w:rsidRPr="00C778CD">
              <w:t xml:space="preserve">S U D A C  </w:t>
            </w:r>
          </w:p>
          <w:p w:rsidRDefault="00C778CD" w:rsidP="00C778CD" w:rsidR="00C778CD" w:rsidRPr="00C778CD">
            <w:pPr>
              <w:spacing w:after="0"/>
              <w:jc w:val="center"/>
            </w:pPr>
          </w:p>
          <w:p w:rsidRDefault="00C778CD" w:rsidP="00C778CD" w:rsidR="00C778CD" w:rsidRPr="00C778CD">
            <w:pPr>
              <w:spacing w:after="0"/>
              <w:jc w:val="center"/>
            </w:pPr>
            <w:r w:rsidRPr="00C778CD">
              <w:t>Iris Hatvalić Nemec, v.r.</w:t>
            </w:r>
          </w:p>
          <w:p w:rsidRDefault="00C778CD" w:rsidP="00C778CD" w:rsidR="00C778CD" w:rsidRPr="00C778CD">
            <w:pPr>
              <w:spacing w:after="0"/>
              <w:jc w:val="center"/>
            </w:pPr>
          </w:p>
          <w:p w:rsidRDefault="00C778CD" w:rsidP="00C778CD" w:rsidR="00C778CD" w:rsidRPr="00C778CD">
            <w:pPr>
              <w:spacing w:after="0"/>
              <w:jc w:val="center"/>
            </w:pPr>
            <w:r w:rsidRPr="00C778CD">
              <w:t xml:space="preserve">Za točnost </w:t>
            </w:r>
            <w:proofErr w:type="spellStart"/>
            <w:r w:rsidRPr="00C778CD">
              <w:t>otpravka</w:t>
            </w:r>
            <w:proofErr w:type="spellEnd"/>
            <w:r w:rsidRPr="00C778CD">
              <w:t xml:space="preserve">-ovlašteni službenik: </w:t>
            </w:r>
          </w:p>
          <w:p w:rsidRDefault="00C778CD" w:rsidP="00C778CD" w:rsidR="00C778CD" w:rsidRPr="00C778CD">
            <w:pPr>
              <w:spacing w:after="0"/>
              <w:jc w:val="center"/>
            </w:pPr>
          </w:p>
          <w:p w:rsidRDefault="00C778CD" w:rsidP="00C778CD" w:rsidR="00C778CD" w:rsidRPr="00C778CD">
            <w:pPr>
              <w:spacing w:after="0"/>
              <w:jc w:val="center"/>
            </w:pPr>
          </w:p>
        </w:tc>
      </w:tr>
      <w:tr w:rsidTr="00C778CD" w:rsidR="00C778CD" w:rsidRPr="00C778CD">
        <w:tc>
          <w:tcPr>
            <w:tcW w:type="dxa" w:w="4644"/>
          </w:tcPr>
          <w:p w:rsidRDefault="00C778CD" w:rsidP="00C778CD" w:rsidR="00C778CD" w:rsidRPr="00C778CD">
            <w:pPr>
              <w:spacing w:after="0"/>
              <w:jc w:val="center"/>
            </w:pPr>
          </w:p>
        </w:tc>
        <w:tc>
          <w:tcPr>
            <w:tcW w:type="dxa" w:w="4644"/>
          </w:tcPr>
          <w:p w:rsidRDefault="00C778CD" w:rsidP="00C778CD" w:rsidR="00C778CD" w:rsidRPr="00C778CD">
            <w:pPr>
              <w:spacing w:after="0"/>
              <w:jc w:val="center"/>
            </w:pPr>
          </w:p>
        </w:tc>
      </w:tr>
    </w:tbl>
    <w:p w:rsidRDefault="00C778CD" w:rsidP="00C778CD" w:rsidR="00C778CD" w:rsidRPr="00C778CD">
      <w:pPr>
        <w:spacing w:after="0"/>
        <w:ind w:firstLine="708"/>
        <w:jc w:val="both"/>
      </w:pPr>
      <w:r w:rsidRPr="00C778CD">
        <w:t>Pouka o pravnom lijeku:</w:t>
      </w:r>
    </w:p>
    <w:p w:rsidRDefault="00C778CD" w:rsidP="00C778CD" w:rsidR="00C778CD" w:rsidRPr="00C778CD">
      <w:pPr>
        <w:spacing w:after="0"/>
        <w:jc w:val="both"/>
      </w:pPr>
      <w:r w:rsidRPr="00C778CD">
        <w:tab/>
        <w:t>Protiv ovog rješenja nezadovoljna stranka može izjaviti žalbu u roku od osam (8) dana po primitku prijepisa rješenja,putem ovog suda, pisano u četiri primjerka. O žalbi odlučuje Visoki trgovački sud RH u Zagrebu.</w:t>
      </w:r>
    </w:p>
    <w:p w:rsidRDefault="00C778CD" w:rsidP="00C778CD" w:rsidR="00C778CD" w:rsidRPr="00C778CD">
      <w:pPr>
        <w:spacing w:after="0"/>
        <w:jc w:val="both"/>
      </w:pPr>
    </w:p>
    <w:p w:rsidRDefault="00C778CD" w:rsidP="00C778CD" w:rsidR="00C778CD" w:rsidRPr="00C778CD">
      <w:pPr>
        <w:spacing w:after="0"/>
        <w:jc w:val="both"/>
      </w:pPr>
    </w:p>
    <w:p w:rsidRDefault="00C778CD" w:rsidP="00C778CD" w:rsidR="00C778CD" w:rsidRPr="00C778CD">
      <w:pPr>
        <w:spacing w:after="0"/>
        <w:jc w:val="both"/>
      </w:pPr>
      <w:r w:rsidRPr="00C778CD">
        <w:t xml:space="preserve">DNA: </w:t>
      </w:r>
    </w:p>
    <w:p w:rsidRDefault="00C778CD" w:rsidP="00C778CD" w:rsidR="00C778CD" w:rsidRPr="00C778CD">
      <w:pPr>
        <w:numPr>
          <w:ilvl w:val="0"/>
          <w:numId w:val="47"/>
        </w:numPr>
        <w:spacing w:after="0"/>
        <w:jc w:val="both"/>
      </w:pPr>
      <w:r w:rsidRPr="00C778CD">
        <w:t>Financijska agencije Regionalni centar Zagreb, Podružnica Varaždin, A. Cesarca 2, 42000 Varaždin</w:t>
      </w:r>
    </w:p>
    <w:p w:rsidRDefault="00C778CD" w:rsidP="00C778CD" w:rsidR="00C778CD" w:rsidRPr="00C778CD">
      <w:pPr>
        <w:numPr>
          <w:ilvl w:val="0"/>
          <w:numId w:val="47"/>
        </w:numPr>
        <w:spacing w:after="0"/>
        <w:jc w:val="both"/>
      </w:pPr>
      <w:r w:rsidRPr="00C778CD">
        <w:t xml:space="preserve">dužnik, UDRUGA ZA POBOLJŠANJE KVALITETE ŽIVOTA DJECE I OBITELJI “MEĐIMURSKE MAME I TRUDNICE”, Ulica A. </w:t>
      </w:r>
      <w:proofErr w:type="spellStart"/>
      <w:r w:rsidRPr="00C778CD">
        <w:t>Schulteissa</w:t>
      </w:r>
      <w:proofErr w:type="spellEnd"/>
      <w:r w:rsidRPr="00C778CD">
        <w:t xml:space="preserve"> 19, Čakovec,  na znanje</w:t>
      </w:r>
    </w:p>
    <w:p w:rsidRDefault="00C778CD" w:rsidP="00C778CD" w:rsidR="00C778CD" w:rsidRPr="00C778CD">
      <w:pPr>
        <w:spacing w:after="0"/>
      </w:pPr>
    </w:p>
    <w:p w:rsidRDefault="00C778CD" w:rsidP="00C778CD" w:rsidR="00C778CD" w:rsidRPr="00C778CD">
      <w:pPr>
        <w:spacing w:after="0"/>
        <w:jc w:val="center"/>
      </w:pPr>
    </w:p>
    <w:p w:rsidRDefault="00CB0EA4" w:rsidP="00C778CD" w:rsidR="00CB0EA4" w:rsidRPr="00C778CD">
      <w:pPr>
        <w:pStyle w:val="Naslovdokumenta"/>
        <w:spacing w:after="0"/>
        <w:rPr>
          <w:b w:val="false"/>
        </w:rPr>
      </w:pPr>
    </w:p>
    <w:p w:rsidRDefault="0071688E" w:rsidP="00C778CD" w:rsidR="0071688E" w:rsidRPr="00C778CD">
      <w:pPr>
        <w:pStyle w:val="Poetniodjeljak"/>
        <w:spacing w:after="0"/>
      </w:pPr>
    </w:p>
    <w:p w:rsidRDefault="00A21F0D" w:rsidP="00C778CD" w:rsidR="00A21F0D" w:rsidRPr="00C778CD">
      <w:pPr>
        <w:pStyle w:val="NormaleSPIS"/>
        <w:spacing w:after="0"/>
        <w:rPr>
          <w:noProof/>
        </w:rPr>
      </w:pPr>
    </w:p>
    <w:p w:rsidRDefault="00DA0242" w:rsidP="00C778CD" w:rsidR="00DA0242" w:rsidRPr="00C778CD">
      <w:pPr>
        <w:pStyle w:val="ZapisniarPotpis"/>
        <w:spacing w:after="0"/>
      </w:pPr>
    </w:p>
    <w:sectPr w:rsidSect="0032366B" w:rsidR="00DA0242" w:rsidRPr="00C778CD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71236B5"/>
    <w:multiLevelType w:val="hybridMultilevel"/>
    <w:tmpl w:val="48D6B61C"/>
    <w:lvl w:tplc="C39E3A2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78CD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087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St-1131/2016-5</izvorni_sadrzaj>
    <derivirana_varijabla naziv="DomainObject.Oznaka_1">St-1131/2016-5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1131</izvorni_sadrzaj>
    <derivirana_varijabla naziv="DomainObject.Predmet.Broj_1">1131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Zahjtev za provedbu skraćenoga stečajnoga postupka</izvorni_sadrzaj>
    <derivirana_varijabla naziv="DomainObject.Predmet.Opis_1">Zahjtev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St-1131/2016</izvorni_sadrzaj>
    <derivirana_varijabla naziv="DomainObject.Predmet.OznakaBroj_1">St-1131/2016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POBOLJŠANJE KVALITETE ŽIVOTA DJECE I OBITELJI "MEĐIMURSKE MAME I TRUDNICE"</izvorni_sadrzaj>
    <derivirana_varijabla naziv="DomainObject.Predmet.ProtustrankaFormated_1">  UDRUGA ZA POBOLJŠANJE KVALITETE ŽIVOTA DJECE I OBITELJI "MEĐIMURSKE MAME I TRUDNICE"</derivirana_varijabla>
  </DomainObject.Predmet.ProtustrankaFormated>
  <DomainObject.Predmet.ProtustrankaFormatedOIB>
    <izvorni_sadrzaj>  UDRUGA ZA POBOLJŠANJE KVALITETE ŽIVOTA DJECE I OBITELJI "MEĐIMURSKE MAME I TRUDNICE", OIB 91554429233</izvorni_sadrzaj>
    <derivirana_varijabla naziv="DomainObject.Predmet.ProtustrankaFormatedOIB_1">  UDRUGA ZA POBOLJŠANJE KVALITETE ŽIVOTA DJECE I OBITELJI "MEĐIMURSKE MAME I TRUDNICE", OIB 91554429233</derivirana_varijabla>
  </DomainObject.Predmet.ProtustrankaFormatedOIB>
  <DomainObject.Predmet.ProtustrankaFormatedWithAdress>
    <izvorni_sadrzaj> UDRUGA ZA POBOLJŠANJE KVALITETE ŽIVOTA DJECE I OBITELJI "MEĐIMURSKE MAME I TRUDNICE", Ulica A. Schulteissa 19, 40000 Čakovec</izvorni_sadrzaj>
    <derivirana_varijabla naziv="DomainObject.Predmet.ProtustrankaFormatedWithAdress_1"> UDRUGA ZA POBOLJŠANJE KVALITETE ŽIVOTA DJECE I OBITELJI "MEĐIMURSKE MAME I TRUDNICE", Ulica A. Schulteissa 19, 40000 Čakovec</derivirana_varijabla>
  </DomainObject.Predmet.ProtustrankaFormatedWithAdress>
  <DomainObject.Predmet.ProtustrankaFormatedWithAdressOIB>
    <izvorni_sadrzaj> UDRUGA ZA POBOLJŠANJE KVALITETE ŽIVOTA DJECE I OBITELJI "MEĐIMURSKE MAME I TRUDNICE", OIB 91554429233, Ulica A. Schulteissa 19, 40000 Čakovec</izvorni_sadrzaj>
    <derivirana_varijabla naziv="DomainObject.Predmet.ProtustrankaFormatedWithAdressOIB_1"> UDRUGA ZA POBOLJŠANJE KVALITETE ŽIVOTA DJECE I OBITELJI "MEĐIMURSKE MAME I TRUDNICE", OIB 91554429233, Ulica A. Schulteissa 19, 40000 Čakovec</derivirana_varijabla>
  </DomainObject.Predmet.ProtustrankaFormatedWithAdressOIB>
  <DomainObject.Predmet.ProtustrankaWithAdress>
    <izvorni_sadrzaj>UDRUGA ZA POBOLJŠANJE KVALITETE ŽIVOTA DJECE I OBITELJI "MEĐIMURSKE MAME I TRUDNICE" Ulica A. Schulteissa 19, 40000 Čakovec</izvorni_sadrzaj>
    <derivirana_varijabla naziv="DomainObject.Predmet.ProtustrankaWithAdress_1">UDRUGA ZA POBOLJŠANJE KVALITETE ŽIVOTA DJECE I OBITELJI "MEĐIMURSKE MAME I TRUDNICE" Ulica A. Schulteissa 19, 40000 Čakovec</derivirana_varijabla>
  </DomainObject.Predmet.ProtustrankaWithAdress>
  <DomainObject.Predmet.ProtustrankaWithAdressOIB>
    <izvorni_sadrzaj>UDRUGA ZA POBOLJŠANJE KVALITETE ŽIVOTA DJECE I OBITELJI "MEĐIMURSKE MAME I TRUDNICE", OIB 91554429233, Ulica A. Schulteissa 19, 40000 Čakovec</izvorni_sadrzaj>
    <derivirana_varijabla naziv="DomainObject.Predmet.ProtustrankaWithAdressOIB_1">UDRUGA ZA POBOLJŠANJE KVALITETE ŽIVOTA DJECE I OBITELJI "MEĐIMURSKE MAME I TRUDNICE", OIB 91554429233, Ulica A. Schulteissa 19, 40000 Čakovec</derivirana_varijabla>
  </DomainObject.Predmet.ProtustrankaWithAdressOIB>
  <DomainObject.Predmet.ProtustrankaNazivFormated>
    <izvorni_sadrzaj>UDRUGA ZA POBOLJŠANJE KVALITETE ŽIVOTA DJECE I OBITELJI "MEĐIMURSKE MAME I TRUDNICE"</izvorni_sadrzaj>
    <derivirana_varijabla naziv="DomainObject.Predmet.ProtustrankaNazivFormated_1">UDRUGA ZA POBOLJŠANJE KVALITETE ŽIVOTA DJECE I OBITELJI "MEĐIMURSKE MAME I TRUDNICE"</derivirana_varijabla>
  </DomainObject.Predmet.ProtustrankaNazivFormated>
  <DomainObject.Predmet.ProtustrankaNazivFormatedOIB>
    <izvorni_sadrzaj>UDRUGA ZA POBOLJŠANJE KVALITETE ŽIVOTA DJECE I OBITELJI "MEĐIMURSKE MAME I TRUDNICE", OIB 91554429233</izvorni_sadrzaj>
    <derivirana_varijabla naziv="DomainObject.Predmet.ProtustrankaNazivFormatedOIB_1">UDRUGA ZA POBOLJŠANJE KVALITETE ŽIVOTA DJECE I OBITELJI "MEĐIMURSKE MAME I TRUDNICE", OIB 91554429233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5997.60</izvorni_sadrzaj>
    <derivirana_varijabla naziv="DomainObject.Predmet.TrenutnaVrijednost_1">5997.60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ZA POBOLJŠANJE KVALITETE ŽIVOTA DJECE I OBITELJI "MEĐIMURSKE MAME I TRUDNICE"</item>
    </izvorni_sadrzaj>
    <derivirana_varijabla naziv="DomainObject.Predmet.ProtuStrankaListFormated_1">
      <item>UDRUGA ZA POBOLJŠANJE KVALITETE ŽIVOTA DJECE I OBITELJI "MEĐIMURSKE MAME I TRUDNICE"</item>
    </derivirana_varijabla>
  </DomainObject.Predmet.ProtuStrankaListFormated>
  <DomainObject.Predmet.ProtuStrankaListFormatedOIB>
    <izvorni_sadrzaj>
      <item>UDRUGA ZA POBOLJŠANJE KVALITETE ŽIVOTA DJECE I OBITELJI "MEĐIMURSKE MAME I TRUDNICE", OIB 91554429233</item>
    </izvorni_sadrzaj>
    <derivirana_varijabla naziv="DomainObject.Predmet.ProtuStrankaListFormatedOIB_1">
      <item>UDRUGA ZA POBOLJŠANJE KVALITETE ŽIVOTA DJECE I OBITELJI "MEĐIMURSKE MAME I TRUDNICE", OIB 91554429233</item>
    </derivirana_varijabla>
  </DomainObject.Predmet.ProtuStrankaListFormatedOIB>
  <DomainObject.Predmet.ProtuStrankaListFormatedWithAdress>
    <izvorni_sadrzaj>
      <item>UDRUGA ZA POBOLJŠANJE KVALITETE ŽIVOTA DJECE I OBITELJI "MEĐIMURSKE MAME I TRUDNICE", Ulica A. Schulteissa 19, 40000 Čakovec</item>
    </izvorni_sadrzaj>
    <derivirana_varijabla naziv="DomainObject.Predmet.ProtuStrankaListFormatedWithAdress_1">
      <item>UDRUGA ZA POBOLJŠANJE KVALITETE ŽIVOTA DJECE I OBITELJI "MEĐIMURSKE MAME I TRUDNICE", Ulica A. Schulteissa 19, 40000 Čakovec</item>
    </derivirana_varijabla>
  </DomainObject.Predmet.ProtuStrankaListFormatedWithAdress>
  <DomainObject.Predmet.ProtuStrankaListFormatedWithAdressOIB>
    <izvorni_sadrzaj>
      <item>UDRUGA ZA POBOLJŠANJE KVALITETE ŽIVOTA DJECE I OBITELJI "MEĐIMURSKE MAME I TRUDNICE", OIB 91554429233, Ulica A. Schulteissa 19, 40000 Čakovec</item>
    </izvorni_sadrzaj>
    <derivirana_varijabla naziv="DomainObject.Predmet.ProtuStrankaListFormatedWithAdressOIB_1">
      <item>UDRUGA ZA POBOLJŠANJE KVALITETE ŽIVOTA DJECE I OBITELJI "MEĐIMURSKE MAME I TRUDNICE", OIB 91554429233, Ulica A. Schulteissa 19, 40000 Čakovec</item>
    </derivirana_varijabla>
  </DomainObject.Predmet.ProtuStrankaListFormatedWithAdressOIB>
  <DomainObject.Predmet.ProtuStrankaListNazivFormated>
    <izvorni_sadrzaj>
      <item>UDRUGA ZA POBOLJŠANJE KVALITETE ŽIVOTA DJECE I OBITELJI "MEĐIMURSKE MAME I TRUDNICE"</item>
    </izvorni_sadrzaj>
    <derivirana_varijabla naziv="DomainObject.Predmet.ProtuStrankaListNazivFormated_1">
      <item>UDRUGA ZA POBOLJŠANJE KVALITETE ŽIVOTA DJECE I OBITELJI "MEĐIMURSKE MAME I TRUDNICE"</item>
    </derivirana_varijabla>
  </DomainObject.Predmet.ProtuStrankaListNazivFormated>
  <DomainObject.Predmet.ProtuStrankaListNazivFormatedOIB>
    <izvorni_sadrzaj>
      <item>UDRUGA ZA POBOLJŠANJE KVALITETE ŽIVOTA DJECE I OBITELJI "MEĐIMURSKE MAME I TRUDNICE", OIB 91554429233</item>
    </izvorni_sadrzaj>
    <derivirana_varijabla naziv="DomainObject.Predmet.ProtuStrankaListNazivFormatedOIB_1">
      <item>UDRUGA ZA POBOLJŠANJE KVALITETE ŽIVOTA DJECE I OBITELJI "MEĐIMURSKE MAME I TRUDNICE", OIB 91554429233</item>
    </derivirana_varijabla>
  </DomainObject.Predmet.ProtuStrankaListNazivFormatedOIB>
  <DomainObject.Predmet.OstaliListFormated>
    <izvorni_sadrzaj>
      <item>Ured državne uprave u Međimurskoj županiji</item>
      <item>e-oglasna ploča</item>
    </izvorni_sadrzaj>
    <derivirana_varijabla naziv="DomainObject.Predmet.OstaliListFormated_1">
      <item>Ured državne uprave u Međimurskoj županiji</item>
      <item>e-oglasna ploča</item>
    </derivirana_varijabla>
  </DomainObject.Predmet.OstaliListFormated>
  <DomainObject.Predmet.OstaliListFormatedOIB>
    <izvorni_sadrzaj>
      <item>Ured državne uprave u Međimurskoj županiji</item>
      <item>e-oglasna ploča</item>
    </izvorni_sadrzaj>
    <derivirana_varijabla naziv="DomainObject.Predmet.OstaliListFormatedOIB_1">
      <item>Ured državne uprave u Međimurskoj županiji</item>
      <item>e-oglasna ploča</item>
    </derivirana_varijabla>
  </DomainObject.Predmet.OstaliListFormatedOIB>
  <DomainObject.Predmet.OstaliListFormatedWithAdress>
    <izvorni_sadrzaj>
      <item>Ured državne uprave u Međimurskoj županiji, Ruđera Boškovića 2, 40000 Čakovec</item>
      <item>e-oglasna ploča</item>
    </izvorni_sadrzaj>
    <derivirana_varijabla naziv="DomainObject.Predmet.OstaliListFormatedWithAdress_1">
      <item>Ured državne uprave u Međimurskoj županiji, Ruđera Boškovića 2, 40000 Čakovec</item>
      <item>e-oglasna ploča</item>
    </derivirana_varijabla>
  </DomainObject.Predmet.OstaliListFormatedWithAdress>
  <DomainObject.Predmet.OstaliListFormatedWithAdressOIB>
    <izvorni_sadrzaj>
      <item>Ured državne uprave u Međimurskoj županiji, Ruđera Boškovića 2, 40000 Čakovec</item>
      <item>e-oglasna ploča</item>
    </izvorni_sadrzaj>
    <derivirana_varijabla naziv="DomainObject.Predmet.OstaliListFormatedWithAdressOIB_1">
      <item>Ured državne uprave u Međimurskoj županiji, Ruđera Boškovića 2, 40000 Čakovec</item>
      <item>e-oglasna ploča</item>
    </derivirana_varijabla>
  </DomainObject.Predmet.OstaliListFormatedWithAdressOIB>
  <DomainObject.Predmet.OstaliListNazivFormated>
    <izvorni_sadrzaj>
      <item>Ured državne uprave u Međimurskoj županiji</item>
      <item>e-oglasna ploča</item>
    </izvorni_sadrzaj>
    <derivirana_varijabla naziv="DomainObject.Predmet.OstaliListNazivFormated_1">
      <item>Ured državne uprave u Međimurskoj županiji</item>
      <item>e-oglasna ploča</item>
    </derivirana_varijabla>
  </DomainObject.Predmet.OstaliListNazivFormated>
  <DomainObject.Predmet.OstaliListNazivFormatedOIB>
    <izvorni_sadrzaj>
      <item>Ured državne uprave u Međimurskoj županiji</item>
      <item>e-oglasna ploča</item>
    </izvorni_sadrzaj>
    <derivirana_varijabla naziv="DomainObject.Predmet.OstaliListNazivFormatedOIB_1">
      <item>Ured državne uprave u Međimurskoj županiji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>St-1131/2016-5</izvorni_sadrzaj>
    <derivirana_varijabla naziv="DomainObject.PoslovniBrojDokumenta_1">St-1131/2016-5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ZA POBOLJŠANJE KVALITETE ŽIVOTA DJECE I OBITELJI "MEĐIMURSKE MAME I TRUDNICE"</izvorni_sadrzaj>
    <derivirana_varijabla naziv="DomainObject.Predmet.ProtustrankaIDrugi_1">UDRUGA ZA POBOLJŠANJE KVALITETE ŽIVOTA DJECE I OBITELJI "MEĐIMURSKE MAME I TRUDNICE"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UDRUGA ZA POBOLJŠANJE KVALITETE ŽIVOTA DJECE I OBITELJI "MEĐIMURSKE MAME I TRUDNICE", OIB 91554429233, Ulica A. Schulteissa 19, 40000 Čakovec</izvorni_sadrzaj>
    <derivirana_varijabla naziv="DomainObject.Predmet.ProtustrankaIDrugiAdressOIB_1">UDRUGA ZA POBOLJŠANJE KVALITETE ŽIVOTA DJECE I OBITELJI "MEĐIMURSKE MAME I TRUDNICE", OIB 91554429233, Ulica A. Schulteissa 19,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ZA POBOLJŠANJE KVALITETE ŽIVOTA DJECE I OBITELJI "MEĐIMURSKE MAME I TRUDNICE"</item>
      <item>Ured državne uprave u Međimurskoj županiji</item>
      <item>e-oglasna ploča</item>
    </izvorni_sadrzaj>
    <derivirana_varijabla naziv="DomainObject.Predmet.SudioniciListNaziv_1">
      <item>Financijska agencija</item>
      <item>UDRUGA ZA POBOLJŠANJE KVALITETE ŽIVOTA DJECE I OBITELJI "MEĐIMURSKE MAME I TRUDNICE"</item>
      <item>Ured državne uprave u Međimurskoj županiji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UDRUGA ZA POBOLJŠANJE KVALITETE ŽIVOTA DJECE I OBITELJI "MEĐIMURSKE MAME I TRUDNICE", OIB 91554429233, Ulica A. Schulteissa 19,40000 Čakovec</item>
      <item>Ured državne uprave u Međimurskoj županiji, Ruđera Boškovića 2,40000 Čakovec</item>
      <item>e-oglasna ploča</item>
    </izvorni_sadrzaj>
    <derivirana_varijabla naziv="DomainObject.Predmet.SudioniciListAdressOIB_1">
      <item>Financijska agencija, OIB 85821130368, Ulica grada Vukovara 70,10000 Zagreb</item>
      <item>UDRUGA ZA POBOLJŠANJE KVALITETE ŽIVOTA DJECE I OBITELJI "MEĐIMURSKE MAME I TRUDNICE", OIB 91554429233, Ulica A. Schulteissa 19,40000 Čakovec</item>
      <item>Ured državne uprave u Međimurskoj županiji, Ruđera Boškovića 2,40000 Čakovec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BE429A-EB11-4910-B0C0-2ACCE21CC0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2141</properties:Characters>
  <properties:Lines>88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2016-12-20T13:13:00Z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St-1131/2016-5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