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863f" w14:paraId="7d3863f" w:rsidRDefault="00241E74" w:rsidR="00EE20BB" w:rsidRPr="002821A4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76CA" w:rsidRPr="003276CA">
        <w:rPr>
          <w:b/>
        </w:rPr>
        <w:t xml:space="preserve"> </w:t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</w:r>
      <w:r w:rsidR="003276CA">
        <w:rPr>
          <w:b/>
        </w:rPr>
        <w:tab/>
        <w:t xml:space="preserve">     </w:t>
      </w:r>
      <w:r w:rsidR="003276CA" w:rsidRPr="003276CA">
        <w:rPr>
          <w:b/>
        </w:rPr>
        <w:t>Broj: 7/St-</w:t>
      </w:r>
      <w:r w:rsidR="00B50617">
        <w:rPr>
          <w:b/>
        </w:rPr>
        <w:t>2700</w:t>
      </w:r>
      <w:r w:rsidR="003276CA" w:rsidRPr="003276CA">
        <w:rPr>
          <w:b/>
        </w:rPr>
        <w:t>/2016-</w:t>
      </w:r>
      <w:r w:rsidR="000D6DA1">
        <w:rPr>
          <w:b/>
        </w:rPr>
        <w:t>7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REPUBLIKA HRVATSKA</w:t>
      </w:r>
    </w:p>
    <w:p w:rsidRDefault="00D7449C" w:rsidR="00D7449C" w:rsidRPr="00FF711C">
      <w:pPr>
        <w:rPr>
          <w:b/>
        </w:rPr>
      </w:pPr>
      <w:r w:rsidRPr="00FF711C">
        <w:rPr>
          <w:b/>
        </w:rPr>
        <w:t>TRGOVAČKI SUD U OSIJEKU</w:t>
      </w:r>
    </w:p>
    <w:p w:rsidRDefault="00D7449C" w:rsidP="00E90E07" w:rsidR="00D7449C" w:rsidRPr="00FF711C">
      <w:pPr>
        <w:rPr>
          <w:b/>
        </w:rPr>
      </w:pPr>
      <w:r w:rsidRPr="00FF711C">
        <w:rPr>
          <w:b/>
        </w:rPr>
        <w:t>STALNA SLUŽBA</w:t>
      </w:r>
      <w:r w:rsidR="00237F98">
        <w:rPr>
          <w:b/>
        </w:rPr>
        <w:t xml:space="preserve"> </w:t>
      </w:r>
      <w:r w:rsidR="00E90E07">
        <w:rPr>
          <w:b/>
        </w:rPr>
        <w:t>U SLAVONSKOM BRODU</w:t>
      </w:r>
    </w:p>
    <w:p w:rsidRDefault="00EB249F" w:rsidR="004D740D">
      <w:pPr>
        <w:rPr>
          <w:b/>
        </w:rPr>
      </w:pPr>
      <w:r>
        <w:rPr>
          <w:b/>
        </w:rPr>
        <w:t>Trg pobjede 13</w:t>
      </w:r>
      <w:r w:rsidR="00D7449C" w:rsidRPr="00FF711C">
        <w:rPr>
          <w:b/>
        </w:rPr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D7449C">
        <w:tab/>
      </w:r>
      <w:r w:rsidR="00F4655D">
        <w:rPr>
          <w:b/>
        </w:rPr>
        <w:t xml:space="preserve">         </w:t>
      </w:r>
    </w:p>
    <w:p w:rsidRDefault="00490FEA" w:rsidR="00490FEA">
      <w:pPr>
        <w:rPr>
          <w:b/>
        </w:rPr>
      </w:pPr>
      <w:r>
        <w:rPr>
          <w:b/>
        </w:rPr>
        <w:t>Slavonski Brod</w:t>
      </w:r>
    </w:p>
    <w:p w:rsidRDefault="00A60E5E" w:rsidR="00A60E5E">
      <w:pPr>
        <w:rPr>
          <w:b/>
        </w:rPr>
      </w:pPr>
    </w:p>
    <w:p w:rsidRDefault="003276CA" w:rsidR="003276CA">
      <w:pPr>
        <w:rPr>
          <w:b/>
        </w:rPr>
      </w:pPr>
    </w:p>
    <w:p w:rsidRDefault="00490FEA" w:rsidP="00490FEA" w:rsidR="00490FEA">
      <w:pPr>
        <w:jc w:val="center"/>
        <w:rPr>
          <w:b/>
          <w:lang w:val="de-DE"/>
        </w:rPr>
      </w:pPr>
      <w:r w:rsidRPr="00490FEA">
        <w:rPr>
          <w:b/>
          <w:lang w:val="de-DE"/>
        </w:rPr>
        <w:t>U  I M E  R E P U B L I K E  H R V A T S K E</w:t>
      </w:r>
    </w:p>
    <w:p w:rsidRDefault="00A60E5E" w:rsidP="00490FEA" w:rsidR="00A60E5E" w:rsidRPr="00490FEA">
      <w:pPr>
        <w:jc w:val="center"/>
        <w:rPr>
          <w:lang w:val="de-DE"/>
        </w:rPr>
      </w:pPr>
    </w:p>
    <w:p w:rsidRDefault="004D740D" w:rsidP="004D740D" w:rsidR="004D740D" w:rsidRPr="00FB0259">
      <w:pPr>
        <w:jc w:val="center"/>
        <w:rPr>
          <w:b/>
          <w:lang w:val="de-DE"/>
        </w:rPr>
      </w:pPr>
      <w:r w:rsidRPr="00FB0259">
        <w:rPr>
          <w:b/>
          <w:lang w:val="de-DE"/>
        </w:rPr>
        <w:t>R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Š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N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J</w:t>
      </w:r>
      <w:r w:rsidR="003276CA">
        <w:rPr>
          <w:b/>
          <w:lang w:val="de-DE"/>
        </w:rPr>
        <w:t xml:space="preserve"> </w:t>
      </w:r>
      <w:r w:rsidRPr="00FB0259">
        <w:rPr>
          <w:b/>
          <w:lang w:val="de-DE"/>
        </w:rPr>
        <w:t>E</w:t>
      </w:r>
    </w:p>
    <w:p w:rsidRDefault="00D7449C" w:rsidP="004D740D" w:rsidR="00D7449C" w:rsidRPr="00F4655D">
      <w:pPr>
        <w:jc w:val="both"/>
        <w:rPr>
          <w:b/>
          <w:lang w:val="hr-HR"/>
        </w:rPr>
      </w:pPr>
    </w:p>
    <w:p w:rsidRDefault="004426C7" w:rsidP="00FB0259" w:rsidR="00D7449C" w:rsidRPr="001178A6">
      <w:pPr>
        <w:ind w:firstLine="720"/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>TRGOV</w:t>
      </w:r>
      <w:r w:rsidR="00D7449C" w:rsidRPr="00F4655D">
        <w:rPr>
          <w:b/>
          <w:lang w:val="hr-HR"/>
        </w:rPr>
        <w:t xml:space="preserve">AČKI SUD U </w:t>
      </w:r>
      <w:r w:rsidR="009B6C44">
        <w:rPr>
          <w:b/>
          <w:lang w:val="hr-HR"/>
        </w:rPr>
        <w:t>OSIJEKU</w:t>
      </w:r>
      <w:r w:rsidR="00663BC3" w:rsidRPr="00F4655D">
        <w:rPr>
          <w:b/>
          <w:lang w:val="hr-HR"/>
        </w:rPr>
        <w:t>,</w:t>
      </w:r>
      <w:r w:rsidR="00F4655D">
        <w:rPr>
          <w:b/>
          <w:lang w:val="hr-HR"/>
        </w:rPr>
        <w:t xml:space="preserve"> STALNA SLUŽBA</w:t>
      </w:r>
      <w:r w:rsidR="00BB65F0">
        <w:rPr>
          <w:b/>
          <w:lang w:val="hr-HR"/>
        </w:rPr>
        <w:t xml:space="preserve"> </w:t>
      </w:r>
      <w:r w:rsidR="00E90E07">
        <w:rPr>
          <w:b/>
          <w:lang w:val="hr-HR"/>
        </w:rPr>
        <w:t>U SLAVONSKOM BRODU</w:t>
      </w:r>
      <w:r>
        <w:rPr>
          <w:b/>
          <w:lang w:val="hr-HR"/>
        </w:rPr>
        <w:t>,</w:t>
      </w:r>
      <w:r w:rsidR="00D7449C" w:rsidRPr="00D7449C">
        <w:rPr>
          <w:lang w:val="hr-HR"/>
        </w:rPr>
        <w:t xml:space="preserve"> po stečajnoj</w:t>
      </w:r>
      <w:r w:rsidR="000A6939">
        <w:rPr>
          <w:lang w:val="hr-HR"/>
        </w:rPr>
        <w:t xml:space="preserve"> </w:t>
      </w:r>
      <w:r w:rsidR="00D7449C" w:rsidRPr="00D7449C">
        <w:rPr>
          <w:lang w:val="hr-HR"/>
        </w:rPr>
        <w:t>sutkinji  Mirni V</w:t>
      </w:r>
      <w:r w:rsidR="004D740D">
        <w:rPr>
          <w:lang w:val="hr-HR"/>
        </w:rPr>
        <w:t>u</w:t>
      </w:r>
      <w:r w:rsidR="00D7449C" w:rsidRPr="00D7449C">
        <w:rPr>
          <w:lang w:val="hr-HR"/>
        </w:rPr>
        <w:t>jčić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post</w:t>
      </w:r>
      <w:r w:rsidR="000A6939" w:rsidRPr="00D7449C">
        <w:rPr>
          <w:lang w:val="hr-HR"/>
        </w:rPr>
        <w:t>u</w:t>
      </w:r>
      <w:r w:rsidR="00D7449C" w:rsidRPr="00D7449C">
        <w:rPr>
          <w:lang w:val="hr-HR"/>
        </w:rPr>
        <w:t>pajući po prijedlogu F</w:t>
      </w:r>
      <w:r w:rsidR="000A6939">
        <w:rPr>
          <w:lang w:val="hr-HR"/>
        </w:rPr>
        <w:t>i</w:t>
      </w:r>
      <w:r w:rsidR="00D7449C" w:rsidRPr="00D7449C">
        <w:rPr>
          <w:lang w:val="hr-HR"/>
        </w:rPr>
        <w:t>nancijske agencije</w:t>
      </w:r>
      <w:r w:rsidR="00663BC3">
        <w:rPr>
          <w:lang w:val="hr-HR"/>
        </w:rPr>
        <w:t>,</w:t>
      </w:r>
      <w:r w:rsidR="00D7449C" w:rsidRPr="00D7449C">
        <w:rPr>
          <w:lang w:val="hr-HR"/>
        </w:rPr>
        <w:t xml:space="preserve"> Regionalnog centra Osijek</w:t>
      </w:r>
      <w:r w:rsidR="008249FA">
        <w:rPr>
          <w:lang w:val="hr-HR"/>
        </w:rPr>
        <w:t>, Podružnice Slavonski Brod</w:t>
      </w:r>
      <w:r w:rsidR="00FE61E5">
        <w:rPr>
          <w:lang w:val="hr-HR"/>
        </w:rPr>
        <w:t xml:space="preserve"> </w:t>
      </w:r>
      <w:r w:rsidR="00BB65F0">
        <w:rPr>
          <w:lang w:val="hr-HR"/>
        </w:rPr>
        <w:t xml:space="preserve">za </w:t>
      </w:r>
      <w:r w:rsidR="00BB65F0" w:rsidRPr="001178A6">
        <w:rPr>
          <w:lang w:val="hr-HR"/>
        </w:rPr>
        <w:t xml:space="preserve">provedbu skraćenog </w:t>
      </w:r>
      <w:r w:rsidR="00D7449C" w:rsidRPr="001178A6">
        <w:rPr>
          <w:lang w:val="hr-HR"/>
        </w:rPr>
        <w:t>ste</w:t>
      </w:r>
      <w:r w:rsidR="00663BC3" w:rsidRPr="001178A6">
        <w:rPr>
          <w:lang w:val="hr-HR"/>
        </w:rPr>
        <w:t>čajnog postupka nad stečajnim d</w:t>
      </w:r>
      <w:r w:rsidR="00D7449C" w:rsidRPr="001178A6">
        <w:rPr>
          <w:lang w:val="hr-HR"/>
        </w:rPr>
        <w:t xml:space="preserve">užnikom </w:t>
      </w:r>
      <w:r w:rsidR="00B50617" w:rsidRPr="00B50617">
        <w:t>ARAČIĆ d.o.o. za proizvodnju, trgovinu i usluge, skraćena tvrtka: ARAČIĆ d.o.o., Slavonski Brod, Ante Starčevića 5, OIB: 62834848750</w:t>
      </w:r>
      <w:r w:rsidR="00B50617">
        <w:t>,</w:t>
      </w:r>
      <w:r w:rsidR="00D7449C" w:rsidRPr="001178A6">
        <w:rPr>
          <w:lang w:val="hr-HR"/>
        </w:rPr>
        <w:t xml:space="preserve"> dana </w:t>
      </w:r>
      <w:r w:rsidR="00B50617">
        <w:rPr>
          <w:lang w:val="hr-HR"/>
        </w:rPr>
        <w:t>1</w:t>
      </w:r>
      <w:r w:rsidR="00846E4B">
        <w:rPr>
          <w:lang w:val="hr-HR"/>
        </w:rPr>
        <w:t>3</w:t>
      </w:r>
      <w:r w:rsidR="00B50617">
        <w:rPr>
          <w:lang w:val="hr-HR"/>
        </w:rPr>
        <w:t>. prosinca</w:t>
      </w:r>
      <w:r w:rsidR="00F6075F" w:rsidRPr="001178A6">
        <w:rPr>
          <w:lang w:val="hr-HR"/>
        </w:rPr>
        <w:t xml:space="preserve"> </w:t>
      </w:r>
      <w:r w:rsidR="00D7449C" w:rsidRPr="001178A6">
        <w:rPr>
          <w:lang w:val="hr-HR"/>
        </w:rPr>
        <w:t>201</w:t>
      </w:r>
      <w:r w:rsidR="00E90E07">
        <w:rPr>
          <w:lang w:val="hr-HR"/>
        </w:rPr>
        <w:t>6</w:t>
      </w:r>
      <w:r w:rsidR="00D7449C" w:rsidRPr="001178A6">
        <w:rPr>
          <w:lang w:val="hr-HR"/>
        </w:rPr>
        <w:t>. god</w:t>
      </w:r>
      <w:r w:rsidR="004D740D" w:rsidRPr="001178A6">
        <w:rPr>
          <w:lang w:val="hr-HR"/>
        </w:rPr>
        <w:t>i</w:t>
      </w:r>
      <w:r w:rsidR="00D7449C" w:rsidRPr="001178A6">
        <w:rPr>
          <w:lang w:val="hr-HR"/>
        </w:rPr>
        <w:t>ne</w:t>
      </w:r>
    </w:p>
    <w:p w:rsidRDefault="00D7449C" w:rsidR="00D7449C">
      <w:pPr>
        <w:rPr>
          <w:lang w:val="hr-HR"/>
        </w:rPr>
      </w:pPr>
    </w:p>
    <w:p w:rsidRDefault="003276CA" w:rsidR="003276CA" w:rsidRPr="001178A6">
      <w:pPr>
        <w:rPr>
          <w:lang w:val="hr-HR"/>
        </w:rPr>
      </w:pPr>
    </w:p>
    <w:p w:rsidRDefault="004D740D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 xml:space="preserve">r i j e š i o  </w:t>
      </w:r>
      <w:r w:rsidR="00D7449C" w:rsidRPr="001178A6">
        <w:rPr>
          <w:lang w:val="hr-HR"/>
        </w:rPr>
        <w:t xml:space="preserve"> </w:t>
      </w:r>
      <w:r w:rsidRPr="001178A6">
        <w:rPr>
          <w:lang w:val="hr-HR"/>
        </w:rPr>
        <w:t xml:space="preserve"> </w:t>
      </w:r>
      <w:r w:rsidR="00D7449C" w:rsidRPr="001178A6">
        <w:rPr>
          <w:lang w:val="hr-HR"/>
        </w:rPr>
        <w:t>je</w:t>
      </w:r>
    </w:p>
    <w:p w:rsidRDefault="00D7449C" w:rsidP="004D740D" w:rsidR="00D7449C" w:rsidRPr="001178A6">
      <w:pPr>
        <w:jc w:val="center"/>
        <w:rPr>
          <w:lang w:val="hr-HR"/>
        </w:rPr>
      </w:pPr>
    </w:p>
    <w:p w:rsidRDefault="00526549" w:rsidP="00E90E07" w:rsidR="00D7449C" w:rsidRPr="001178A6">
      <w:pPr>
        <w:jc w:val="both"/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08739D" w:rsidRPr="001178A6">
        <w:rPr>
          <w:lang w:val="hr-HR"/>
        </w:rPr>
        <w:t xml:space="preserve"> </w:t>
      </w:r>
      <w:r w:rsidR="00A45D23" w:rsidRPr="001178A6">
        <w:rPr>
          <w:lang w:val="hr-HR"/>
        </w:rPr>
        <w:t xml:space="preserve">Zahtjev </w:t>
      </w:r>
      <w:r w:rsidR="00A4211E" w:rsidRPr="001178A6">
        <w:rPr>
          <w:lang w:val="hr-HR"/>
        </w:rPr>
        <w:t xml:space="preserve">za </w:t>
      </w:r>
      <w:r w:rsidR="00963737" w:rsidRPr="001178A6">
        <w:rPr>
          <w:lang w:val="hr-HR"/>
        </w:rPr>
        <w:t>provedbu skraćenog</w:t>
      </w:r>
      <w:r w:rsidR="00530708" w:rsidRPr="001178A6">
        <w:rPr>
          <w:lang w:val="hr-HR"/>
        </w:rPr>
        <w:t xml:space="preserve"> </w:t>
      </w:r>
      <w:r w:rsidR="00D7449C" w:rsidRPr="001178A6">
        <w:rPr>
          <w:lang w:val="hr-HR"/>
        </w:rPr>
        <w:t>stečajnog post</w:t>
      </w:r>
      <w:r w:rsidR="004D740D" w:rsidRPr="001178A6">
        <w:rPr>
          <w:lang w:val="hr-HR"/>
        </w:rPr>
        <w:t>u</w:t>
      </w:r>
      <w:r w:rsidR="00E90E07">
        <w:rPr>
          <w:lang w:val="hr-HR"/>
        </w:rPr>
        <w:t xml:space="preserve">pka nad stečajnim </w:t>
      </w:r>
      <w:r w:rsidR="00D7449C" w:rsidRPr="001178A6">
        <w:rPr>
          <w:lang w:val="hr-HR"/>
        </w:rPr>
        <w:t>dužnikom</w:t>
      </w:r>
      <w:r w:rsidR="005E6CB1" w:rsidRPr="001178A6">
        <w:rPr>
          <w:lang w:val="hr-HR"/>
        </w:rPr>
        <w:t xml:space="preserve"> </w:t>
      </w:r>
      <w:r w:rsidR="00B50617" w:rsidRPr="00B50617">
        <w:t>ARAČIĆ d.o.o. za proizvodnju, trgovinu i usluge, skraćena tvrtka: ARAČIĆ d.o.o., Slavonski Brod, Ante Starčevića 5, OIB: 62834848750</w:t>
      </w:r>
      <w:r w:rsidR="00B50617">
        <w:t xml:space="preserve">  </w:t>
      </w:r>
      <w:r w:rsidR="00E90E07">
        <w:t xml:space="preserve"> </w:t>
      </w:r>
      <w:r w:rsidR="002821A4">
        <w:rPr>
          <w:lang w:val="hr-HR"/>
        </w:rPr>
        <w:t xml:space="preserve">s e    </w:t>
      </w:r>
      <w:r w:rsidR="00FE61E5" w:rsidRPr="001178A6">
        <w:rPr>
          <w:lang w:val="hr-HR"/>
        </w:rPr>
        <w:t>o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d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b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a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c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u</w:t>
      </w:r>
      <w:r w:rsidR="002821A4">
        <w:rPr>
          <w:lang w:val="hr-HR"/>
        </w:rPr>
        <w:t xml:space="preserve"> </w:t>
      </w:r>
      <w:r w:rsidR="00FE61E5" w:rsidRPr="001178A6">
        <w:rPr>
          <w:lang w:val="hr-HR"/>
        </w:rPr>
        <w:t>j</w:t>
      </w:r>
      <w:r w:rsidR="002821A4">
        <w:rPr>
          <w:lang w:val="hr-HR"/>
        </w:rPr>
        <w:t xml:space="preserve"> e.</w:t>
      </w:r>
    </w:p>
    <w:p w:rsidRDefault="003276CA" w:rsidP="00D70F97" w:rsidR="003276CA">
      <w:pPr>
        <w:rPr>
          <w:lang w:val="hr-HR"/>
        </w:rPr>
      </w:pPr>
    </w:p>
    <w:p w:rsidRDefault="0008739D" w:rsidP="00D70F97" w:rsidR="00663BC3" w:rsidRPr="001178A6">
      <w:pPr>
        <w:rPr>
          <w:lang w:val="hr-HR"/>
        </w:rPr>
      </w:pPr>
      <w:r w:rsidRPr="001178A6">
        <w:rPr>
          <w:lang w:val="hr-HR"/>
        </w:rPr>
        <w:tab/>
      </w:r>
      <w:r w:rsidRPr="001178A6">
        <w:rPr>
          <w:lang w:val="hr-HR"/>
        </w:rPr>
        <w:tab/>
      </w:r>
      <w:r w:rsidR="00D91DB4" w:rsidRPr="001178A6">
        <w:rPr>
          <w:lang w:val="hr-HR"/>
        </w:rPr>
        <w:t xml:space="preserve"> </w:t>
      </w:r>
    </w:p>
    <w:p w:rsidRDefault="00D7449C" w:rsidP="004D740D" w:rsidR="00D7449C" w:rsidRPr="001178A6">
      <w:pPr>
        <w:jc w:val="center"/>
        <w:rPr>
          <w:lang w:val="hr-HR"/>
        </w:rPr>
      </w:pPr>
      <w:r w:rsidRPr="001178A6">
        <w:rPr>
          <w:lang w:val="hr-HR"/>
        </w:rPr>
        <w:t>Obrazloženje</w:t>
      </w:r>
    </w:p>
    <w:p w:rsidRDefault="00D7449C" w:rsidR="00D7449C" w:rsidRPr="00D7449C">
      <w:pPr>
        <w:rPr>
          <w:lang w:val="hr-HR"/>
        </w:rPr>
      </w:pPr>
    </w:p>
    <w:p w:rsidRDefault="00D7449C" w:rsidP="000A6939" w:rsidR="00B16F03">
      <w:pPr>
        <w:jc w:val="both"/>
        <w:rPr>
          <w:lang w:val="hr-HR"/>
        </w:rPr>
      </w:pPr>
      <w:r w:rsidRPr="00D7449C">
        <w:rPr>
          <w:lang w:val="hr-HR"/>
        </w:rPr>
        <w:tab/>
      </w:r>
      <w:r w:rsidRPr="00D7449C">
        <w:rPr>
          <w:lang w:val="hr-HR"/>
        </w:rPr>
        <w:tab/>
        <w:t>F</w:t>
      </w:r>
      <w:r w:rsidR="004D740D">
        <w:rPr>
          <w:lang w:val="hr-HR"/>
        </w:rPr>
        <w:t>inancijska agencija</w:t>
      </w:r>
      <w:r w:rsidR="00663BC3">
        <w:rPr>
          <w:lang w:val="hr-HR"/>
        </w:rPr>
        <w:t>,</w:t>
      </w:r>
      <w:r w:rsidR="00793E55">
        <w:rPr>
          <w:lang w:val="hr-HR"/>
        </w:rPr>
        <w:t xml:space="preserve"> </w:t>
      </w:r>
      <w:r w:rsidR="00702C1F">
        <w:rPr>
          <w:lang w:val="hr-HR"/>
        </w:rPr>
        <w:t>Regionalni centar Osijek</w:t>
      </w:r>
      <w:r w:rsidR="008249FA">
        <w:rPr>
          <w:lang w:val="hr-HR"/>
        </w:rPr>
        <w:t>, Podružnica Slavonski Brod</w:t>
      </w:r>
      <w:r w:rsidRPr="00D7449C">
        <w:rPr>
          <w:lang w:val="hr-HR"/>
        </w:rPr>
        <w:t xml:space="preserve"> podnijela je ovom sudu </w:t>
      </w:r>
      <w:r w:rsidR="008249FA">
        <w:rPr>
          <w:lang w:val="hr-HR"/>
        </w:rPr>
        <w:t xml:space="preserve">dana </w:t>
      </w:r>
      <w:r w:rsidR="00963737">
        <w:rPr>
          <w:lang w:val="hr-HR"/>
        </w:rPr>
        <w:t>zahtjev</w:t>
      </w:r>
      <w:r w:rsidRPr="00D7449C">
        <w:rPr>
          <w:lang w:val="hr-HR"/>
        </w:rPr>
        <w:t xml:space="preserve"> za </w:t>
      </w:r>
      <w:r w:rsidR="00963737">
        <w:rPr>
          <w:lang w:val="hr-HR"/>
        </w:rPr>
        <w:t>provedbu</w:t>
      </w:r>
      <w:r w:rsidRPr="00D7449C">
        <w:rPr>
          <w:lang w:val="hr-HR"/>
        </w:rPr>
        <w:t xml:space="preserve"> s</w:t>
      </w:r>
      <w:r w:rsidR="008249FA">
        <w:rPr>
          <w:lang w:val="hr-HR"/>
        </w:rPr>
        <w:t xml:space="preserve">kraćenog </w:t>
      </w:r>
      <w:r w:rsidR="00963737">
        <w:rPr>
          <w:lang w:val="hr-HR"/>
        </w:rPr>
        <w:t>s</w:t>
      </w:r>
      <w:r w:rsidRPr="00D7449C">
        <w:rPr>
          <w:lang w:val="hr-HR"/>
        </w:rPr>
        <w:t xml:space="preserve">tečajnog postupka </w:t>
      </w:r>
      <w:r w:rsidR="00663BC3">
        <w:rPr>
          <w:lang w:val="hr-HR"/>
        </w:rPr>
        <w:t>nad stečajnim dužnikom naved</w:t>
      </w:r>
      <w:r w:rsidR="00B16F03">
        <w:rPr>
          <w:lang w:val="hr-HR"/>
        </w:rPr>
        <w:t>e</w:t>
      </w:r>
      <w:r w:rsidR="00663BC3">
        <w:rPr>
          <w:lang w:val="hr-HR"/>
        </w:rPr>
        <w:t>nim</w:t>
      </w:r>
      <w:r w:rsidRPr="00D7449C">
        <w:rPr>
          <w:lang w:val="hr-HR"/>
        </w:rPr>
        <w:t xml:space="preserve"> u </w:t>
      </w:r>
      <w:r w:rsidR="00C31AE1">
        <w:rPr>
          <w:lang w:val="hr-HR"/>
        </w:rPr>
        <w:t>izreci rješenja sukladno odredbi</w:t>
      </w:r>
      <w:r w:rsidR="002821A4">
        <w:rPr>
          <w:lang w:val="hr-HR"/>
        </w:rPr>
        <w:t xml:space="preserve"> čl. 429. st. 1</w:t>
      </w:r>
      <w:r w:rsidR="00D52EF6">
        <w:rPr>
          <w:lang w:val="hr-HR"/>
        </w:rPr>
        <w:t>.</w:t>
      </w:r>
      <w:r w:rsidR="00FB0C01">
        <w:rPr>
          <w:lang w:val="hr-HR"/>
        </w:rPr>
        <w:t xml:space="preserve"> Stečajnog zakona ( dalje SZ,  NN 71/15).</w:t>
      </w:r>
    </w:p>
    <w:p w:rsidRDefault="00020841" w:rsidP="000457C9" w:rsidR="004F008F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E21A32">
        <w:rPr>
          <w:lang w:val="hr-HR"/>
        </w:rPr>
        <w:t>Odredbom</w:t>
      </w:r>
      <w:r w:rsidR="004F008F">
        <w:rPr>
          <w:lang w:val="hr-HR"/>
        </w:rPr>
        <w:t xml:space="preserve"> čl. 428. SZ-a propis</w:t>
      </w:r>
      <w:r w:rsidR="00E21A32">
        <w:rPr>
          <w:lang w:val="hr-HR"/>
        </w:rPr>
        <w:t>ano je</w:t>
      </w:r>
      <w:r w:rsidR="004F008F">
        <w:rPr>
          <w:lang w:val="hr-HR"/>
        </w:rPr>
        <w:t xml:space="preserve"> da će sud provest</w:t>
      </w:r>
      <w:r w:rsidR="00E21A32">
        <w:rPr>
          <w:lang w:val="hr-HR"/>
        </w:rPr>
        <w:t>i</w:t>
      </w:r>
      <w:r w:rsidR="004F008F">
        <w:rPr>
          <w:lang w:val="hr-HR"/>
        </w:rPr>
        <w:t xml:space="preserve">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5E6CB1" w:rsidP="00C31AE1" w:rsidR="00F26776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E90E07">
        <w:rPr>
          <w:lang w:val="hr-HR"/>
        </w:rPr>
        <w:t>Nastavno tome</w:t>
      </w:r>
      <w:r w:rsidR="00C31AE1">
        <w:rPr>
          <w:lang w:val="hr-HR"/>
        </w:rPr>
        <w:t xml:space="preserve"> objavljen je oglas</w:t>
      </w:r>
      <w:r w:rsidR="003276CA">
        <w:rPr>
          <w:lang w:val="hr-HR"/>
        </w:rPr>
        <w:t xml:space="preserve"> sukladno odredbi čl. 430. SZ-a</w:t>
      </w:r>
      <w:r w:rsidR="00C31AE1">
        <w:rPr>
          <w:lang w:val="hr-HR"/>
        </w:rPr>
        <w:t xml:space="preserve"> kojim je pozvan zakonski zastupnik dužnika u roku od 15 dana dostaviti javnobilježnički ovjerovljeni popis imovine i obveza dužnika te su pozvani vjerovnici da n</w:t>
      </w:r>
      <w:r w:rsidR="00F26776">
        <w:rPr>
          <w:lang w:val="hr-HR"/>
        </w:rPr>
        <w:t>ajkasnije u roku od 45 dana o</w:t>
      </w:r>
      <w:r w:rsidR="00C31AE1">
        <w:rPr>
          <w:lang w:val="hr-HR"/>
        </w:rPr>
        <w:t>d dana objave oglasa na mrežnoj stranici e-Oglasna ploča sudova predlože otvaranje stečajnog p</w:t>
      </w:r>
      <w:r w:rsidR="00F26776">
        <w:rPr>
          <w:lang w:val="hr-HR"/>
        </w:rPr>
        <w:t xml:space="preserve">ostupka nad stečajnim </w:t>
      </w:r>
      <w:r w:rsidR="00C31AE1">
        <w:rPr>
          <w:lang w:val="hr-HR"/>
        </w:rPr>
        <w:t>dužnik</w:t>
      </w:r>
      <w:r w:rsidR="00F26776">
        <w:rPr>
          <w:lang w:val="hr-HR"/>
        </w:rPr>
        <w:t>om</w:t>
      </w:r>
      <w:r w:rsidR="00C31AE1">
        <w:rPr>
          <w:lang w:val="hr-HR"/>
        </w:rPr>
        <w:t xml:space="preserve"> i solidarno uplate predujam u </w:t>
      </w:r>
    </w:p>
    <w:p w:rsidRDefault="00F26776" w:rsidP="00F26776" w:rsidR="00F26776">
      <w:pPr>
        <w:jc w:val="right"/>
        <w:rPr>
          <w:b/>
        </w:rPr>
      </w:pPr>
      <w:r w:rsidRPr="00F26776">
        <w:rPr>
          <w:b/>
        </w:rPr>
        <w:lastRenderedPageBreak/>
        <w:t>Broj: 7/St-2700/2016-7</w:t>
      </w:r>
    </w:p>
    <w:p w:rsidRDefault="00F26776" w:rsidP="00F26776" w:rsidR="00F26776">
      <w:pPr>
        <w:jc w:val="right"/>
        <w:rPr>
          <w:lang w:val="hr-HR"/>
        </w:rPr>
      </w:pPr>
    </w:p>
    <w:p w:rsidRDefault="00F26776" w:rsidP="00F26776" w:rsidR="00F26776">
      <w:pPr>
        <w:jc w:val="both"/>
        <w:rPr>
          <w:lang w:val="hr-HR"/>
        </w:rPr>
      </w:pPr>
    </w:p>
    <w:p w:rsidRDefault="00C31AE1" w:rsidP="00F26776" w:rsidR="00C31AE1">
      <w:pPr>
        <w:jc w:val="both"/>
        <w:rPr>
          <w:lang w:val="hr-HR"/>
        </w:rPr>
      </w:pPr>
      <w:r>
        <w:rPr>
          <w:lang w:val="hr-HR"/>
        </w:rPr>
        <w:t xml:space="preserve">iznosu od 10.000,00 kn za pokriće troškova postupka, a oglas je javno objavljen </w:t>
      </w:r>
      <w:r w:rsidR="00F26776">
        <w:rPr>
          <w:lang w:val="hr-HR"/>
        </w:rPr>
        <w:t xml:space="preserve">na mrežnoj stranici e-Oglasna ploča sudova </w:t>
      </w:r>
      <w:r>
        <w:rPr>
          <w:lang w:val="hr-HR"/>
        </w:rPr>
        <w:t>dana 24. listopada 2016. godine.</w:t>
      </w:r>
    </w:p>
    <w:p w:rsidRDefault="00C31AE1" w:rsidP="00C31AE1" w:rsidR="00E90E0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Nakon</w:t>
      </w:r>
      <w:r w:rsidR="003276CA">
        <w:rPr>
          <w:lang w:val="hr-HR"/>
        </w:rPr>
        <w:t xml:space="preserve"> proteka rokova iz oglasa </w:t>
      </w:r>
      <w:r w:rsidR="007F47C5">
        <w:rPr>
          <w:lang w:val="hr-HR"/>
        </w:rPr>
        <w:t>nitko od vjerovnika nije predložio otvaranje stečajnog postupka niti uplatio predujam za pokriće troškova postupka</w:t>
      </w:r>
      <w:r w:rsidR="00F26776">
        <w:rPr>
          <w:lang w:val="hr-HR"/>
        </w:rPr>
        <w:t xml:space="preserve"> što je utvrđeno provjerom u računovodstvu</w:t>
      </w:r>
      <w:r w:rsidR="007F47C5">
        <w:rPr>
          <w:lang w:val="hr-HR"/>
        </w:rPr>
        <w:t>, ali je zakonski zastupnik dužnika dostavio Očevidnik o redoslijedu plaćanja s</w:t>
      </w:r>
      <w:r w:rsidR="00F26776">
        <w:rPr>
          <w:lang w:val="hr-HR"/>
        </w:rPr>
        <w:t>a</w:t>
      </w:r>
      <w:r w:rsidR="007F47C5">
        <w:rPr>
          <w:lang w:val="hr-HR"/>
        </w:rPr>
        <w:t xml:space="preserve"> obračunatom kamatom </w:t>
      </w:r>
      <w:r w:rsidR="00F26776">
        <w:rPr>
          <w:lang w:val="hr-HR"/>
        </w:rPr>
        <w:t xml:space="preserve">Financijske agencije od 02. prosinca 2016. godine </w:t>
      </w:r>
      <w:r w:rsidR="007F47C5">
        <w:rPr>
          <w:lang w:val="hr-HR"/>
        </w:rPr>
        <w:t>iz kojeg je vidljivo da dužnik nema obveza po osnovama</w:t>
      </w:r>
      <w:r w:rsidR="00F26776">
        <w:rPr>
          <w:lang w:val="hr-HR"/>
        </w:rPr>
        <w:t xml:space="preserve"> za</w:t>
      </w:r>
      <w:r w:rsidR="007F47C5">
        <w:rPr>
          <w:lang w:val="hr-HR"/>
        </w:rPr>
        <w:t xml:space="preserve"> plaćanj</w:t>
      </w:r>
      <w:r w:rsidR="00F26776">
        <w:rPr>
          <w:lang w:val="hr-HR"/>
        </w:rPr>
        <w:t>e i da nije blokiran,</w:t>
      </w:r>
      <w:r w:rsidR="007F47C5">
        <w:rPr>
          <w:lang w:val="hr-HR"/>
        </w:rPr>
        <w:t xml:space="preserve"> iz čega proizlazi da je dužnik postao sposoban za plaćanje. </w:t>
      </w:r>
    </w:p>
    <w:p w:rsidRDefault="00E90E07" w:rsidP="00E90E07" w:rsidR="00A57A11">
      <w:pPr>
        <w:ind w:firstLine="720"/>
        <w:jc w:val="both"/>
        <w:rPr>
          <w:lang w:val="hr-HR"/>
        </w:rPr>
      </w:pPr>
      <w:r>
        <w:rPr>
          <w:lang w:val="hr-HR"/>
        </w:rPr>
        <w:tab/>
      </w:r>
      <w:r w:rsidR="004F008F">
        <w:rPr>
          <w:lang w:val="hr-HR"/>
        </w:rPr>
        <w:t>Stoga nisu</w:t>
      </w:r>
      <w:r w:rsidR="00D7449C" w:rsidRPr="00D7449C">
        <w:rPr>
          <w:lang w:val="hr-HR"/>
        </w:rPr>
        <w:t xml:space="preserve"> </w:t>
      </w:r>
      <w:r w:rsidR="004F008F">
        <w:rPr>
          <w:lang w:val="hr-HR"/>
        </w:rPr>
        <w:t>ispunjene</w:t>
      </w:r>
      <w:r w:rsidR="00D7449C" w:rsidRPr="00D7449C">
        <w:rPr>
          <w:lang w:val="hr-HR"/>
        </w:rPr>
        <w:t xml:space="preserve"> zakonsk</w:t>
      </w:r>
      <w:r w:rsidR="004F008F">
        <w:rPr>
          <w:lang w:val="hr-HR"/>
        </w:rPr>
        <w:t>e pretpostavke</w:t>
      </w:r>
      <w:r w:rsidR="00D7449C" w:rsidRPr="00D7449C">
        <w:rPr>
          <w:lang w:val="hr-HR"/>
        </w:rPr>
        <w:t xml:space="preserve"> iz odredbe </w:t>
      </w:r>
      <w:r w:rsidR="004F008F">
        <w:rPr>
          <w:lang w:val="hr-HR"/>
        </w:rPr>
        <w:t xml:space="preserve">čl. 428. </w:t>
      </w:r>
      <w:r w:rsidR="00A57A11">
        <w:rPr>
          <w:lang w:val="hr-HR"/>
        </w:rPr>
        <w:t xml:space="preserve">SZ-a </w:t>
      </w:r>
      <w:r w:rsidR="004F008F">
        <w:rPr>
          <w:lang w:val="hr-HR"/>
        </w:rPr>
        <w:t>za provođenje skraćenog stečajnog</w:t>
      </w:r>
      <w:r w:rsidR="001F63E2">
        <w:rPr>
          <w:lang w:val="hr-HR"/>
        </w:rPr>
        <w:t xml:space="preserve"> postupka u ovoj pravnoj stvari</w:t>
      </w:r>
      <w:r w:rsidR="004245F9">
        <w:rPr>
          <w:lang w:val="hr-HR"/>
        </w:rPr>
        <w:t>,</w:t>
      </w:r>
      <w:r>
        <w:rPr>
          <w:lang w:val="hr-HR"/>
        </w:rPr>
        <w:t xml:space="preserve"> jer na dan odlučivanja </w:t>
      </w:r>
      <w:r w:rsidR="007F47C5">
        <w:rPr>
          <w:lang w:val="hr-HR"/>
        </w:rPr>
        <w:t xml:space="preserve"> o zahtjevu za provedbu skraćenog stečajnog postupka sukladno stavu sudske prakse </w:t>
      </w:r>
      <w:r>
        <w:rPr>
          <w:lang w:val="hr-HR"/>
        </w:rPr>
        <w:t xml:space="preserve">dužnik </w:t>
      </w:r>
      <w:r w:rsidR="007F47C5">
        <w:rPr>
          <w:lang w:val="hr-HR"/>
        </w:rPr>
        <w:t>više nema evidentirane neizvršene osnove za plaćanje u neprekinutom razdoblju od 120 dana,</w:t>
      </w:r>
      <w:r w:rsidR="00A57A11">
        <w:rPr>
          <w:lang w:val="hr-HR"/>
        </w:rPr>
        <w:t xml:space="preserve"> pa je uz poziv na citiran</w:t>
      </w:r>
      <w:r w:rsidR="004245F9">
        <w:rPr>
          <w:lang w:val="hr-HR"/>
        </w:rPr>
        <w:t>u</w:t>
      </w:r>
      <w:r w:rsidR="00A57A11">
        <w:rPr>
          <w:lang w:val="hr-HR"/>
        </w:rPr>
        <w:t xml:space="preserve"> </w:t>
      </w:r>
      <w:r w:rsidR="003276CA">
        <w:rPr>
          <w:lang w:val="hr-HR"/>
        </w:rPr>
        <w:t xml:space="preserve">zakonsku </w:t>
      </w:r>
      <w:r w:rsidR="00A57A11">
        <w:rPr>
          <w:lang w:val="hr-HR"/>
        </w:rPr>
        <w:t>odredb</w:t>
      </w:r>
      <w:r w:rsidR="004245F9">
        <w:rPr>
          <w:lang w:val="hr-HR"/>
        </w:rPr>
        <w:t xml:space="preserve">u </w:t>
      </w:r>
      <w:r w:rsidR="00A57A11">
        <w:rPr>
          <w:lang w:val="hr-HR"/>
        </w:rPr>
        <w:t>odlučeno kao u izreci rješenja.</w:t>
      </w:r>
    </w:p>
    <w:p w:rsidRDefault="00642D1D" w:rsidP="000A6939" w:rsidR="00642D1D">
      <w:pPr>
        <w:jc w:val="both"/>
        <w:rPr>
          <w:lang w:val="hr-HR"/>
        </w:rPr>
      </w:pPr>
    </w:p>
    <w:p w:rsidRDefault="00642D1D" w:rsidP="004F008F" w:rsidR="000A6939">
      <w:pPr>
        <w:ind w:firstLine="720" w:left="2160"/>
        <w:jc w:val="both"/>
        <w:rPr>
          <w:lang w:val="hr-HR"/>
        </w:rPr>
      </w:pPr>
      <w:r w:rsidRPr="00A61845">
        <w:rPr>
          <w:b/>
          <w:lang w:val="hr-HR"/>
        </w:rPr>
        <w:t xml:space="preserve">                                                         </w:t>
      </w:r>
    </w:p>
    <w:p w:rsidRDefault="000A6939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U Slavonskom Brodu</w:t>
      </w:r>
      <w:r w:rsidR="005E6CB1">
        <w:rPr>
          <w:lang w:val="hr-HR"/>
        </w:rPr>
        <w:t>,</w:t>
      </w:r>
      <w:r w:rsidR="004F008F">
        <w:rPr>
          <w:lang w:val="hr-HR"/>
        </w:rPr>
        <w:t xml:space="preserve"> </w:t>
      </w:r>
      <w:r w:rsidR="00B50617">
        <w:rPr>
          <w:lang w:val="hr-HR"/>
        </w:rPr>
        <w:t>1</w:t>
      </w:r>
      <w:r w:rsidR="00846E4B">
        <w:rPr>
          <w:lang w:val="hr-HR"/>
        </w:rPr>
        <w:t>3</w:t>
      </w:r>
      <w:r w:rsidR="00B50617">
        <w:rPr>
          <w:lang w:val="hr-HR"/>
        </w:rPr>
        <w:t>. prosinca</w:t>
      </w:r>
      <w:r w:rsidR="00966DC7">
        <w:rPr>
          <w:lang w:val="hr-HR"/>
        </w:rPr>
        <w:t xml:space="preserve"> 201</w:t>
      </w:r>
      <w:r w:rsidR="00E90E07">
        <w:rPr>
          <w:lang w:val="hr-HR"/>
        </w:rPr>
        <w:t>6</w:t>
      </w:r>
      <w:r>
        <w:rPr>
          <w:lang w:val="hr-HR"/>
        </w:rPr>
        <w:t>. godine</w:t>
      </w:r>
    </w:p>
    <w:p w:rsidRDefault="00494C90" w:rsidP="000A6939" w:rsidR="00494C90">
      <w:pPr>
        <w:jc w:val="both"/>
        <w:rPr>
          <w:lang w:val="hr-HR"/>
        </w:rPr>
      </w:pPr>
    </w:p>
    <w:p w:rsidRDefault="00494C90" w:rsidP="000A6939" w:rsidR="00494C90">
      <w:pPr>
        <w:jc w:val="both"/>
        <w:rPr>
          <w:lang w:val="hr-HR"/>
        </w:rPr>
      </w:pPr>
    </w:p>
    <w:p w:rsidRDefault="00257755" w:rsidP="000A6939" w:rsidR="000A693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</w:t>
      </w:r>
      <w:r w:rsidR="003D4A68">
        <w:rPr>
          <w:lang w:val="hr-HR"/>
        </w:rPr>
        <w:t xml:space="preserve">    </w:t>
      </w:r>
      <w:r w:rsidR="005E7D71">
        <w:rPr>
          <w:lang w:val="hr-HR"/>
        </w:rPr>
        <w:t xml:space="preserve"> </w:t>
      </w:r>
      <w:r w:rsidR="000A6939">
        <w:rPr>
          <w:lang w:val="hr-HR"/>
        </w:rPr>
        <w:t>Sutkinja:</w:t>
      </w:r>
    </w:p>
    <w:p w:rsidRDefault="003D4A68" w:rsidP="00B50617" w:rsidR="005E7D71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</w:t>
      </w:r>
      <w:r w:rsidR="00E90E07">
        <w:rPr>
          <w:lang w:val="hr-HR"/>
        </w:rPr>
        <w:t xml:space="preserve"> </w:t>
      </w:r>
      <w:r w:rsidR="00BA5B96">
        <w:rPr>
          <w:lang w:val="hr-HR"/>
        </w:rPr>
        <w:t xml:space="preserve">  </w:t>
      </w:r>
      <w:r w:rsidR="00E90E07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0A6939">
        <w:rPr>
          <w:lang w:val="hr-HR"/>
        </w:rPr>
        <w:t xml:space="preserve">Mirna </w:t>
      </w:r>
      <w:r w:rsidR="00B50617">
        <w:rPr>
          <w:lang w:val="hr-HR"/>
        </w:rPr>
        <w:t>Vujčić</w:t>
      </w:r>
    </w:p>
    <w:p w:rsidRDefault="00FE5F97" w:rsidP="000A6939" w:rsidR="00FE5F97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</w:t>
      </w:r>
    </w:p>
    <w:p w:rsidRDefault="00FE5F97" w:rsidP="000A6939" w:rsidR="00FE5F97">
      <w:pPr>
        <w:jc w:val="both"/>
        <w:rPr>
          <w:lang w:val="hr-HR"/>
        </w:rPr>
      </w:pPr>
    </w:p>
    <w:p w:rsidRDefault="00FE5F97" w:rsidP="000A6939" w:rsidR="00FE5F97">
      <w:pPr>
        <w:jc w:val="both"/>
        <w:rPr>
          <w:lang w:val="hr-HR"/>
        </w:rPr>
      </w:pPr>
    </w:p>
    <w:p w:rsidRDefault="00DE65F7" w:rsidP="00DE65F7" w:rsidR="00DE65F7" w:rsidRPr="00DE65F7">
      <w:pPr>
        <w:rPr>
          <w:b/>
          <w:sz w:val="20"/>
          <w:szCs w:val="20"/>
          <w:lang w:val="hr-HR"/>
        </w:rPr>
      </w:pPr>
      <w:r w:rsidRPr="0031681F">
        <w:rPr>
          <w:b/>
          <w:sz w:val="20"/>
          <w:szCs w:val="20"/>
        </w:rPr>
        <w:t>NAPUTAK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O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PRAVNOM</w:t>
      </w:r>
      <w:r w:rsidRPr="00DE65F7">
        <w:rPr>
          <w:b/>
          <w:sz w:val="20"/>
          <w:szCs w:val="20"/>
          <w:lang w:val="hr-HR"/>
        </w:rPr>
        <w:t xml:space="preserve"> </w:t>
      </w:r>
      <w:r w:rsidRPr="0031681F">
        <w:rPr>
          <w:b/>
          <w:sz w:val="20"/>
          <w:szCs w:val="20"/>
        </w:rPr>
        <w:t>LIJEKU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Protiv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dopu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tena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je</w:t>
      </w:r>
      <w:r w:rsidRPr="0082781A">
        <w:rPr>
          <w:sz w:val="20"/>
          <w:szCs w:val="20"/>
          <w:lang w:val="hr-HR"/>
        </w:rPr>
        <w:t xml:space="preserve">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roku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osam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isteku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osmog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od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dana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objave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rje</w:t>
      </w:r>
      <w:r w:rsidRPr="0082781A">
        <w:rPr>
          <w:sz w:val="20"/>
          <w:szCs w:val="20"/>
          <w:lang w:val="hr-HR"/>
        </w:rPr>
        <w:t>š</w:t>
      </w:r>
      <w:r w:rsidRPr="0082781A">
        <w:rPr>
          <w:sz w:val="20"/>
          <w:szCs w:val="20"/>
        </w:rPr>
        <w:t>enja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mre</w:t>
      </w:r>
      <w:r w:rsidRPr="0082781A">
        <w:rPr>
          <w:sz w:val="20"/>
          <w:szCs w:val="20"/>
          <w:lang w:val="hr-HR"/>
        </w:rPr>
        <w:t>ž</w:t>
      </w:r>
      <w:r w:rsidRPr="0082781A">
        <w:rPr>
          <w:sz w:val="20"/>
          <w:szCs w:val="20"/>
        </w:rPr>
        <w:t>noj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stranici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e</w:t>
      </w:r>
      <w:r w:rsidRPr="0082781A">
        <w:rPr>
          <w:sz w:val="20"/>
          <w:szCs w:val="20"/>
          <w:lang w:val="hr-HR"/>
        </w:rPr>
        <w:t>-</w:t>
      </w:r>
      <w:r w:rsidRPr="0082781A">
        <w:rPr>
          <w:sz w:val="20"/>
          <w:szCs w:val="20"/>
        </w:rPr>
        <w:t>Oglasna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plo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sudova</w:t>
      </w:r>
      <w:r w:rsidRPr="0082781A">
        <w:rPr>
          <w:sz w:val="20"/>
          <w:szCs w:val="20"/>
          <w:lang w:val="hr-HR"/>
        </w:rPr>
        <w:t>. Ž</w:t>
      </w:r>
      <w:r w:rsidRPr="0082781A">
        <w:rPr>
          <w:sz w:val="20"/>
          <w:szCs w:val="20"/>
        </w:rPr>
        <w:t>alba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se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podnosi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Visokom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trgova</w:t>
      </w:r>
      <w:r w:rsidRPr="0082781A">
        <w:rPr>
          <w:sz w:val="20"/>
          <w:szCs w:val="20"/>
          <w:lang w:val="hr-HR"/>
        </w:rPr>
        <w:t>č</w:t>
      </w:r>
      <w:r w:rsidRPr="0082781A">
        <w:rPr>
          <w:sz w:val="20"/>
          <w:szCs w:val="20"/>
        </w:rPr>
        <w:t>kom</w:t>
      </w:r>
      <w:r w:rsidRPr="0082781A">
        <w:rPr>
          <w:sz w:val="20"/>
          <w:szCs w:val="20"/>
          <w:lang w:val="hr-HR"/>
        </w:rPr>
        <w:t xml:space="preserve"> </w:t>
      </w:r>
    </w:p>
    <w:p w:rsidRDefault="00DE65F7" w:rsidP="00DE65F7" w:rsidR="00DE65F7" w:rsidRPr="0082781A">
      <w:pPr>
        <w:rPr>
          <w:sz w:val="20"/>
          <w:szCs w:val="20"/>
          <w:lang w:val="hr-HR"/>
        </w:rPr>
      </w:pPr>
      <w:r w:rsidRPr="0082781A">
        <w:rPr>
          <w:sz w:val="20"/>
          <w:szCs w:val="20"/>
        </w:rPr>
        <w:t>sudu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Zagrebu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putem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ovoga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suda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u</w:t>
      </w:r>
      <w:r w:rsidRPr="0082781A">
        <w:rPr>
          <w:sz w:val="20"/>
          <w:szCs w:val="20"/>
          <w:lang w:val="hr-HR"/>
        </w:rPr>
        <w:t xml:space="preserve"> </w:t>
      </w:r>
      <w:r w:rsidRPr="0082781A">
        <w:rPr>
          <w:sz w:val="20"/>
          <w:szCs w:val="20"/>
        </w:rPr>
        <w:t>tri</w:t>
      </w:r>
      <w:r w:rsidRPr="0082781A">
        <w:rPr>
          <w:sz w:val="20"/>
          <w:szCs w:val="20"/>
          <w:lang w:val="hr-HR"/>
        </w:rPr>
        <w:t xml:space="preserve">  </w:t>
      </w:r>
      <w:r w:rsidRPr="0082781A">
        <w:rPr>
          <w:sz w:val="20"/>
          <w:szCs w:val="20"/>
        </w:rPr>
        <w:t>primjerka</w:t>
      </w:r>
      <w:r w:rsidRPr="0082781A">
        <w:rPr>
          <w:sz w:val="20"/>
          <w:szCs w:val="20"/>
          <w:lang w:val="hr-HR"/>
        </w:rPr>
        <w:t>.</w:t>
      </w:r>
    </w:p>
    <w:p w:rsidRDefault="00EC7EE3" w:rsidP="00EC7EE3" w:rsidR="00EC7EE3" w:rsidRPr="00DE65F7">
      <w:pPr>
        <w:rPr>
          <w:lang w:val="hr-HR"/>
        </w:rPr>
      </w:pPr>
    </w:p>
    <w:p w:rsidRDefault="00EC7EE3" w:rsidP="00EC7EE3" w:rsidR="00EC7EE3" w:rsidRPr="00DE65F7">
      <w:pPr>
        <w:rPr>
          <w:lang w:val="hr-HR"/>
        </w:rPr>
      </w:pPr>
    </w:p>
    <w:p w:rsidRDefault="00BC3F7E" w:rsidP="00BC3F7E" w:rsidR="00BC3F7E">
      <w:pPr>
        <w:jc w:val="both"/>
        <w:rPr>
          <w:lang w:val="hr-HR"/>
        </w:rPr>
      </w:pPr>
    </w:p>
    <w:p w:rsidRDefault="00BC3F7E" w:rsidP="004C2C91" w:rsidR="003276CA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3276CA" w:rsidP="004C2C91" w:rsidR="003276CA">
      <w:pPr>
        <w:jc w:val="both"/>
        <w:rPr>
          <w:lang w:val="hr-HR"/>
        </w:rPr>
      </w:pPr>
      <w:r>
        <w:rPr>
          <w:lang w:val="hr-HR"/>
        </w:rPr>
        <w:t>1. Rješenje nepravomoćno</w:t>
      </w:r>
    </w:p>
    <w:p w:rsidRDefault="003276CA" w:rsidP="00BC3F7E" w:rsidR="00A57A11">
      <w:pPr>
        <w:rPr>
          <w:lang w:val="hr-HR"/>
        </w:rPr>
      </w:pPr>
      <w:r>
        <w:rPr>
          <w:lang w:val="hr-HR"/>
        </w:rPr>
        <w:t xml:space="preserve">2. Rješenje </w:t>
      </w:r>
      <w:r w:rsidR="004C2C91">
        <w:rPr>
          <w:lang w:val="hr-HR"/>
        </w:rPr>
        <w:t xml:space="preserve">objaviti na </w:t>
      </w:r>
      <w:r w:rsidR="004879EE">
        <w:rPr>
          <w:lang w:val="hr-HR"/>
        </w:rPr>
        <w:t xml:space="preserve">mrežnoj stranici </w:t>
      </w:r>
      <w:r w:rsidR="00901509">
        <w:rPr>
          <w:lang w:val="hr-HR"/>
        </w:rPr>
        <w:t>e-O</w:t>
      </w:r>
      <w:r w:rsidR="00A57A11">
        <w:rPr>
          <w:lang w:val="hr-HR"/>
        </w:rPr>
        <w:t>glasn</w:t>
      </w:r>
      <w:r w:rsidR="004879EE">
        <w:rPr>
          <w:lang w:val="hr-HR"/>
        </w:rPr>
        <w:t>a</w:t>
      </w:r>
      <w:r w:rsidR="00A57A11">
        <w:rPr>
          <w:lang w:val="hr-HR"/>
        </w:rPr>
        <w:t xml:space="preserve"> ploč</w:t>
      </w:r>
      <w:r w:rsidR="004879EE">
        <w:rPr>
          <w:lang w:val="hr-HR"/>
        </w:rPr>
        <w:t>a sudova</w:t>
      </w:r>
      <w:r>
        <w:rPr>
          <w:lang w:val="hr-HR"/>
        </w:rPr>
        <w:t>,</w:t>
      </w:r>
      <w:r w:rsidR="00A57A11">
        <w:rPr>
          <w:lang w:val="hr-HR"/>
        </w:rPr>
        <w:t xml:space="preserve"> 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 xml:space="preserve">te </w:t>
      </w:r>
      <w:r w:rsidR="004C2C91">
        <w:rPr>
          <w:lang w:val="hr-HR"/>
        </w:rPr>
        <w:t>dostaviti</w:t>
      </w:r>
      <w:r>
        <w:rPr>
          <w:lang w:val="hr-HR"/>
        </w:rPr>
        <w:t>:</w:t>
      </w:r>
    </w:p>
    <w:p w:rsidRDefault="003276CA" w:rsidP="00BC3F7E" w:rsidR="00BC3F7E">
      <w:pPr>
        <w:rPr>
          <w:lang w:val="hr-HR"/>
        </w:rPr>
      </w:pPr>
      <w:r>
        <w:rPr>
          <w:lang w:val="hr-HR"/>
        </w:rPr>
        <w:t>-</w:t>
      </w:r>
      <w:r w:rsidR="004C2C91">
        <w:rPr>
          <w:lang w:val="hr-HR"/>
        </w:rPr>
        <w:t xml:space="preserve"> </w:t>
      </w:r>
      <w:r w:rsidR="00BC3F7E">
        <w:rPr>
          <w:lang w:val="hr-HR"/>
        </w:rPr>
        <w:t xml:space="preserve"> </w:t>
      </w:r>
      <w:r>
        <w:rPr>
          <w:lang w:val="hr-HR"/>
        </w:rPr>
        <w:t>FINI, Podružnici SB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 xml:space="preserve">- dužniku </w:t>
      </w:r>
      <w:r w:rsidR="00B50617">
        <w:rPr>
          <w:lang w:val="hr-HR"/>
        </w:rPr>
        <w:t>izravno</w:t>
      </w:r>
    </w:p>
    <w:p w:rsidRDefault="003276CA" w:rsidP="00BC3F7E" w:rsidR="003276CA">
      <w:pPr>
        <w:rPr>
          <w:lang w:val="hr-HR"/>
        </w:rPr>
      </w:pPr>
      <w:r>
        <w:rPr>
          <w:lang w:val="hr-HR"/>
        </w:rPr>
        <w:t>3. Kalendar 15 dana</w:t>
      </w:r>
    </w:p>
    <w:p w:rsidRDefault="00D57C04" w:rsidP="00A57A11" w:rsidR="00BC3F7E" w:rsidRPr="00D7449C">
      <w:pPr>
        <w:rPr>
          <w:lang w:val="hr-HR"/>
        </w:rPr>
      </w:pPr>
      <w:r>
        <w:rPr>
          <w:lang w:val="hr-HR"/>
        </w:rPr>
        <w:t xml:space="preserve">  </w:t>
      </w:r>
    </w:p>
    <w:p w:rsidRDefault="00D54398" w:rsidP="00574156" w:rsidR="00D54398" w:rsidRPr="00D7449C">
      <w:pPr>
        <w:jc w:val="both"/>
        <w:rPr>
          <w:lang w:val="hr-HR"/>
        </w:rPr>
      </w:pPr>
    </w:p>
    <w:p w:rsidRDefault="00913773" w:rsidR="00913773" w:rsidRPr="00D7449C">
      <w:pPr>
        <w:rPr>
          <w:lang w:val="hr-HR"/>
        </w:rPr>
      </w:pPr>
    </w:p>
    <w:sectPr w:rsidSect="00EE20BB" w:rsidR="00913773" w:rsidRPr="00D7449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514" w:rsidR="00D40514">
      <w:r>
        <w:separator/>
      </w:r>
    </w:p>
  </w:endnote>
  <w:endnote w:id="0" w:type="continuationSeparator">
    <w:p w:rsidRDefault="00D40514" w:rsidR="00D40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514" w:rsidR="00D40514">
      <w:r>
        <w:separator/>
      </w:r>
    </w:p>
  </w:footnote>
  <w:footnote w:id="0" w:type="continuationSeparator">
    <w:p w:rsidRDefault="00D40514" w:rsidR="00D405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67B" w:rsidP="00477443" w:rsidR="007426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36B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267B" w:rsidR="007426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49C"/>
    <w:rsid w:val="00020841"/>
    <w:rsid w:val="00043761"/>
    <w:rsid w:val="000439BB"/>
    <w:rsid w:val="000457C9"/>
    <w:rsid w:val="00073985"/>
    <w:rsid w:val="0008739D"/>
    <w:rsid w:val="000A6939"/>
    <w:rsid w:val="000C7C6C"/>
    <w:rsid w:val="000D6DA1"/>
    <w:rsid w:val="001178A6"/>
    <w:rsid w:val="00135405"/>
    <w:rsid w:val="00165A78"/>
    <w:rsid w:val="00197D16"/>
    <w:rsid w:val="001A737E"/>
    <w:rsid w:val="001B0BB8"/>
    <w:rsid w:val="001B23D2"/>
    <w:rsid w:val="001C4A0A"/>
    <w:rsid w:val="001D232A"/>
    <w:rsid w:val="001F63E2"/>
    <w:rsid w:val="0020383B"/>
    <w:rsid w:val="00233B19"/>
    <w:rsid w:val="00233F55"/>
    <w:rsid w:val="00237F98"/>
    <w:rsid w:val="00241E74"/>
    <w:rsid w:val="00257755"/>
    <w:rsid w:val="002821A4"/>
    <w:rsid w:val="002A17CC"/>
    <w:rsid w:val="002B296F"/>
    <w:rsid w:val="002B4492"/>
    <w:rsid w:val="002C0AAD"/>
    <w:rsid w:val="002F531F"/>
    <w:rsid w:val="002F7C31"/>
    <w:rsid w:val="003132C9"/>
    <w:rsid w:val="003171DC"/>
    <w:rsid w:val="00317708"/>
    <w:rsid w:val="003276CA"/>
    <w:rsid w:val="003765F4"/>
    <w:rsid w:val="00395C77"/>
    <w:rsid w:val="003A7D3B"/>
    <w:rsid w:val="003B2DA6"/>
    <w:rsid w:val="003B4230"/>
    <w:rsid w:val="003B54ED"/>
    <w:rsid w:val="003C0573"/>
    <w:rsid w:val="003C6DEB"/>
    <w:rsid w:val="003D2EDE"/>
    <w:rsid w:val="003D4968"/>
    <w:rsid w:val="003D4A68"/>
    <w:rsid w:val="003D4DDE"/>
    <w:rsid w:val="003F234A"/>
    <w:rsid w:val="00404372"/>
    <w:rsid w:val="004245F9"/>
    <w:rsid w:val="00424DA6"/>
    <w:rsid w:val="004426C7"/>
    <w:rsid w:val="004574C0"/>
    <w:rsid w:val="00457519"/>
    <w:rsid w:val="00457AE5"/>
    <w:rsid w:val="00471982"/>
    <w:rsid w:val="004747D4"/>
    <w:rsid w:val="00477443"/>
    <w:rsid w:val="004879EE"/>
    <w:rsid w:val="00490FEA"/>
    <w:rsid w:val="00494C90"/>
    <w:rsid w:val="004C2C91"/>
    <w:rsid w:val="004D740D"/>
    <w:rsid w:val="004F008F"/>
    <w:rsid w:val="00513346"/>
    <w:rsid w:val="00526549"/>
    <w:rsid w:val="00530708"/>
    <w:rsid w:val="005418FF"/>
    <w:rsid w:val="00545102"/>
    <w:rsid w:val="005571F8"/>
    <w:rsid w:val="00574156"/>
    <w:rsid w:val="005B3385"/>
    <w:rsid w:val="005D3CB3"/>
    <w:rsid w:val="005E282B"/>
    <w:rsid w:val="005E6CB1"/>
    <w:rsid w:val="005E7D71"/>
    <w:rsid w:val="005F7A79"/>
    <w:rsid w:val="00642D1D"/>
    <w:rsid w:val="00663A63"/>
    <w:rsid w:val="00663BC3"/>
    <w:rsid w:val="00683A68"/>
    <w:rsid w:val="00702C1F"/>
    <w:rsid w:val="0074267B"/>
    <w:rsid w:val="00761711"/>
    <w:rsid w:val="00793E55"/>
    <w:rsid w:val="007F47C5"/>
    <w:rsid w:val="008035BB"/>
    <w:rsid w:val="0081441E"/>
    <w:rsid w:val="008249FA"/>
    <w:rsid w:val="00827044"/>
    <w:rsid w:val="0082781A"/>
    <w:rsid w:val="00844F67"/>
    <w:rsid w:val="00846E4B"/>
    <w:rsid w:val="00850352"/>
    <w:rsid w:val="0087244D"/>
    <w:rsid w:val="008753F2"/>
    <w:rsid w:val="008B36C9"/>
    <w:rsid w:val="008B545B"/>
    <w:rsid w:val="008F1A04"/>
    <w:rsid w:val="00901509"/>
    <w:rsid w:val="00913773"/>
    <w:rsid w:val="0091503A"/>
    <w:rsid w:val="009341DE"/>
    <w:rsid w:val="009344EA"/>
    <w:rsid w:val="00952819"/>
    <w:rsid w:val="00963737"/>
    <w:rsid w:val="00966DC7"/>
    <w:rsid w:val="0097332D"/>
    <w:rsid w:val="00992F99"/>
    <w:rsid w:val="009A119D"/>
    <w:rsid w:val="009A6804"/>
    <w:rsid w:val="009B6C44"/>
    <w:rsid w:val="009F0D36"/>
    <w:rsid w:val="009F13AA"/>
    <w:rsid w:val="00A03350"/>
    <w:rsid w:val="00A1050A"/>
    <w:rsid w:val="00A4211E"/>
    <w:rsid w:val="00A45D23"/>
    <w:rsid w:val="00A57A11"/>
    <w:rsid w:val="00A60E5E"/>
    <w:rsid w:val="00A61845"/>
    <w:rsid w:val="00A72742"/>
    <w:rsid w:val="00A73245"/>
    <w:rsid w:val="00A95661"/>
    <w:rsid w:val="00A961B6"/>
    <w:rsid w:val="00AA2F7E"/>
    <w:rsid w:val="00AB3F27"/>
    <w:rsid w:val="00AE2E32"/>
    <w:rsid w:val="00B16F03"/>
    <w:rsid w:val="00B26C03"/>
    <w:rsid w:val="00B377E7"/>
    <w:rsid w:val="00B50617"/>
    <w:rsid w:val="00B65527"/>
    <w:rsid w:val="00B81B73"/>
    <w:rsid w:val="00BA07A4"/>
    <w:rsid w:val="00BA5B96"/>
    <w:rsid w:val="00BB65F0"/>
    <w:rsid w:val="00BC36B1"/>
    <w:rsid w:val="00BC3F7E"/>
    <w:rsid w:val="00BC6B21"/>
    <w:rsid w:val="00BD11CF"/>
    <w:rsid w:val="00BD32B6"/>
    <w:rsid w:val="00BE2284"/>
    <w:rsid w:val="00BE3714"/>
    <w:rsid w:val="00BE5464"/>
    <w:rsid w:val="00C0704B"/>
    <w:rsid w:val="00C31AE1"/>
    <w:rsid w:val="00C5400C"/>
    <w:rsid w:val="00C83C97"/>
    <w:rsid w:val="00C9462B"/>
    <w:rsid w:val="00CE7D3D"/>
    <w:rsid w:val="00CF0802"/>
    <w:rsid w:val="00D03875"/>
    <w:rsid w:val="00D26440"/>
    <w:rsid w:val="00D40514"/>
    <w:rsid w:val="00D52EF6"/>
    <w:rsid w:val="00D54398"/>
    <w:rsid w:val="00D57C04"/>
    <w:rsid w:val="00D70F97"/>
    <w:rsid w:val="00D7449C"/>
    <w:rsid w:val="00D91DB4"/>
    <w:rsid w:val="00DD5143"/>
    <w:rsid w:val="00DE65F7"/>
    <w:rsid w:val="00DF5BF7"/>
    <w:rsid w:val="00E0386C"/>
    <w:rsid w:val="00E21A32"/>
    <w:rsid w:val="00E2393F"/>
    <w:rsid w:val="00E4583D"/>
    <w:rsid w:val="00E90E07"/>
    <w:rsid w:val="00E91148"/>
    <w:rsid w:val="00E979CF"/>
    <w:rsid w:val="00EA2422"/>
    <w:rsid w:val="00EB249F"/>
    <w:rsid w:val="00EC4239"/>
    <w:rsid w:val="00EC7EE3"/>
    <w:rsid w:val="00ED1D04"/>
    <w:rsid w:val="00EE20BB"/>
    <w:rsid w:val="00EE5FE6"/>
    <w:rsid w:val="00F26776"/>
    <w:rsid w:val="00F344DE"/>
    <w:rsid w:val="00F4655D"/>
    <w:rsid w:val="00F6075F"/>
    <w:rsid w:val="00F75670"/>
    <w:rsid w:val="00F81C39"/>
    <w:rsid w:val="00FB0259"/>
    <w:rsid w:val="00FB0C01"/>
    <w:rsid w:val="00FE5F97"/>
    <w:rsid w:val="00FE61E5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385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3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6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6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6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6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E20B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20BB"/>
  </w:style>
  <w:style w:styleId="Tekstbalonia" w:type="paragraph">
    <w:name w:val="Balloon Text"/>
    <w:basedOn w:val="Normal"/>
    <w:link w:val="TekstbaloniaChar"/>
    <w:rsid w:val="005B3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385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C3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6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6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6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6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10434.09</izvorni_sadrzaj>
    <derivirana_varijabla naziv="DomainObject.Predmet.InicijalnaVrijednost_1">10434.09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St-2700/2016</izvorni_sadrzaj>
    <derivirana_varijabla naziv="DomainObject.Predmet.OznakaBroj_1">St-2700/2016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ARAČIĆ d.o.o. za proizvodnju, trgovinu i usluge</izvorni_sadrzaj>
    <derivirana_varijabla naziv="DomainObject.Predmet.ProtustrankaFormated_1">  ARAČIĆ d.o.o. za proizvodnju, trgovinu i usluge</derivirana_varijabla>
  </DomainObject.Predmet.ProtustrankaFormated>
  <DomainObject.Predmet.ProtustrankaFormatedOIB>
    <izvorni_sadrzaj>  ARAČIĆ d.o.o. za proizvodnju, trgovinu i usluge, OIB 62834848750</izvorni_sadrzaj>
    <derivirana_varijabla naziv="DomainObject.Predmet.ProtustrankaFormatedOIB_1">  ARAČIĆ d.o.o. za proizvodnju, trgovinu i usluge, OIB 62834848750</derivirana_varijabla>
  </DomainObject.Predmet.ProtustrankaFormatedOIB>
  <DomainObject.Predmet.ProtustrankaFormatedWithAdress>
    <izvorni_sadrzaj> ARAČIĆ d.o.o. za proizvodnju, trgovinu i usluge, Ante Starčevića 5, 35000 Slavonski Brod</izvorni_sadrzaj>
    <derivirana_varijabla naziv="DomainObject.Predmet.ProtustrankaFormatedWithAdress_1"> ARAČIĆ d.o.o. za proizvodnju, trgovinu i usluge, Ante Starčevića 5, 35000 Slavonski Brod</derivirana_varijabla>
  </DomainObject.Predmet.ProtustrankaFormatedWithAdress>
  <DomainObject.Predmet.ProtustrankaFormatedWithAdressOIB>
    <izvorni_sadrzaj> ARAČIĆ d.o.o. za proizvodnju, trgovinu i usluge, OIB 62834848750, Ante Starčevića 5, 35000 Slavonski Brod</izvorni_sadrzaj>
    <derivirana_varijabla naziv="DomainObject.Predmet.ProtustrankaFormatedWithAdressOIB_1"> ARAČIĆ d.o.o. za proizvodnju, trgovinu i usluge, OIB 62834848750, Ante Starčevića 5, 35000 Slavonski Brod</derivirana_varijabla>
  </DomainObject.Predmet.ProtustrankaFormatedWithAdressOIB>
  <DomainObject.Predmet.ProtustrankaWithAdress>
    <izvorni_sadrzaj>ARAČIĆ d.o.o. za proizvodnju, trgovinu i usluge Ante Starčevića 5, 35000 Slavonski Brod</izvorni_sadrzaj>
    <derivirana_varijabla naziv="DomainObject.Predmet.ProtustrankaWithAdress_1">ARAČIĆ d.o.o. za proizvodnju, trgovinu i usluge Ante Starčevića 5, 35000 Slavonski Brod</derivirana_varijabla>
  </DomainObject.Predmet.ProtustrankaWithAdress>
  <DomainObject.Predmet.ProtustrankaWithAdressOIB>
    <izvorni_sadrzaj>ARAČIĆ d.o.o. za proizvodnju, trgovinu i usluge, OIB 62834848750, Ante Starčevića 5, 35000 Slavonski Brod</izvorni_sadrzaj>
    <derivirana_varijabla naziv="DomainObject.Predmet.ProtustrankaWithAdressOIB_1">ARAČIĆ d.o.o. za proizvodnju, trgovinu i usluge, OIB 62834848750, Ante Starčevića 5, 35000 Slavonski Brod</derivirana_varijabla>
  </DomainObject.Predmet.ProtustrankaWithAdressOIB>
  <DomainObject.Predmet.ProtustrankaNazivFormated>
    <izvorni_sadrzaj>ARAČIĆ d.o.o. za proizvodnju, trgovinu i usluge</izvorni_sadrzaj>
    <derivirana_varijabla naziv="DomainObject.Predmet.ProtustrankaNazivFormated_1">ARAČIĆ d.o.o. za proizvodnju, trgovinu i usluge</derivirana_varijabla>
  </DomainObject.Predmet.ProtustrankaNazivFormated>
  <DomainObject.Predmet.ProtustrankaNazivFormatedOIB>
    <izvorni_sadrzaj>ARAČIĆ d.o.o. za proizvodnju, trgovinu i usluge, OIB 62834848750</izvorni_sadrzaj>
    <derivirana_varijabla naziv="DomainObject.Predmet.ProtustrankaNazivFormatedOIB_1">ARAČIĆ d.o.o. za proizvodnju, trgovinu i usluge, OIB 62834848750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ARAČIĆ d.o.o. za proizvodnju, trgovinu i usluge</item>
    </izvorni_sadrzaj>
    <derivirana_varijabla naziv="DomainObject.Predmet.ProtuStrankaListFormated_1">
      <item>ARAČIĆ d.o.o. za proizvodnju, trgovinu i usluge</item>
    </derivirana_varijabla>
  </DomainObject.Predmet.ProtuStrankaListFormated>
  <DomainObject.Predmet.ProtuStrankaListFormatedOIB>
    <izvorni_sadrzaj>
      <item>ARAČIĆ d.o.o. za proizvodnju, trgovinu i usluge, OIB 62834848750</item>
    </izvorni_sadrzaj>
    <derivirana_varijabla naziv="DomainObject.Predmet.ProtuStrankaListFormatedOIB_1">
      <item>ARAČIĆ d.o.o. za proizvodnju, trgovinu i usluge, OIB 62834848750</item>
    </derivirana_varijabla>
  </DomainObject.Predmet.ProtuStrankaListFormatedOIB>
  <DomainObject.Predmet.ProtuStrankaListFormatedWithAdress>
    <izvorni_sadrzaj>
      <item>ARAČIĆ d.o.o. za proizvodnju, trgovinu i usluge, Ante Starčevića 5, 35000 Slavonski Brod</item>
    </izvorni_sadrzaj>
    <derivirana_varijabla naziv="DomainObject.Predmet.ProtuStrankaListFormatedWithAdress_1">
      <item>ARAČIĆ d.o.o. za proizvodnju, trgovinu i usluge, Ante Starčevića 5, 35000 Slavonski Brod</item>
    </derivirana_varijabla>
  </DomainObject.Predmet.ProtuStrankaListFormatedWithAdress>
  <DomainObject.Predmet.ProtuStrankaListFormatedWithAdressOIB>
    <izvorni_sadrzaj>
      <item>ARAČIĆ d.o.o. za proizvodnju, trgovinu i usluge, OIB 62834848750, Ante Starčevića 5, 35000 Slavonski Brod</item>
    </izvorni_sadrzaj>
    <derivirana_varijabla naziv="DomainObject.Predmet.ProtuStrankaListFormatedWithAdressOIB_1">
      <item>ARAČIĆ d.o.o. za proizvodnju, trgovinu i usluge, OIB 62834848750, Ante Starčevića 5, 35000 Slavonski Brod</item>
    </derivirana_varijabla>
  </DomainObject.Predmet.ProtuStrankaListFormatedWithAdressOIB>
  <DomainObject.Predmet.ProtuStrankaListNazivFormated>
    <izvorni_sadrzaj>
      <item>ARAČIĆ d.o.o. za proizvodnju, trgovinu i usluge</item>
    </izvorni_sadrzaj>
    <derivirana_varijabla naziv="DomainObject.Predmet.ProtuStrankaListNazivFormated_1">
      <item>ARAČIĆ d.o.o. za proizvodnju, trgovinu i usluge</item>
    </derivirana_varijabla>
  </DomainObject.Predmet.ProtuStrankaListNazivFormated>
  <DomainObject.Predmet.ProtuStrankaListNazivFormatedOIB>
    <izvorni_sadrzaj>
      <item>ARAČIĆ d.o.o. za proizvodnju, trgovinu i usluge, OIB 62834848750</item>
    </izvorni_sadrzaj>
    <derivirana_varijabla naziv="DomainObject.Predmet.ProtuStrankaListNazivFormatedOIB_1">
      <item>ARAČIĆ d.o.o. za proizvodnju, trgovinu i usluge, OIB 62834848750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ARAČIĆ d.o.o. za proizvodnju, trgovinu i usluge</izvorni_sadrzaj>
    <derivirana_varijabla naziv="DomainObject.Predmet.ProtustrankaIDrugi_1">ARAČIĆ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ARAČIĆ d.o.o. za proizvodnju, trgovinu i usluge, OIB 62834848750, Ante Starčevića 5, 35000 Slavonski Brod</izvorni_sadrzaj>
    <derivirana_varijabla naziv="DomainObject.Predmet.ProtustrankaIDrugiAdressOIB_1">ARAČIĆ d.o.o. za proizvodnju, trgovinu i usluge, OIB 62834848750, Ante Starčevića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ARAČIĆ d.o.o. za proizvodnju, trgovinu i usluge</item>
    </izvorni_sadrzaj>
    <derivirana_varijabla naziv="DomainObject.Predmet.SudioniciListNaziv_1">
      <item>Financijska agencija</item>
      <item>ARAČIĆ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ARAČIĆ d.o.o. za proizvodnju, trgovinu i usluge, OIB 62834848750, Ante Starčevića 5,35000 Slavonski Brod</item>
    </izvorni_sadrzaj>
    <derivirana_varijabla naziv="DomainObject.Predmet.SudioniciListAdressOIB_1">
      <item>Financijska agencija, OIB 85821130368, Ulica grada Vukovara 70,10000 Zagreb</item>
      <item>ARAČIĆ d.o.o. za proizvodnju, trgovinu i usluge, OIB 62834848750, Ante Starčevića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62834848750</item>
    </izvorni_sadrzaj>
    <derivirana_varijabla naziv="DomainObject.Predmet.SudioniciListNazivOIB_1">
      <item>, OIB 85821130368</item>
      <item>, OIB 62834848750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B21E8-538B-470A-9147-71FB5F2BE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547</properties:Words>
  <properties:Characters>2976</properties:Characters>
  <properties:Lines>86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2016-12-05T11:02:00Z</dcterms:created>
  <dc:creator>zbiondic</dc:creator>
  <cp:lastModifiedBy>wsadmin</cp:lastModifiedBy>
  <cp:lastPrinted>2016-12-13T07:23:00Z</cp:lastPrinted>
  <dcterms:modified xmlns:xsi="http://www.w3.org/2001/XMLSchema-instance" xsi:type="dcterms:W3CDTF">2016-12-13T07:31:00Z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