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df2cd" w14:paraId="54df2cd" w:rsidRDefault="006A0300" w:rsidR="000C3ECB">
      <w:pPr>
        <w:jc w:val="both"/>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D6301" w:rsidR="003D6301">
      <w:pPr>
        <w:jc w:val="both"/>
      </w:pPr>
    </w:p>
    <w:p w:rsidRDefault="00587AA3" w:rsidR="00587AA3">
      <w:pPr>
        <w:jc w:val="both"/>
      </w:pPr>
      <w:r>
        <w:t>REPUBLIKA HRVATSKA</w:t>
      </w:r>
    </w:p>
    <w:p w:rsidRDefault="00587AA3" w:rsidP="005142E5" w:rsidR="005142E5">
      <w:r>
        <w:t xml:space="preserve">TRGOVAČKI SUD U SPLITU </w:t>
      </w:r>
      <w:r>
        <w:tab/>
      </w:r>
      <w:r>
        <w:tab/>
      </w:r>
      <w:r>
        <w:tab/>
      </w:r>
      <w:r>
        <w:tab/>
      </w:r>
      <w:r>
        <w:tab/>
      </w:r>
      <w:r w:rsidR="00C10EF6">
        <w:t xml:space="preserve">           </w:t>
      </w:r>
      <w:r w:rsidR="00475BF9">
        <w:t xml:space="preserve">      </w:t>
      </w:r>
    </w:p>
    <w:p w:rsidRDefault="005C0D22" w:rsidP="003D6301" w:rsidR="000C3ECB" w:rsidRPr="003D6301">
      <w:r>
        <w:t>Split, Sukoišanska 6</w:t>
      </w:r>
    </w:p>
    <w:p w:rsidRDefault="003D6301" w:rsidP="000C3ECB" w:rsidR="003D6301">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t xml:space="preserve">dana </w:t>
      </w:r>
      <w:r w:rsidR="00DF3C0B">
        <w:t>28</w:t>
      </w:r>
      <w:r w:rsidR="00BA02C3">
        <w:t>. rujna</w:t>
      </w:r>
      <w:r w:rsidR="008A07BA">
        <w:t xml:space="preserve"> 2016</w:t>
      </w:r>
      <w:r w:rsidR="0086792D">
        <w:t>.</w:t>
      </w:r>
      <w:r>
        <w:t xml:space="preserve"> godine</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Pr="001F71AE">
        <w:t>3.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BA02C3">
        <w:rPr>
          <w:vertAlign w:val="superscript"/>
        </w:rPr>
        <w:t>2</w:t>
      </w:r>
      <w:r w:rsidRPr="001F71AE">
        <w:t xml:space="preserve"> i dvorište, Put Mrta 38/A od 632m</w:t>
      </w:r>
      <w:r w:rsidRPr="00BA02C3">
        <w:rPr>
          <w:vertAlign w:val="superscript"/>
        </w:rPr>
        <w:t>2</w:t>
      </w:r>
      <w:r w:rsidRPr="001F71AE">
        <w:t>, ZKUL 2467, KO Povljana, što u naravi predstavlja jednosoban stan u prizemlju, oznake „S3“, površine 48,90m</w:t>
      </w:r>
      <w:r w:rsidRPr="00BA02C3">
        <w:rPr>
          <w:vertAlign w:val="superscript"/>
        </w:rPr>
        <w:t>2</w:t>
      </w:r>
      <w:r w:rsidRPr="001F71AE">
        <w:t>, s pripatcima: vrt „V3“ i parkiralište „P3“ površine 35,52m</w:t>
      </w:r>
      <w:r w:rsidRPr="00BA02C3">
        <w:rPr>
          <w:vertAlign w:val="superscript"/>
        </w:rPr>
        <w:t>2</w:t>
      </w:r>
      <w:r w:rsidRPr="001F71AE">
        <w:t>, a sve navedeno ukupne površine 84,42m</w:t>
      </w:r>
      <w:r w:rsidRPr="00BA02C3">
        <w:rPr>
          <w:vertAlign w:val="superscript"/>
        </w:rPr>
        <w:t>2</w:t>
      </w:r>
      <w:r w:rsidRPr="001F71AE">
        <w:t>, u Etažnom elaboratu sve ozna</w:t>
      </w:r>
      <w:r>
        <w:t xml:space="preserve">čeno oznakama „S3“, V3“ i „P3“ </w:t>
      </w:r>
      <w:r w:rsidR="00FB7582">
        <w:t xml:space="preserve">predaje se u posjed i vlasništvo </w:t>
      </w:r>
      <w:r w:rsidR="00DF3C0B">
        <w:t xml:space="preserve">kupcu </w:t>
      </w:r>
      <w:r>
        <w:t>Darko Bezjak, Majšperk 84, Majšperk, Slovenija, OIB: 78077387602</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BA02C3" w:rsidRPr="000A32F4">
        <w:rPr>
          <w:bCs/>
        </w:rPr>
        <w:t xml:space="preserve">Općinskog suda u </w:t>
      </w:r>
      <w:r w:rsidR="00BA02C3">
        <w:rPr>
          <w:bCs/>
        </w:rPr>
        <w:t>Zadru, Stalna služba u Pagu</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BA02C3">
        <w:t xml:space="preserve">Darko Bezjak, Majšperk 84, Majšperk, Slovenija, OIB: 78077387602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sudu u </w:t>
      </w:r>
      <w:r w:rsidR="00BA02C3">
        <w:rPr>
          <w:bCs/>
        </w:rPr>
        <w:t>Zadru, Stalna služba u Pagu</w:t>
      </w:r>
      <w:r>
        <w:rPr>
          <w:bCs/>
        </w:rPr>
        <w:t xml:space="preserve">, zemljišnoknjižni odjel </w:t>
      </w:r>
      <w:r w:rsidR="00BA02C3">
        <w:rPr>
          <w:bCs/>
        </w:rPr>
        <w:t>Pag</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t>:</w:t>
      </w:r>
    </w:p>
    <w:p w:rsidRDefault="00BA02C3" w:rsidP="00BA02C3" w:rsidR="00152D11" w:rsidRPr="00BA02C3">
      <w:pPr>
        <w:pStyle w:val="Tijeloteksta-uvlaka2"/>
        <w:ind w:firstLine="709" w:left="0"/>
      </w:pPr>
      <w:r w:rsidRPr="001F71AE">
        <w:t>3.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BA02C3">
        <w:rPr>
          <w:vertAlign w:val="superscript"/>
        </w:rPr>
        <w:t>2</w:t>
      </w:r>
      <w:r w:rsidRPr="001F71AE">
        <w:t xml:space="preserve"> i dvorište, Put Mrta 38/A od 632m</w:t>
      </w:r>
      <w:r w:rsidRPr="00BA02C3">
        <w:rPr>
          <w:vertAlign w:val="superscript"/>
        </w:rPr>
        <w:t>2</w:t>
      </w:r>
      <w:r w:rsidRPr="001F71AE">
        <w:t>, ZKUL 2467, KO Povljana, što u naravi predstavlja jednosoban stan u prizemlju, oznake „S3“, površine 48,90m</w:t>
      </w:r>
      <w:r w:rsidRPr="00BA02C3">
        <w:rPr>
          <w:vertAlign w:val="superscript"/>
        </w:rPr>
        <w:t>2</w:t>
      </w:r>
      <w:r w:rsidRPr="001F71AE">
        <w:t>, s pripatcima: vrt „V3“ i parkiralište „P3“ površine 35,52m</w:t>
      </w:r>
      <w:r w:rsidRPr="00BA02C3">
        <w:rPr>
          <w:vertAlign w:val="superscript"/>
        </w:rPr>
        <w:t>2</w:t>
      </w:r>
      <w:r w:rsidRPr="001F71AE">
        <w:t>, a sve navedeno ukupne površine 84,42m</w:t>
      </w:r>
      <w:r w:rsidRPr="00BA02C3">
        <w:rPr>
          <w:vertAlign w:val="superscript"/>
        </w:rPr>
        <w:t>2</w:t>
      </w:r>
      <w:r w:rsidRPr="001F71AE">
        <w:t>, u Etažnom elaboratu sve ozna</w:t>
      </w:r>
      <w:r>
        <w:t xml:space="preserve">čeno oznakama „S3“, V3“ i „P3“ </w:t>
      </w:r>
      <w:r w:rsidR="00152D11" w:rsidRPr="00144147">
        <w:rPr>
          <w:bCs/>
        </w:rPr>
        <w:t>i to:</w:t>
      </w:r>
      <w:r w:rsidR="00152D11" w:rsidRPr="00144147">
        <w:rPr>
          <w:bCs/>
        </w:rPr>
        <w:tab/>
      </w:r>
    </w:p>
    <w:p w:rsidRDefault="00152D11" w:rsidP="008D13C5" w:rsidR="00DF3C0B">
      <w:pPr>
        <w:pStyle w:val="Uvuenotijeloteksta"/>
        <w:ind w:firstLine="709" w:left="0"/>
      </w:pPr>
      <w:r w:rsidRPr="00AD6881">
        <w:rPr>
          <w:bCs/>
        </w:rPr>
        <w:t xml:space="preserve">- </w:t>
      </w:r>
      <w:r w:rsidRPr="007111EA">
        <w:rPr>
          <w:bCs/>
        </w:rPr>
        <w:t>zabilježb</w:t>
      </w:r>
      <w:r w:rsidR="005C1A77">
        <w:rPr>
          <w:bCs/>
        </w:rPr>
        <w:t>a</w:t>
      </w:r>
      <w:r w:rsidR="006957E3" w:rsidRPr="007111EA">
        <w:rPr>
          <w:bCs/>
        </w:rPr>
        <w:t xml:space="preserve"> </w:t>
      </w:r>
      <w:r w:rsidR="00DF3C0B">
        <w:rPr>
          <w:bCs/>
        </w:rPr>
        <w:t xml:space="preserve">dosude rješenja Trgovačkog suda u Splitu posl.broj 4.St-770/2011 od 05. rujna 2016. godine kojim je kupcu Darku Bezjaku </w:t>
      </w:r>
      <w:r w:rsidR="00DF3C0B">
        <w:t xml:space="preserve">Majšperk 84, Majšperk, Slovenija, OIB: 78077387602 dosuđena nekretnina na posebnom vlasničkom dijelu nekretnine u A-I, poduložak 3 (E-3) u vlasništvu Credo banka d.d. "u stečaju", OIB: 94141384086, </w:t>
      </w:r>
      <w:r w:rsidR="00DF3C0B" w:rsidRPr="007D747F">
        <w:t>Zrinjsko-Frankopanska 58</w:t>
      </w:r>
      <w:r w:rsidR="00DF3C0B">
        <w:t>, Split</w:t>
      </w:r>
      <w:r w:rsidR="008D13C5" w:rsidRPr="007111EA">
        <w:t xml:space="preserve"> (upis pod brojem </w:t>
      </w:r>
      <w:r w:rsidR="008D13C5" w:rsidRPr="007111EA">
        <w:rPr>
          <w:b/>
        </w:rPr>
        <w:t>Z-</w:t>
      </w:r>
      <w:r w:rsidR="00DF3C0B">
        <w:rPr>
          <w:b/>
        </w:rPr>
        <w:t>18564/2016</w:t>
      </w:r>
      <w:r w:rsidR="008D13C5" w:rsidRPr="007111EA">
        <w:t xml:space="preserve">), </w:t>
      </w:r>
    </w:p>
    <w:p w:rsidRDefault="00DF3C0B" w:rsidP="00DF3C0B" w:rsidR="00DF3C0B">
      <w:pPr>
        <w:pStyle w:val="Uvuenotijeloteksta"/>
        <w:ind w:firstLine="709" w:left="0"/>
      </w:pPr>
      <w:r>
        <w:t xml:space="preserve">- zabilježba </w:t>
      </w:r>
      <w:r w:rsidRPr="00DF3C0B">
        <w:t xml:space="preserve">Sporazuma radi osiguranja novčane tražbine zasnivanjem založnog prava na nekretninama, od 27.10.2011. g., potvrđenog (solemniziranog) od Javnog bilježnika </w:t>
      </w:r>
      <w:r w:rsidRPr="00DF3C0B">
        <w:lastRenderedPageBreak/>
        <w:t xml:space="preserve">Mladena Ježeka iz Zagreba, posl. broj: OV-2636/11 od 27.10.2011. g., uknjižuje se založno pravo na nekretnini u A-I - kao glavni uložak, radi osiguranja tražbine Banke, a na temelju Ugovora o okvirnom zaduženju broj 42/23/11, od dana 24. listopada 2011. g., na temelju kojeg se Banka obvezala financirati poslove transakcije Dužnika do ukupnog iznosa koji ne prelazi 6.500.000,00 kn, što na dan zaključenja Ugovora predstavlja protuvrijednost od 869.811,32 EUR, obračunato po srednjem tečaju HNB, time da zaduženje Dužnika po Ugovoru predstavlja iznos utvrđen u eurima, da se sve obveze vraćanja novčanih sredstava po Ugovoru obračunavaju u kunama po prodajnom tečaju Credo banke d.d., Split na dan dospijeća svakog pojedinačnog ugovora zaključenog kao Aneks Ugovoru, u razdoblju od 18. mjeseci, računajući od dana zaključenja navedenog Ugovora o okvirnom zaduženju, koja sredstva bi se sukcesivno odobravala Dužniku po osnovi kredita, garancija, akreditiva i ostalih financijskih poslova, time da bi se za svako pojedinačno odobrenje sredstava zaključio Aneks Ugovoru, kao njegov sastavni dio, kojim bi se odredila kamatna stopa, dinamika korištenja kredita, rokovi za obračun i naplatu kamata, te otplatu duga, tako da bi ukupne tražbine Banke po odobrenim sredstvima, osim iznosa odobrenih novčanih sredstava, odnosno izdanih garancija, obuhvaćale i dospjele kamate po iskorištenim sredstvima, obračunate u skladu sa svakim pojedinačnim Aneksom Ugovoru, provizije i druge sporedne tražbine, te zateznu kamatu obračunatu na sve dospjele, a nenaplaćene tražbine, u skladu s važećom Odlukom </w:t>
      </w:r>
      <w:r>
        <w:t xml:space="preserve">Banke, a najmanje u visini zakonske zatezne kamate za korist Credo banka d.d. "u stečaju", OIB: 94141384086, </w:t>
      </w:r>
      <w:r w:rsidRPr="007D747F">
        <w:t>Zrinjsko-Frankopanska 58</w:t>
      </w:r>
      <w:r>
        <w:t xml:space="preserve">, Split (upis pod brojem </w:t>
      </w:r>
      <w:r w:rsidRPr="00DF3C0B">
        <w:rPr>
          <w:b/>
        </w:rPr>
        <w:t>Z-3179/11</w:t>
      </w:r>
      <w:r>
        <w:t>)</w:t>
      </w:r>
      <w:r w:rsidR="00713549">
        <w:t>,</w:t>
      </w:r>
    </w:p>
    <w:p w:rsidRDefault="00713549" w:rsidP="00DF3C0B" w:rsidR="00713549">
      <w:pPr>
        <w:pStyle w:val="Uvuenotijeloteksta"/>
        <w:ind w:firstLine="709" w:left="0"/>
      </w:pPr>
      <w:r>
        <w:t xml:space="preserve">- zabilježba ovršivosti tražbine (upis pod brojem </w:t>
      </w:r>
      <w:r w:rsidRPr="00713549">
        <w:rPr>
          <w:b/>
        </w:rPr>
        <w:t>Z-3179/11</w:t>
      </w:r>
      <w:r>
        <w:t>),</w:t>
      </w:r>
    </w:p>
    <w:p w:rsidRDefault="00713549" w:rsidP="005B2BFB" w:rsidR="00DF3C0B">
      <w:pPr>
        <w:pStyle w:val="Uvuenotijeloteksta"/>
        <w:ind w:firstLine="709" w:left="0"/>
      </w:pPr>
      <w:r>
        <w:t xml:space="preserve">- zabilježba </w:t>
      </w:r>
      <w:r w:rsidRPr="00713549">
        <w:t>da je zk.ul. 2467 k.o. Povljana - Glavni uložak, a da su zk.ul. 1495 i 1489 oba k.o. Proložac kod Općinskog suda u Imotskom i zk.ul. 30319 k.o. Grad Zagreb-Etažno vlasništvo, Poduložak 1 - 1. ETAŽA, kod Općinskog građanskog suda u Zagrebu - Sporedni ulošci</w:t>
      </w:r>
      <w:r>
        <w:t xml:space="preserve"> (upis pod brojem </w:t>
      </w:r>
      <w:r w:rsidRPr="00713549">
        <w:rPr>
          <w:b/>
        </w:rPr>
        <w:t>Z-3179/11</w:t>
      </w:r>
      <w:r>
        <w:t>)</w:t>
      </w:r>
      <w:r w:rsidRPr="00713549">
        <w:t>.</w:t>
      </w: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FA5F30">
        <w:t>05. rujna</w:t>
      </w:r>
      <w:r w:rsidR="000C3ECB">
        <w:t xml:space="preserve"> 2016</w:t>
      </w:r>
      <w:r w:rsidR="00E10F3C">
        <w:t>. godine</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CF6A6C">
        <w:t>Dark</w:t>
      </w:r>
      <w:r w:rsidR="00FA5F30">
        <w:t>u</w:t>
      </w:r>
      <w:r w:rsidR="00CF6A6C">
        <w:t xml:space="preserve"> Bezjak</w:t>
      </w:r>
      <w:r w:rsidR="00FA5F30">
        <w:t>u</w:t>
      </w:r>
      <w:r w:rsidR="00CF6A6C">
        <w:t>, Majšperk 84, Majšperk, Slovenija, OIB: 78077387602</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7111EA">
        <w:rPr>
          <w:bCs/>
        </w:rPr>
        <w:t>05. rujna</w:t>
      </w:r>
      <w:r w:rsidR="000C3ECB">
        <w:rPr>
          <w:bCs/>
        </w:rPr>
        <w:t xml:space="preserve"> 2016</w:t>
      </w:r>
      <w:r w:rsidR="009711D0">
        <w:rPr>
          <w:bCs/>
        </w:rPr>
        <w:t xml:space="preserve">. godine </w:t>
      </w:r>
      <w:r w:rsidR="000976B6">
        <w:rPr>
          <w:bCs/>
        </w:rPr>
        <w:t>o dosudi  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7111EA" w:rsidRPr="00B3755A">
        <w:rPr>
          <w:bCs/>
        </w:rPr>
        <w:t>22. rujna</w:t>
      </w:r>
      <w:r w:rsidR="000C3ECB" w:rsidRPr="00B3755A">
        <w:rPr>
          <w:bCs/>
        </w:rPr>
        <w:t xml:space="preserve"> </w:t>
      </w:r>
      <w:r w:rsidR="000C3ECB">
        <w:rPr>
          <w:bCs/>
        </w:rPr>
        <w:t>2016</w:t>
      </w:r>
      <w:r w:rsidR="000976B6">
        <w:rPr>
          <w:bCs/>
        </w:rPr>
        <w:t xml:space="preserve">. godine. </w:t>
      </w:r>
    </w:p>
    <w:p w:rsidRDefault="00172053" w:rsidP="00085E82" w:rsidR="00172053" w:rsidRPr="00172053">
      <w:pPr>
        <w:jc w:val="both"/>
      </w:pPr>
    </w:p>
    <w:p w:rsidRDefault="00E10F3C" w:rsidP="00000BE0" w:rsidR="0082406A">
      <w:pPr>
        <w:ind w:firstLine="708"/>
        <w:jc w:val="both"/>
        <w:rPr>
          <w:bCs/>
        </w:rPr>
      </w:pPr>
      <w:r>
        <w:t xml:space="preserve">Kupac </w:t>
      </w:r>
      <w:r w:rsidR="00E42FDF">
        <w:t xml:space="preserve">Darko Bezjak, Majšperk 84, Majšperk, Slovenija, OIB: 78077387602 </w:t>
      </w:r>
      <w:r>
        <w:rPr>
          <w:bCs/>
        </w:rPr>
        <w:t>je u cijelosti položi</w:t>
      </w:r>
      <w:r w:rsidR="00000BE0">
        <w:rPr>
          <w:bCs/>
        </w:rPr>
        <w:t>o</w:t>
      </w:r>
      <w:r>
        <w:rPr>
          <w:bCs/>
        </w:rPr>
        <w:t xml:space="preserve"> kupovinu </w:t>
      </w:r>
      <w:r w:rsidR="0082406A">
        <w:rPr>
          <w:bCs/>
        </w:rPr>
        <w:t xml:space="preserve">uvećanu za porez na dodanu </w:t>
      </w:r>
      <w:r w:rsidR="000F73C5">
        <w:rPr>
          <w:bCs/>
        </w:rPr>
        <w:t>vrijednost</w:t>
      </w:r>
      <w:r w:rsidR="0082406A">
        <w:rPr>
          <w:bCs/>
        </w:rPr>
        <w:t xml:space="preserve"> u iznosu od </w:t>
      </w:r>
      <w:r w:rsidR="00E42FDF" w:rsidRPr="00B3755A">
        <w:t xml:space="preserve">448.500,00 </w:t>
      </w:r>
      <w:r w:rsidR="0082406A">
        <w:rPr>
          <w:bCs/>
        </w:rPr>
        <w:t xml:space="preserve">kuna.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 </w:t>
      </w:r>
      <w:r w:rsidR="00DF3C0B">
        <w:t>28</w:t>
      </w:r>
      <w:r w:rsidR="00BA02C3">
        <w:t>. rujna</w:t>
      </w:r>
      <w:r w:rsidR="000C3ECB">
        <w:t xml:space="preserve"> 2016</w:t>
      </w:r>
      <w:r w:rsidR="009711D0">
        <w:t xml:space="preserve">. godine </w:t>
      </w:r>
    </w:p>
    <w:p w:rsidRDefault="009711D0" w:rsidP="009711D0" w:rsidR="009711D0">
      <w:pPr>
        <w:ind w:firstLine="540"/>
        <w:jc w:val="right"/>
      </w:pPr>
      <w:r>
        <w:t>SUDAC</w:t>
      </w:r>
    </w:p>
    <w:p w:rsidRDefault="009711D0" w:rsidP="003D6301" w:rsidR="009711D0"/>
    <w:p w:rsidRDefault="003D6301" w:rsidP="003D6301" w:rsidR="003D6301"/>
    <w:p w:rsidRDefault="009711D0" w:rsidP="009711D0" w:rsidR="005B2BFB">
      <w:pPr>
        <w:ind w:firstLine="540"/>
        <w:jc w:val="right"/>
      </w:pPr>
      <w:r>
        <w:t xml:space="preserve">Katarina Mikulić </w:t>
      </w:r>
    </w:p>
    <w:p w:rsidRDefault="005B2BFB" w:rsidR="005B2BFB">
      <w:r>
        <w:br w:type="page"/>
      </w:r>
    </w:p>
    <w:p w:rsidRDefault="00172053" w:rsidP="009711D0" w:rsidR="00172053">
      <w:pPr>
        <w:ind w:firstLine="540"/>
        <w:jc w:val="right"/>
      </w:pPr>
    </w:p>
    <w:p w:rsidRDefault="00172053" w:rsidP="00172053" w:rsidR="00172053">
      <w:pPr>
        <w:ind w:firstLine="708" w:left="4248"/>
        <w:jc w:val="both"/>
      </w:pPr>
    </w:p>
    <w:p w:rsidRDefault="00B31415" w:rsidR="00B31415">
      <w:pPr>
        <w:jc w:val="both"/>
      </w:pPr>
      <w:r>
        <w:t>POUKA O PRAVNOM LIJEKU: Protiv  zaključka  nije dopušten</w:t>
      </w:r>
      <w:r w:rsidR="00BC4E1C">
        <w:t xml:space="preserve"> pravni lijek. </w:t>
      </w:r>
    </w:p>
    <w:p w:rsidRDefault="00B31415" w:rsidR="00B31415"/>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BC4E1C" w:rsidP="00172053" w:rsidR="00BC4E1C">
      <w:pPr>
        <w:jc w:val="both"/>
      </w:pPr>
    </w:p>
    <w:p w:rsidRDefault="00BC4E1C" w:rsidP="00BC4E1C" w:rsidR="005C0810">
      <w:pPr>
        <w:numPr>
          <w:ilvl w:val="0"/>
          <w:numId w:val="9"/>
        </w:numPr>
        <w:jc w:val="both"/>
      </w:pPr>
      <w:r>
        <w:t xml:space="preserve">kupcu </w:t>
      </w:r>
      <w:r w:rsidR="00E42FDF">
        <w:t>Darko Bezjak, Majšperk 84, Majšperk, Slovenija</w:t>
      </w:r>
    </w:p>
    <w:p w:rsidRDefault="00217586" w:rsidP="00BC4E1C" w:rsidR="00217586">
      <w:pPr>
        <w:numPr>
          <w:ilvl w:val="0"/>
          <w:numId w:val="9"/>
        </w:numPr>
        <w:jc w:val="both"/>
      </w:pPr>
      <w:r>
        <w:t>stečajno</w:t>
      </w:r>
      <w:r w:rsidR="00B5419E">
        <w:t>j</w:t>
      </w:r>
      <w:r>
        <w:t xml:space="preserve"> </w:t>
      </w:r>
      <w:r w:rsidR="009711D0">
        <w:t>upravitelj</w:t>
      </w:r>
      <w:r w:rsidR="00B5419E">
        <w:t>ici</w:t>
      </w:r>
      <w:r>
        <w:t xml:space="preserve"> </w:t>
      </w:r>
    </w:p>
    <w:p w:rsidRDefault="00BE7A95" w:rsidP="00BC4E1C" w:rsidR="00BE7A95">
      <w:pPr>
        <w:numPr>
          <w:ilvl w:val="0"/>
          <w:numId w:val="9"/>
        </w:numPr>
        <w:jc w:val="both"/>
      </w:pPr>
      <w:r>
        <w:t xml:space="preserve">Porezna uprava </w:t>
      </w:r>
      <w:r w:rsidR="00250067">
        <w:t xml:space="preserve">Pag </w:t>
      </w:r>
    </w:p>
    <w:p w:rsidRDefault="005B2BFB" w:rsidP="00BC4E1C" w:rsidR="005B2BFB">
      <w:pPr>
        <w:numPr>
          <w:ilvl w:val="0"/>
          <w:numId w:val="9"/>
        </w:numPr>
        <w:jc w:val="both"/>
      </w:pPr>
      <w:r>
        <w:t xml:space="preserve">Porezna uprava Split </w:t>
      </w:r>
    </w:p>
    <w:p w:rsidRDefault="005C0810" w:rsidP="00BC4E1C" w:rsidR="005C0810" w:rsidRPr="0082406A">
      <w:pPr>
        <w:numPr>
          <w:ilvl w:val="0"/>
          <w:numId w:val="9"/>
        </w:numPr>
        <w:jc w:val="both"/>
      </w:pPr>
      <w:r w:rsidRPr="0082406A">
        <w:t xml:space="preserve">e-oglasna ploča suda </w:t>
      </w:r>
    </w:p>
    <w:p w:rsidRDefault="000C3ECB" w:rsidP="00BC4E1C" w:rsidR="000C3ECB" w:rsidRPr="009711D0">
      <w:pPr>
        <w:numPr>
          <w:ilvl w:val="0"/>
          <w:numId w:val="9"/>
        </w:numPr>
        <w:jc w:val="both"/>
      </w:pPr>
      <w:r>
        <w:rPr>
          <w:bCs/>
        </w:rPr>
        <w:t xml:space="preserve">spis </w:t>
      </w: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r>
      <w:fldChar w:fldCharType="begin"/>
    </w:r>
    <w:r>
      <w:instrText>PAGE   \* MERGEFORMAT</w:instrText>
    </w:r>
    <w:r>
      <w:fldChar w:fldCharType="separate"/>
    </w:r>
    <w:r w:rsidR="002C303C">
      <w:rPr>
        <w:noProof/>
      </w:rPr>
      <w:t>3</w:t>
    </w:r>
    <w:r>
      <w:fldChar w:fldCharType="end"/>
    </w: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pPr>
    <w:r>
      <w:tab/>
    </w:r>
    <w:r>
      <w:tab/>
    </w:r>
    <w:r w:rsidR="009711D0">
      <w:t>4.St-</w:t>
    </w:r>
    <w:r w:rsidR="00FB75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3ECB" w:rsidP="009711D0" w:rsidR="009711D0">
    <w:pPr>
      <w:pStyle w:val="Zaglavlje"/>
      <w:jc w:val="right"/>
    </w:pPr>
    <w:r>
      <w:t>4.</w:t>
    </w:r>
    <w:r w:rsidR="009711D0">
      <w:t>St-</w:t>
    </w:r>
    <w:r w:rsidR="00FB7582">
      <w:t>770/2011</w:t>
    </w:r>
  </w:p>
  <w:p w:rsidRDefault="009711D0" w:rsidR="009711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4B44"/>
    <w:rsid w:val="000976B6"/>
    <w:rsid w:val="000C1602"/>
    <w:rsid w:val="000C3ECB"/>
    <w:rsid w:val="000D48A1"/>
    <w:rsid w:val="000D4EF6"/>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C303C"/>
    <w:rsid w:val="002D4CF0"/>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57E3"/>
    <w:rsid w:val="00697AFC"/>
    <w:rsid w:val="006A0300"/>
    <w:rsid w:val="006A5876"/>
    <w:rsid w:val="006B12E3"/>
    <w:rsid w:val="006B6E55"/>
    <w:rsid w:val="006C65E3"/>
    <w:rsid w:val="006D5765"/>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437EC"/>
    <w:rsid w:val="00947E04"/>
    <w:rsid w:val="00956AEE"/>
    <w:rsid w:val="00960116"/>
    <w:rsid w:val="009609A3"/>
    <w:rsid w:val="009711D0"/>
    <w:rsid w:val="0098261A"/>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33584"/>
    <w:rsid w:val="00C35DDB"/>
    <w:rsid w:val="00C64C47"/>
    <w:rsid w:val="00C74E63"/>
    <w:rsid w:val="00C923FF"/>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2C303C"/>
    <w:rPr>
      <w:color w:val="808080"/>
      <w:bdr w:space="0" w:sz="0" w:color="auto" w:val="none"/>
      <w:shd w:fill="auto" w:color="auto" w:val="clear"/>
    </w:rPr>
  </w:style>
  <w:style w:customStyle="true" w:styleId="eSPISCCParagraphDefaultFont" w:type="character">
    <w:name w:val="eSPIS_CC_Paragraph Default Font"/>
    <w:basedOn w:val="Zadanifontodlomka"/>
    <w:rsid w:val="002C30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303C"/>
    <w:rPr>
      <w:bdr w:space="0" w:sz="0" w:color="auto" w:val="none"/>
      <w:shd w:fill="FFFFCC" w:color="auto" w:val="clear"/>
      <w:lang w:val="hr-HR"/>
    </w:rPr>
  </w:style>
  <w:style w:customStyle="true" w:styleId="PozadinaSvijetloCrvena" w:type="character">
    <w:name w:val="Pozadina_SvijetloCrvena"/>
    <w:basedOn w:val="eSPISCCParagraphDefaultFont"/>
    <w:rsid w:val="002C30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30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2C303C"/>
    <w:rPr>
      <w:color w:val="808080"/>
      <w:bdr w:color="auto" w:space="0" w:sz="0" w:val="none"/>
      <w:shd w:color="auto" w:fill="auto" w:val="clear"/>
    </w:rPr>
  </w:style>
  <w:style w:customStyle="1" w:styleId="eSPISCCParagraphDefaultFont" w:type="character">
    <w:name w:val="eSPIS_CC_Paragraph Default Font"/>
    <w:basedOn w:val="Zadanifontodlomka"/>
    <w:rsid w:val="002C30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303C"/>
    <w:rPr>
      <w:bdr w:color="auto" w:space="0" w:sz="0" w:val="none"/>
      <w:shd w:color="auto" w:fill="FFFFCC" w:val="clear"/>
      <w:lang w:val="hr-HR"/>
    </w:rPr>
  </w:style>
  <w:style w:customStyle="1" w:styleId="PozadinaSvijetloCrvena" w:type="character">
    <w:name w:val="Pozadina_SvijetloCrvena"/>
    <w:basedOn w:val="eSPISCCParagraphDefaultFont"/>
    <w:rsid w:val="002C30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30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885</properties:Words>
  <properties:Characters>5144</properties:Characters>
  <properties:Lines>112</properties:Lines>
  <properties:Paragraphs>30</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6050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2016-08-30T06:33:00Z</cp:lastPrinted>
  <dcterms:modified xmlns:xsi="http://www.w3.org/2001/XMLSchema-instance" xsi:type="dcterms:W3CDTF">2016-09-28T12:45:00Z</dcterms:modified>
  <cp:revision>39</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