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93d2f" w14:paraId="1593d2f" w:rsidRDefault="0027753F" w:rsidP="00524C4A" w:rsidR="00D4027A" w:rsidRPr="00D4141B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24C4A">
        <w:rPr>
          <w:noProof/>
          <w:lang w:eastAsia="hr-HR" w:val="hr-HR"/>
        </w:rPr>
        <w:tab/>
      </w:r>
      <w:r w:rsidR="00524C4A">
        <w:rPr>
          <w:noProof/>
          <w:lang w:eastAsia="hr-HR" w:val="hr-HR"/>
        </w:rPr>
        <w:tab/>
      </w:r>
      <w:r w:rsidR="00524C4A">
        <w:rPr>
          <w:noProof/>
          <w:lang w:eastAsia="hr-HR" w:val="hr-HR"/>
        </w:rPr>
        <w:tab/>
      </w:r>
      <w:r w:rsidR="00524C4A">
        <w:rPr>
          <w:noProof/>
          <w:lang w:eastAsia="hr-HR" w:val="hr-HR"/>
        </w:rPr>
        <w:tab/>
      </w:r>
      <w:r w:rsidR="00524C4A">
        <w:rPr>
          <w:noProof/>
          <w:lang w:eastAsia="hr-HR" w:val="hr-HR"/>
        </w:rPr>
        <w:tab/>
      </w:r>
      <w:r w:rsidR="00524C4A">
        <w:rPr>
          <w:noProof/>
          <w:lang w:eastAsia="hr-HR" w:val="hr-HR"/>
        </w:rPr>
        <w:tab/>
      </w:r>
      <w:r w:rsidR="00524C4A">
        <w:rPr>
          <w:noProof/>
          <w:lang w:eastAsia="hr-HR" w:val="hr-HR"/>
        </w:rPr>
        <w:tab/>
        <w:t xml:space="preserve">     </w:t>
      </w:r>
      <w:r w:rsidR="00222CAC" w:rsidRPr="00D4141B">
        <w:rPr>
          <w:b/>
          <w:lang w:val="hr-HR"/>
        </w:rPr>
        <w:t>Posl. br.</w:t>
      </w:r>
      <w:r w:rsidR="00D4027A" w:rsidRPr="00D4141B">
        <w:rPr>
          <w:b/>
          <w:lang w:val="hr-HR"/>
        </w:rPr>
        <w:t xml:space="preserve"> 12. St-</w:t>
      </w:r>
      <w:r w:rsidR="00D846E2">
        <w:rPr>
          <w:b/>
          <w:lang w:val="hr-HR"/>
        </w:rPr>
        <w:t>72</w:t>
      </w:r>
      <w:r w:rsidR="00824ADC" w:rsidRPr="00D4141B">
        <w:rPr>
          <w:b/>
          <w:lang w:val="hr-HR"/>
        </w:rPr>
        <w:t>/2015</w:t>
      </w:r>
    </w:p>
    <w:p w:rsidRDefault="00061AAF" w:rsidP="00B46B1F" w:rsidR="00061AAF" w:rsidRPr="00524C4A">
      <w:pPr>
        <w:rPr>
          <w:sz w:val="8"/>
          <w:szCs w:val="8"/>
          <w:lang w:eastAsia="hr-HR" w:val="hr-HR"/>
        </w:rPr>
      </w:pPr>
    </w:p>
    <w:p w:rsidRDefault="00D4027A" w:rsidP="00D4027A" w:rsidR="00D4027A" w:rsidRPr="00D4141B">
      <w:pPr>
        <w:pStyle w:val="Naslov1"/>
        <w:jc w:val="both"/>
      </w:pPr>
      <w:r w:rsidRPr="00D4141B">
        <w:t>REPUBLIKA HRVATSKA</w:t>
      </w:r>
    </w:p>
    <w:p w:rsidRDefault="00D4027A" w:rsidP="00D4027A" w:rsidR="00D4027A" w:rsidRPr="00D4141B">
      <w:pPr>
        <w:jc w:val="both"/>
        <w:rPr>
          <w:lang w:val="hr-HR"/>
        </w:rPr>
      </w:pPr>
      <w:r w:rsidRPr="00D4141B">
        <w:rPr>
          <w:b/>
          <w:lang w:val="hr-HR"/>
        </w:rPr>
        <w:t xml:space="preserve">TRGOVAČKI SUD U SPLITU </w:t>
      </w:r>
      <w:r w:rsidRPr="00D4141B">
        <w:rPr>
          <w:lang w:val="hr-HR"/>
        </w:rPr>
        <w:t xml:space="preserve">            </w:t>
      </w:r>
      <w:r w:rsidRPr="00D4141B">
        <w:rPr>
          <w:lang w:val="hr-HR"/>
        </w:rPr>
        <w:tab/>
      </w:r>
      <w:r w:rsidRPr="00D4141B">
        <w:rPr>
          <w:lang w:val="hr-HR"/>
        </w:rPr>
        <w:tab/>
      </w:r>
      <w:r w:rsidRPr="00D4141B">
        <w:rPr>
          <w:lang w:val="hr-HR"/>
        </w:rPr>
        <w:tab/>
        <w:t xml:space="preserve">      </w:t>
      </w:r>
    </w:p>
    <w:p w:rsidRDefault="009A7AD1" w:rsidP="00D4027A" w:rsidR="00D4027A" w:rsidRPr="00D4141B">
      <w:pPr>
        <w:rPr>
          <w:b/>
          <w:lang w:val="hr-HR"/>
        </w:rPr>
      </w:pPr>
      <w:r w:rsidRPr="00D4141B">
        <w:rPr>
          <w:b/>
          <w:lang w:val="hr-HR"/>
        </w:rPr>
        <w:t>Split, Sukoišanska br. 6</w:t>
      </w:r>
    </w:p>
    <w:p w:rsidRDefault="00C11994" w:rsidP="00D4027A" w:rsidR="00C11994" w:rsidRPr="00D4141B">
      <w:pPr>
        <w:rPr>
          <w:lang w:val="hr-HR"/>
        </w:rPr>
      </w:pPr>
    </w:p>
    <w:p w:rsidRDefault="00824ADC" w:rsidP="00D4027A" w:rsidR="00824ADC" w:rsidRPr="00D4141B">
      <w:pPr>
        <w:pStyle w:val="Naslov2"/>
        <w:rPr>
          <w:b/>
          <w:bCs/>
          <w:szCs w:val="24"/>
        </w:rPr>
      </w:pPr>
      <w:r w:rsidRPr="00D4141B">
        <w:rPr>
          <w:b/>
          <w:bCs/>
          <w:szCs w:val="24"/>
        </w:rPr>
        <w:t>R E P U B L I K A   H R V A T S K A</w:t>
      </w:r>
    </w:p>
    <w:p w:rsidRDefault="00824ADC" w:rsidP="00D4027A" w:rsidR="00824ADC" w:rsidRPr="00D4141B">
      <w:pPr>
        <w:pStyle w:val="Naslov2"/>
        <w:rPr>
          <w:b/>
          <w:bCs/>
          <w:szCs w:val="24"/>
        </w:rPr>
      </w:pPr>
    </w:p>
    <w:p w:rsidRDefault="00B556BD" w:rsidP="00D4027A" w:rsidR="00D4027A" w:rsidRPr="00D4141B">
      <w:pPr>
        <w:pStyle w:val="Naslov2"/>
        <w:rPr>
          <w:b/>
          <w:bCs/>
          <w:szCs w:val="24"/>
        </w:rPr>
      </w:pPr>
      <w:r w:rsidRPr="00D4141B">
        <w:rPr>
          <w:b/>
          <w:bCs/>
          <w:szCs w:val="24"/>
        </w:rPr>
        <w:t xml:space="preserve">R J E Š E NJ E </w:t>
      </w:r>
    </w:p>
    <w:p w:rsidRDefault="00D4027A" w:rsidP="00D4027A" w:rsidR="00D4027A" w:rsidRPr="00D4141B">
      <w:pPr>
        <w:rPr>
          <w:lang w:val="hr-HR"/>
        </w:rPr>
      </w:pPr>
    </w:p>
    <w:p w:rsidRDefault="00B556BD" w:rsidP="00207630" w:rsidR="00207630" w:rsidRPr="00D4141B">
      <w:pPr>
        <w:pStyle w:val="Tijeloteksta"/>
        <w:rPr>
          <w:szCs w:val="24"/>
          <w:lang w:val="hr-HR"/>
        </w:rPr>
      </w:pPr>
      <w:r w:rsidRPr="00D4141B">
        <w:rPr>
          <w:szCs w:val="24"/>
          <w:lang w:val="hr-HR"/>
        </w:rPr>
        <w:tab/>
      </w:r>
      <w:r w:rsidR="009F4A63" w:rsidRPr="00D4141B">
        <w:rPr>
          <w:szCs w:val="24"/>
          <w:lang w:val="hr-HR"/>
        </w:rPr>
        <w:t>Tr</w:t>
      </w:r>
      <w:r w:rsidR="00B6349C">
        <w:rPr>
          <w:szCs w:val="24"/>
          <w:lang w:val="hr-HR"/>
        </w:rPr>
        <w:t>govački sud u Splitu, po sucu t</w:t>
      </w:r>
      <w:r w:rsidR="009F4A63" w:rsidRPr="00D4141B">
        <w:rPr>
          <w:szCs w:val="24"/>
          <w:lang w:val="hr-HR"/>
        </w:rPr>
        <w:t>og suda Pašku Bačiću, kao stečajnom sucu, u stečajnom postupku povodom prijedloga predlagatelja FINANCIJSKE AGENCIJE, Regionalni centar Zagreb, Koturaška 43, Zagreb</w:t>
      </w:r>
      <w:r w:rsidR="009F4A63" w:rsidRPr="00D4141B">
        <w:rPr>
          <w:szCs w:val="24"/>
        </w:rPr>
        <w:t>, OIB: 85821130368</w:t>
      </w:r>
      <w:r w:rsidR="00EF2DC8" w:rsidRPr="00D4141B">
        <w:rPr>
          <w:szCs w:val="24"/>
          <w:lang w:val="hr-HR"/>
        </w:rPr>
        <w:t xml:space="preserve">, za otvaranje stečajnog postupka nad dužnikom </w:t>
      </w:r>
      <w:r w:rsidR="00D846E2">
        <w:rPr>
          <w:szCs w:val="24"/>
          <w:lang w:val="hr-HR"/>
        </w:rPr>
        <w:t>VRGORKA – VINARIJA d.d. Vrgorac, Fra Ivana Rožića 35</w:t>
      </w:r>
      <w:r w:rsidR="00D846E2" w:rsidRPr="00001EDF">
        <w:rPr>
          <w:szCs w:val="24"/>
        </w:rPr>
        <w:t xml:space="preserve">, OIB: </w:t>
      </w:r>
      <w:r w:rsidR="00D846E2">
        <w:rPr>
          <w:szCs w:val="24"/>
        </w:rPr>
        <w:t>68329484134</w:t>
      </w:r>
      <w:r w:rsidR="00101792" w:rsidRPr="00D4141B">
        <w:rPr>
          <w:szCs w:val="24"/>
          <w:lang w:val="hr-HR"/>
        </w:rPr>
        <w:t xml:space="preserve">, </w:t>
      </w:r>
      <w:r w:rsidR="0022094C" w:rsidRPr="00D4141B">
        <w:rPr>
          <w:szCs w:val="24"/>
          <w:lang w:val="hr-HR"/>
        </w:rPr>
        <w:t>dana</w:t>
      </w:r>
      <w:r w:rsidR="00541DDB" w:rsidRPr="00D4141B">
        <w:rPr>
          <w:szCs w:val="24"/>
          <w:lang w:val="hr-HR"/>
        </w:rPr>
        <w:t xml:space="preserve"> </w:t>
      </w:r>
      <w:r w:rsidR="00B6349C">
        <w:rPr>
          <w:szCs w:val="24"/>
          <w:lang w:val="hr-HR"/>
        </w:rPr>
        <w:t>11</w:t>
      </w:r>
      <w:r w:rsidR="00D846E2">
        <w:rPr>
          <w:szCs w:val="24"/>
          <w:lang w:val="hr-HR"/>
        </w:rPr>
        <w:t>. prosinca</w:t>
      </w:r>
      <w:r w:rsidR="00541DDB" w:rsidRPr="00D4141B">
        <w:rPr>
          <w:szCs w:val="24"/>
          <w:lang w:val="hr-HR"/>
        </w:rPr>
        <w:t xml:space="preserve"> 201</w:t>
      </w:r>
      <w:r w:rsidR="00824ADC" w:rsidRPr="00D4141B">
        <w:rPr>
          <w:szCs w:val="24"/>
          <w:lang w:val="hr-HR"/>
        </w:rPr>
        <w:t>5</w:t>
      </w:r>
      <w:r w:rsidR="0071249E" w:rsidRPr="00D4141B">
        <w:rPr>
          <w:szCs w:val="24"/>
          <w:lang w:val="hr-HR"/>
        </w:rPr>
        <w:t>. godine</w:t>
      </w:r>
    </w:p>
    <w:p w:rsidRDefault="00CB613F" w:rsidP="008A1AC7" w:rsidR="00CB613F">
      <w:pPr>
        <w:pStyle w:val="Tijeloteksta"/>
        <w:rPr>
          <w:szCs w:val="24"/>
          <w:lang w:val="hr-HR"/>
        </w:rPr>
      </w:pPr>
    </w:p>
    <w:p w:rsidRDefault="00D4141B" w:rsidP="008A1AC7" w:rsidR="00D4141B" w:rsidRPr="00B6349C">
      <w:pPr>
        <w:pStyle w:val="Tijeloteksta"/>
        <w:rPr>
          <w:sz w:val="36"/>
          <w:szCs w:val="36"/>
          <w:lang w:val="hr-HR"/>
        </w:rPr>
      </w:pPr>
    </w:p>
    <w:p w:rsidRDefault="00B556BD" w:rsidP="00D4027A" w:rsidR="00D4027A" w:rsidRPr="00D4141B">
      <w:pPr>
        <w:jc w:val="center"/>
        <w:rPr>
          <w:lang w:val="hr-HR"/>
        </w:rPr>
      </w:pPr>
      <w:r w:rsidRPr="00D4141B">
        <w:rPr>
          <w:lang w:val="hr-HR"/>
        </w:rPr>
        <w:t xml:space="preserve">r i j e š i o   </w:t>
      </w:r>
      <w:r w:rsidR="00D4027A" w:rsidRPr="00D4141B">
        <w:rPr>
          <w:lang w:val="hr-HR"/>
        </w:rPr>
        <w:t xml:space="preserve">j </w:t>
      </w:r>
      <w:r w:rsidR="00824ADC" w:rsidRPr="00D4141B">
        <w:rPr>
          <w:lang w:val="hr-HR"/>
        </w:rPr>
        <w:t>e</w:t>
      </w:r>
    </w:p>
    <w:p w:rsidRDefault="00D4027A" w:rsidP="00D4027A" w:rsidR="00D4027A" w:rsidRPr="00D4141B">
      <w:pPr>
        <w:jc w:val="both"/>
        <w:rPr>
          <w:lang w:val="hr-HR"/>
        </w:rPr>
      </w:pPr>
    </w:p>
    <w:p w:rsidRDefault="00EE03C6" w:rsidP="0033674C" w:rsidR="0033674C" w:rsidRPr="00D4141B">
      <w:pPr>
        <w:pStyle w:val="Naslov3"/>
        <w:ind w:firstLine="12" w:left="708"/>
        <w:rPr>
          <w:b w:val="false"/>
          <w:szCs w:val="24"/>
        </w:rPr>
      </w:pPr>
      <w:r w:rsidRPr="00D4141B">
        <w:rPr>
          <w:b w:val="false"/>
          <w:szCs w:val="24"/>
        </w:rPr>
        <w:t>I.</w:t>
      </w:r>
      <w:r w:rsidRPr="00D4141B">
        <w:rPr>
          <w:szCs w:val="24"/>
        </w:rPr>
        <w:t xml:space="preserve"> </w:t>
      </w:r>
      <w:r w:rsidR="0033674C" w:rsidRPr="00D4141B">
        <w:rPr>
          <w:b w:val="false"/>
          <w:szCs w:val="24"/>
        </w:rPr>
        <w:t>Otvara se stečajni postupak nad dužnikom</w:t>
      </w:r>
      <w:r w:rsidR="00EF6C92" w:rsidRPr="00D4141B">
        <w:rPr>
          <w:b w:val="false"/>
          <w:szCs w:val="24"/>
        </w:rPr>
        <w:t xml:space="preserve"> </w:t>
      </w:r>
      <w:r w:rsidR="00D846E2" w:rsidRPr="00D846E2">
        <w:rPr>
          <w:b w:val="false"/>
          <w:szCs w:val="24"/>
        </w:rPr>
        <w:t>VRGORKA – VINARIJA d.d. Vrgorac, Fra Ivana Rožića 35, OIB: 68329484134</w:t>
      </w:r>
      <w:r w:rsidR="0022094C" w:rsidRPr="00D4141B">
        <w:rPr>
          <w:b w:val="false"/>
          <w:szCs w:val="24"/>
        </w:rPr>
        <w:t>, MBS: 060</w:t>
      </w:r>
      <w:r w:rsidR="00D846E2">
        <w:rPr>
          <w:b w:val="false"/>
          <w:szCs w:val="24"/>
        </w:rPr>
        <w:t>032319</w:t>
      </w:r>
      <w:r w:rsidR="0033674C" w:rsidRPr="00D4141B">
        <w:rPr>
          <w:b w:val="false"/>
          <w:szCs w:val="24"/>
        </w:rPr>
        <w:t>.</w:t>
      </w:r>
    </w:p>
    <w:p w:rsidRDefault="0033674C" w:rsidP="0033674C" w:rsidR="0033674C" w:rsidRPr="00D4141B">
      <w:pPr>
        <w:rPr>
          <w:lang w:val="hr-HR"/>
        </w:rPr>
      </w:pPr>
    </w:p>
    <w:p w:rsidRDefault="0033674C" w:rsidP="00AB1B0B" w:rsidR="004A65BB">
      <w:pPr>
        <w:ind w:left="708"/>
        <w:jc w:val="both"/>
      </w:pPr>
      <w:r w:rsidRPr="00D4141B">
        <w:rPr>
          <w:lang w:val="hr-HR"/>
        </w:rPr>
        <w:t>I</w:t>
      </w:r>
      <w:r w:rsidR="00EE03C6" w:rsidRPr="00D4141B">
        <w:rPr>
          <w:lang w:val="hr-HR"/>
        </w:rPr>
        <w:t>I</w:t>
      </w:r>
      <w:r w:rsidRPr="00D4141B">
        <w:rPr>
          <w:lang w:val="hr-HR"/>
        </w:rPr>
        <w:t>.</w:t>
      </w:r>
      <w:r w:rsidR="00205803" w:rsidRPr="00D4141B">
        <w:rPr>
          <w:b/>
          <w:lang w:val="hr-HR"/>
        </w:rPr>
        <w:t xml:space="preserve"> </w:t>
      </w:r>
      <w:r w:rsidRPr="00D4141B">
        <w:rPr>
          <w:lang w:val="hr-HR"/>
        </w:rPr>
        <w:t>Za stečajnog upravitelja imenuje se</w:t>
      </w:r>
      <w:r w:rsidR="00D846E2">
        <w:t xml:space="preserve"> </w:t>
      </w:r>
      <w:r w:rsidR="00AD287C">
        <w:t>Ivanka Sušić, dipl. ek</w:t>
      </w:r>
      <w:r w:rsidR="00A00523">
        <w:t>onomist iz Dubrovnika, Gornji Kono 56, OIB: 74811324266</w:t>
      </w:r>
      <w:r w:rsidR="000A0F2C">
        <w:t>.</w:t>
      </w:r>
    </w:p>
    <w:p w:rsidRDefault="000A0F2C" w:rsidP="00AB1B0B" w:rsidR="000A0F2C" w:rsidRPr="00D4141B">
      <w:pPr>
        <w:ind w:left="708"/>
        <w:jc w:val="both"/>
        <w:rPr>
          <w:lang w:val="hr-HR"/>
        </w:rPr>
      </w:pPr>
    </w:p>
    <w:p w:rsidRDefault="00EE03C6" w:rsidP="0033674C" w:rsidR="0033674C" w:rsidRPr="00D4141B">
      <w:pPr>
        <w:ind w:firstLine="12" w:left="708"/>
        <w:jc w:val="both"/>
        <w:rPr>
          <w:lang w:val="hr-HR"/>
        </w:rPr>
      </w:pPr>
      <w:r w:rsidRPr="00D4141B">
        <w:rPr>
          <w:lang w:val="hr-HR"/>
        </w:rPr>
        <w:t>I</w:t>
      </w:r>
      <w:r w:rsidR="00824ADC" w:rsidRPr="00D4141B">
        <w:rPr>
          <w:lang w:val="hr-HR"/>
        </w:rPr>
        <w:t>II</w:t>
      </w:r>
      <w:r w:rsidR="0033674C" w:rsidRPr="00D4141B">
        <w:rPr>
          <w:lang w:val="hr-HR"/>
        </w:rPr>
        <w:t>.</w:t>
      </w:r>
      <w:r w:rsidR="0033674C" w:rsidRPr="00D4141B">
        <w:rPr>
          <w:b/>
          <w:lang w:val="hr-HR"/>
        </w:rPr>
        <w:t xml:space="preserve"> </w:t>
      </w:r>
      <w:r w:rsidR="0033674C" w:rsidRPr="00D4141B">
        <w:rPr>
          <w:lang w:val="hr-HR"/>
        </w:rPr>
        <w:t xml:space="preserve">Stečajni postupak je otvoren dana </w:t>
      </w:r>
      <w:r w:rsidR="00B6349C">
        <w:rPr>
          <w:lang w:val="hr-HR"/>
        </w:rPr>
        <w:t>11</w:t>
      </w:r>
      <w:r w:rsidR="00D846E2">
        <w:rPr>
          <w:lang w:val="hr-HR"/>
        </w:rPr>
        <w:t>. prosinca</w:t>
      </w:r>
      <w:r w:rsidR="0071249E" w:rsidRPr="00D4141B">
        <w:rPr>
          <w:lang w:val="hr-HR"/>
        </w:rPr>
        <w:t xml:space="preserve"> </w:t>
      </w:r>
      <w:r w:rsidR="0033674C" w:rsidRPr="00D4141B">
        <w:rPr>
          <w:lang w:val="hr-HR"/>
        </w:rPr>
        <w:t>201</w:t>
      </w:r>
      <w:r w:rsidR="00824ADC" w:rsidRPr="00D4141B">
        <w:rPr>
          <w:lang w:val="hr-HR"/>
        </w:rPr>
        <w:t>5</w:t>
      </w:r>
      <w:r w:rsidR="00E54B9B" w:rsidRPr="00D4141B">
        <w:rPr>
          <w:lang w:val="hr-HR"/>
        </w:rPr>
        <w:t xml:space="preserve">. godine u </w:t>
      </w:r>
      <w:r w:rsidR="00894193" w:rsidRPr="00D4141B">
        <w:rPr>
          <w:lang w:val="hr-HR"/>
        </w:rPr>
        <w:t>1</w:t>
      </w:r>
      <w:r w:rsidR="00B6349C">
        <w:rPr>
          <w:lang w:val="hr-HR"/>
        </w:rPr>
        <w:t>3</w:t>
      </w:r>
      <w:r w:rsidR="00894193" w:rsidRPr="00D4141B">
        <w:rPr>
          <w:lang w:val="hr-HR"/>
        </w:rPr>
        <w:t>,0</w:t>
      </w:r>
      <w:r w:rsidR="00147C3D" w:rsidRPr="00D4141B">
        <w:rPr>
          <w:lang w:val="hr-HR"/>
        </w:rPr>
        <w:t>0</w:t>
      </w:r>
      <w:r w:rsidR="0033674C" w:rsidRPr="00D4141B">
        <w:rPr>
          <w:lang w:val="hr-HR"/>
        </w:rPr>
        <w:t xml:space="preserve"> sati kada je ovo rješenje </w:t>
      </w:r>
      <w:r w:rsidR="006C6D31">
        <w:rPr>
          <w:lang w:val="hr-HR"/>
        </w:rPr>
        <w:t xml:space="preserve">i oglas o otvaranju stečajnog postupka </w:t>
      </w:r>
      <w:r w:rsidR="00B6349C">
        <w:rPr>
          <w:lang w:val="hr-HR"/>
        </w:rPr>
        <w:t xml:space="preserve">objavljeno </w:t>
      </w:r>
      <w:r w:rsidR="0033674C" w:rsidRPr="00D4141B">
        <w:rPr>
          <w:lang w:val="hr-HR"/>
        </w:rPr>
        <w:t xml:space="preserve">na </w:t>
      </w:r>
      <w:r w:rsidR="00402FEB">
        <w:rPr>
          <w:lang w:val="hr-HR"/>
        </w:rPr>
        <w:t>e-</w:t>
      </w:r>
      <w:r w:rsidR="0033674C" w:rsidRPr="00D4141B">
        <w:rPr>
          <w:lang w:val="hr-HR"/>
        </w:rPr>
        <w:t xml:space="preserve">oglasnoj ploči suda. </w:t>
      </w:r>
    </w:p>
    <w:p w:rsidRDefault="0033674C" w:rsidP="0033674C" w:rsidR="0033674C" w:rsidRPr="00D4141B">
      <w:pPr>
        <w:jc w:val="both"/>
        <w:rPr>
          <w:lang w:val="hr-HR"/>
        </w:rPr>
      </w:pPr>
    </w:p>
    <w:p w:rsidRDefault="00824ADC" w:rsidP="00CE0429" w:rsidR="0033674C" w:rsidRPr="00D4141B">
      <w:pPr>
        <w:ind w:firstLine="12" w:left="708"/>
        <w:jc w:val="both"/>
        <w:rPr>
          <w:lang w:val="hr-HR"/>
        </w:rPr>
      </w:pPr>
      <w:r w:rsidRPr="00D4141B">
        <w:rPr>
          <w:lang w:val="hr-HR"/>
        </w:rPr>
        <w:t>I</w:t>
      </w:r>
      <w:r w:rsidR="0033674C" w:rsidRPr="00D4141B">
        <w:rPr>
          <w:lang w:val="hr-HR"/>
        </w:rPr>
        <w:t xml:space="preserve">V. Pozivaju se vjerovnici viših isplatnih redova </w:t>
      </w:r>
      <w:r w:rsidR="008E396C">
        <w:rPr>
          <w:lang w:val="hr-HR"/>
        </w:rPr>
        <w:t xml:space="preserve">da </w:t>
      </w:r>
      <w:r w:rsidR="0033674C" w:rsidRPr="00D4141B">
        <w:rPr>
          <w:lang w:val="hr-HR"/>
        </w:rPr>
        <w:t xml:space="preserve">u roku od </w:t>
      </w:r>
      <w:r w:rsidR="00EF6C92" w:rsidRPr="00D4141B">
        <w:rPr>
          <w:lang w:val="hr-HR"/>
        </w:rPr>
        <w:t>2</w:t>
      </w:r>
      <w:r w:rsidR="0033674C" w:rsidRPr="00D4141B">
        <w:rPr>
          <w:lang w:val="hr-HR"/>
        </w:rPr>
        <w:t xml:space="preserve">0 dana nakon isteka osmog dana od dana objave </w:t>
      </w:r>
      <w:r w:rsidR="006C6D31">
        <w:rPr>
          <w:lang w:val="hr-HR"/>
        </w:rPr>
        <w:t>oglasa o otvaranju stečajnog postupka u Narodnim novinama</w:t>
      </w:r>
      <w:r w:rsidR="008E396C">
        <w:rPr>
          <w:lang w:val="hr-HR"/>
        </w:rPr>
        <w:t>, prijave</w:t>
      </w:r>
      <w:r w:rsidR="0033674C" w:rsidRPr="00D4141B">
        <w:rPr>
          <w:lang w:val="hr-HR"/>
        </w:rPr>
        <w:t xml:space="preserve"> svoje tražbine stečajnom upravitelju u skladu s pravilima Stečajnog  zakona i to podneskom u dva primjerka s priloženim ispravama iz kojih tražbina proizlazi, odnosno kojima se dokazuje, na adresu stečajnog upravitelja </w:t>
      </w:r>
      <w:r w:rsidR="00FF3997">
        <w:t>Ivanke Sušić iz Dubrovnika, Gornji Kono 56</w:t>
      </w:r>
      <w:r w:rsidR="000A0F2C">
        <w:t>.</w:t>
      </w:r>
      <w:r w:rsidR="00CE0429" w:rsidRPr="00D4141B">
        <w:rPr>
          <w:lang w:val="hr-HR"/>
        </w:rPr>
        <w:t xml:space="preserve"> </w:t>
      </w:r>
      <w:r w:rsidR="0033674C" w:rsidRPr="00D4141B">
        <w:rPr>
          <w:lang w:val="hr-HR"/>
        </w:rPr>
        <w:t xml:space="preserve">U prijavi je potrebno navesti tvrtku i sjedište, odnosno ime i adresu vjerovnika, broj OIB-a vjerovnika, pravnu osnovu i iznos tražbine u kunama te broj računa vjerovnika. Ako se prijavljuje tražbina o kojoj se vodi parnica prije otvaranja stečajnog postupka, u prijavi je potrebno navesti sud pred kojim se parnica vodi s naznakom broja spisa. </w:t>
      </w:r>
    </w:p>
    <w:p w:rsidRDefault="0033674C" w:rsidP="008055D7" w:rsidR="0033674C" w:rsidRPr="00D4141B">
      <w:pPr>
        <w:ind w:left="708"/>
        <w:jc w:val="both"/>
        <w:rPr>
          <w:lang w:val="hr-HR"/>
        </w:rPr>
      </w:pPr>
      <w:r w:rsidRPr="00D4141B">
        <w:rPr>
          <w:lang w:val="hr-HR"/>
        </w:rPr>
        <w:t>Na prijavu tražbine potrebno je platiti sudsku pristojbu u iznosu od 2% od vrijednosti prijavljene tražbine</w:t>
      </w:r>
      <w:r w:rsidR="003D3994" w:rsidRPr="00D4141B">
        <w:rPr>
          <w:lang w:val="hr-HR"/>
        </w:rPr>
        <w:t>,</w:t>
      </w:r>
      <w:r w:rsidRPr="00D4141B">
        <w:rPr>
          <w:lang w:val="hr-HR"/>
        </w:rPr>
        <w:t xml:space="preserve"> ali ne više od 500,00 kn i dokaz o uplati sudske pristojbe dostaviti uz prijavu. Sudska pristojba se uplaćuje u korist Državnog proračuna R</w:t>
      </w:r>
      <w:r w:rsidR="00CD7586">
        <w:rPr>
          <w:lang w:val="hr-HR"/>
        </w:rPr>
        <w:t xml:space="preserve">epublike </w:t>
      </w:r>
      <w:r w:rsidRPr="00D4141B">
        <w:rPr>
          <w:lang w:val="hr-HR"/>
        </w:rPr>
        <w:t>H</w:t>
      </w:r>
      <w:r w:rsidR="00CD7586">
        <w:rPr>
          <w:lang w:val="hr-HR"/>
        </w:rPr>
        <w:t>rvatske na račun broj</w:t>
      </w:r>
      <w:r w:rsidR="001F0A3C">
        <w:rPr>
          <w:lang w:val="hr-HR"/>
        </w:rPr>
        <w:t>:</w:t>
      </w:r>
      <w:r w:rsidRPr="00D4141B">
        <w:rPr>
          <w:lang w:val="hr-HR"/>
        </w:rPr>
        <w:t xml:space="preserve"> </w:t>
      </w:r>
      <w:r w:rsidR="0071249E" w:rsidRPr="00D4141B">
        <w:rPr>
          <w:lang w:val="hr-HR"/>
        </w:rPr>
        <w:t>HR12</w:t>
      </w:r>
      <w:r w:rsidRPr="00D4141B">
        <w:rPr>
          <w:lang w:val="hr-HR"/>
        </w:rPr>
        <w:t>10010051863000160, model 64, poziv na broj 5045-3566-</w:t>
      </w:r>
      <w:r w:rsidR="00D846E2">
        <w:rPr>
          <w:lang w:val="hr-HR"/>
        </w:rPr>
        <w:t>72</w:t>
      </w:r>
      <w:r w:rsidR="00824ADC" w:rsidRPr="00D4141B">
        <w:rPr>
          <w:lang w:val="hr-HR"/>
        </w:rPr>
        <w:t>15</w:t>
      </w:r>
      <w:r w:rsidRPr="00D4141B">
        <w:rPr>
          <w:lang w:val="hr-HR"/>
        </w:rPr>
        <w:t>, uz naznaku svrhe plaćanja: „sudska pristojba za prijavu tražbine u predmetu 12.St-</w:t>
      </w:r>
      <w:r w:rsidR="00D846E2">
        <w:rPr>
          <w:lang w:val="hr-HR"/>
        </w:rPr>
        <w:t>72</w:t>
      </w:r>
      <w:r w:rsidR="0071249E" w:rsidRPr="00D4141B">
        <w:rPr>
          <w:lang w:val="hr-HR"/>
        </w:rPr>
        <w:t>/201</w:t>
      </w:r>
      <w:r w:rsidR="00824ADC" w:rsidRPr="00D4141B">
        <w:rPr>
          <w:lang w:val="hr-HR"/>
        </w:rPr>
        <w:t>5</w:t>
      </w:r>
      <w:r w:rsidR="00D846E2">
        <w:rPr>
          <w:lang w:val="hr-HR"/>
        </w:rPr>
        <w:t>“.</w:t>
      </w:r>
    </w:p>
    <w:p w:rsidRDefault="00824ADC" w:rsidP="0033674C" w:rsidR="00824ADC" w:rsidRPr="00D4141B">
      <w:pPr>
        <w:ind w:firstLine="12" w:left="708"/>
        <w:jc w:val="both"/>
        <w:rPr>
          <w:b/>
          <w:lang w:val="hr-HR"/>
        </w:rPr>
      </w:pPr>
    </w:p>
    <w:p w:rsidRDefault="0033674C" w:rsidP="0033674C" w:rsidR="0033674C" w:rsidRPr="00D4141B">
      <w:pPr>
        <w:ind w:firstLine="12" w:left="708"/>
        <w:jc w:val="both"/>
        <w:rPr>
          <w:lang w:val="hr-HR"/>
        </w:rPr>
      </w:pPr>
      <w:r w:rsidRPr="00D4141B">
        <w:rPr>
          <w:lang w:val="hr-HR"/>
        </w:rPr>
        <w:lastRenderedPageBreak/>
        <w:t>V. Pozivaju se vjerovnici koji imaju tražbine osigur</w:t>
      </w:r>
      <w:r w:rsidR="00EF6C92" w:rsidRPr="00D4141B">
        <w:rPr>
          <w:lang w:val="hr-HR"/>
        </w:rPr>
        <w:t xml:space="preserve">ane razlučnim pravom </w:t>
      </w:r>
      <w:r w:rsidR="008E396C">
        <w:rPr>
          <w:lang w:val="hr-HR"/>
        </w:rPr>
        <w:t xml:space="preserve">da </w:t>
      </w:r>
      <w:r w:rsidR="00EF6C92" w:rsidRPr="00D4141B">
        <w:rPr>
          <w:lang w:val="hr-HR"/>
        </w:rPr>
        <w:t>u roku od 2</w:t>
      </w:r>
      <w:r w:rsidRPr="00D4141B">
        <w:rPr>
          <w:lang w:val="hr-HR"/>
        </w:rPr>
        <w:t xml:space="preserve">0 </w:t>
      </w:r>
      <w:r w:rsidR="00B6349C">
        <w:rPr>
          <w:lang w:val="hr-HR"/>
        </w:rPr>
        <w:t xml:space="preserve">dana nakon isteka osmog dana </w:t>
      </w:r>
      <w:r w:rsidR="006C6D31" w:rsidRPr="00D4141B">
        <w:rPr>
          <w:lang w:val="hr-HR"/>
        </w:rPr>
        <w:t xml:space="preserve">od dana objave </w:t>
      </w:r>
      <w:r w:rsidR="006C6D31">
        <w:rPr>
          <w:lang w:val="hr-HR"/>
        </w:rPr>
        <w:t>oglasa o otvaranju stečajnog postupka u Narodnim novinama</w:t>
      </w:r>
      <w:r w:rsidR="008E396C">
        <w:rPr>
          <w:lang w:val="hr-HR"/>
        </w:rPr>
        <w:t>, obavijeste</w:t>
      </w:r>
      <w:r w:rsidRPr="00D4141B">
        <w:rPr>
          <w:lang w:val="hr-HR"/>
        </w:rPr>
        <w:t xml:space="preserve"> stečajnog upravitelja u pisanom obliku o postojanju svojih razlučnih prava, pravnoj osnovi razlučnog prava i dijelu imovine stečajnog dužnika na koji se odnosi njihovo razlučno pravo.</w:t>
      </w:r>
    </w:p>
    <w:p w:rsidRDefault="0033674C" w:rsidP="0033674C" w:rsidR="0033674C" w:rsidRPr="00D4141B">
      <w:pPr>
        <w:ind w:left="708"/>
        <w:jc w:val="both"/>
        <w:rPr>
          <w:lang w:val="hr-HR"/>
        </w:rPr>
      </w:pPr>
      <w:r w:rsidRPr="00D4141B">
        <w:rPr>
          <w:lang w:val="hr-HR"/>
        </w:rPr>
        <w:t xml:space="preserve">Ako razlučni vjerovnici prijavljuju i tražbinu kao stečajni vjerovnici, u prijavi su dužni označiti dio imovine stečajnog dužnika na koji se odnosi njihovo razlučno pravo i iznos do kojeg njihova tražbina predvidivo neće biti pokrivena tim razlučnim pravom. </w:t>
      </w:r>
    </w:p>
    <w:p w:rsidRDefault="0033674C" w:rsidP="0033674C" w:rsidR="0033674C" w:rsidRPr="00D4141B">
      <w:pPr>
        <w:jc w:val="both"/>
        <w:rPr>
          <w:lang w:val="hr-HR"/>
        </w:rPr>
      </w:pPr>
    </w:p>
    <w:p w:rsidRDefault="0033674C" w:rsidP="0033674C" w:rsidR="0033674C" w:rsidRPr="00D4141B">
      <w:pPr>
        <w:ind w:left="705"/>
        <w:jc w:val="both"/>
        <w:rPr>
          <w:lang w:val="hr-HR"/>
        </w:rPr>
      </w:pPr>
      <w:r w:rsidRPr="00D4141B">
        <w:rPr>
          <w:lang w:val="hr-HR"/>
        </w:rPr>
        <w:t>V</w:t>
      </w:r>
      <w:r w:rsidR="00EE03C6" w:rsidRPr="00D4141B">
        <w:rPr>
          <w:lang w:val="hr-HR"/>
        </w:rPr>
        <w:t>I</w:t>
      </w:r>
      <w:r w:rsidRPr="00D4141B">
        <w:rPr>
          <w:lang w:val="hr-HR"/>
        </w:rPr>
        <w:t xml:space="preserve">. Pozivaju se izlučni vjerovnici </w:t>
      </w:r>
      <w:r w:rsidR="008E396C">
        <w:rPr>
          <w:lang w:val="hr-HR"/>
        </w:rPr>
        <w:t xml:space="preserve">da </w:t>
      </w:r>
      <w:r w:rsidRPr="00D4141B">
        <w:rPr>
          <w:lang w:val="hr-HR"/>
        </w:rPr>
        <w:t xml:space="preserve">u roku od </w:t>
      </w:r>
      <w:r w:rsidR="00B4708F" w:rsidRPr="00D4141B">
        <w:rPr>
          <w:lang w:val="hr-HR"/>
        </w:rPr>
        <w:t>2</w:t>
      </w:r>
      <w:r w:rsidRPr="00D4141B">
        <w:rPr>
          <w:lang w:val="hr-HR"/>
        </w:rPr>
        <w:t xml:space="preserve">0 dana nakon isteka osmog dana </w:t>
      </w:r>
      <w:r w:rsidR="006C6D31" w:rsidRPr="00D4141B">
        <w:rPr>
          <w:lang w:val="hr-HR"/>
        </w:rPr>
        <w:t xml:space="preserve">od dana objave </w:t>
      </w:r>
      <w:r w:rsidR="006C6D31">
        <w:rPr>
          <w:lang w:val="hr-HR"/>
        </w:rPr>
        <w:t>oglasa o otvaranju stečajnog postupka u Narodnim novinama</w:t>
      </w:r>
      <w:r w:rsidR="008E396C">
        <w:rPr>
          <w:lang w:val="hr-HR"/>
        </w:rPr>
        <w:t>, obavijeste</w:t>
      </w:r>
      <w:r w:rsidRPr="00D4141B">
        <w:rPr>
          <w:lang w:val="hr-HR"/>
        </w:rPr>
        <w:t xml:space="preserve"> stečajnog upravitelja u pisanom obliku o svom izlučnom pravu, pravnoj o</w:t>
      </w:r>
      <w:r w:rsidR="008E396C">
        <w:rPr>
          <w:lang w:val="hr-HR"/>
        </w:rPr>
        <w:t>snovi izlučnog prava te označe</w:t>
      </w:r>
      <w:r w:rsidRPr="00D4141B">
        <w:rPr>
          <w:lang w:val="hr-HR"/>
        </w:rPr>
        <w:t xml:space="preserve"> predmet na koji </w:t>
      </w:r>
      <w:r w:rsidR="00B80C16" w:rsidRPr="00D4141B">
        <w:rPr>
          <w:lang w:val="hr-HR"/>
        </w:rPr>
        <w:t>se njihovo izlučno pravo odnosi</w:t>
      </w:r>
      <w:r w:rsidRPr="00D4141B">
        <w:rPr>
          <w:lang w:val="hr-HR"/>
        </w:rPr>
        <w:t>.</w:t>
      </w:r>
    </w:p>
    <w:p w:rsidRDefault="0033674C" w:rsidP="0033674C" w:rsidR="0033674C" w:rsidRPr="00D4141B">
      <w:pPr>
        <w:jc w:val="both"/>
        <w:rPr>
          <w:lang w:val="hr-HR"/>
        </w:rPr>
      </w:pPr>
    </w:p>
    <w:p w:rsidRDefault="0033674C" w:rsidP="0033674C" w:rsidR="0033674C" w:rsidRPr="00D4141B">
      <w:pPr>
        <w:ind w:left="705"/>
        <w:jc w:val="both"/>
        <w:rPr>
          <w:lang w:val="hr-HR"/>
        </w:rPr>
      </w:pPr>
      <w:r w:rsidRPr="00D4141B">
        <w:rPr>
          <w:lang w:val="hr-HR"/>
        </w:rPr>
        <w:t>VI</w:t>
      </w:r>
      <w:r w:rsidR="00EE03C6" w:rsidRPr="00D4141B">
        <w:rPr>
          <w:lang w:val="hr-HR"/>
        </w:rPr>
        <w:t>I</w:t>
      </w:r>
      <w:r w:rsidRPr="00D4141B">
        <w:rPr>
          <w:lang w:val="hr-HR"/>
        </w:rPr>
        <w:t xml:space="preserve">. Pozivaju se dužnici stečajnog dužnika </w:t>
      </w:r>
      <w:r w:rsidR="008E396C">
        <w:rPr>
          <w:lang w:val="hr-HR"/>
        </w:rPr>
        <w:t>da svoje obveze bez odgode ispune</w:t>
      </w:r>
      <w:r w:rsidRPr="00D4141B">
        <w:rPr>
          <w:lang w:val="hr-HR"/>
        </w:rPr>
        <w:t xml:space="preserve"> stečajnom upravitelju za stečajnog dužnika. </w:t>
      </w:r>
    </w:p>
    <w:p w:rsidRDefault="0033674C" w:rsidP="0033674C" w:rsidR="0033674C" w:rsidRPr="00D4141B">
      <w:pPr>
        <w:jc w:val="both"/>
        <w:rPr>
          <w:lang w:val="hr-HR"/>
        </w:rPr>
      </w:pPr>
    </w:p>
    <w:p w:rsidRDefault="00824ADC" w:rsidP="0033674C" w:rsidR="0033674C" w:rsidRPr="00D4141B">
      <w:pPr>
        <w:ind w:left="705"/>
        <w:jc w:val="both"/>
        <w:rPr>
          <w:lang w:val="hr-HR"/>
        </w:rPr>
      </w:pPr>
      <w:r w:rsidRPr="00D4141B">
        <w:rPr>
          <w:lang w:val="hr-HR"/>
        </w:rPr>
        <w:t>VIII</w:t>
      </w:r>
      <w:r w:rsidR="0033674C" w:rsidRPr="00D4141B">
        <w:rPr>
          <w:lang w:val="hr-HR"/>
        </w:rPr>
        <w:t xml:space="preserve">. Određuje se ročište vjerovnika na kojem će se ispitati prijavljene tražbine (opće ispitno ročište) za dan </w:t>
      </w:r>
      <w:r w:rsidR="00571AA4">
        <w:rPr>
          <w:lang w:val="hr-HR"/>
        </w:rPr>
        <w:t>16</w:t>
      </w:r>
      <w:r w:rsidR="00D21088">
        <w:rPr>
          <w:lang w:val="hr-HR"/>
        </w:rPr>
        <w:t>. veljače</w:t>
      </w:r>
      <w:r w:rsidR="00D21088" w:rsidRPr="00D4141B">
        <w:rPr>
          <w:lang w:val="hr-HR"/>
        </w:rPr>
        <w:t xml:space="preserve"> </w:t>
      </w:r>
      <w:r w:rsidRPr="00D4141B">
        <w:rPr>
          <w:lang w:val="hr-HR"/>
        </w:rPr>
        <w:t>201</w:t>
      </w:r>
      <w:r w:rsidR="00D32226">
        <w:rPr>
          <w:lang w:val="hr-HR"/>
        </w:rPr>
        <w:t>6</w:t>
      </w:r>
      <w:r w:rsidR="00212ECB" w:rsidRPr="00D4141B">
        <w:rPr>
          <w:lang w:val="hr-HR"/>
        </w:rPr>
        <w:t xml:space="preserve">. godine u </w:t>
      </w:r>
      <w:r w:rsidR="001C6FF0" w:rsidRPr="00D4141B">
        <w:rPr>
          <w:lang w:val="hr-HR"/>
        </w:rPr>
        <w:t>9</w:t>
      </w:r>
      <w:r w:rsidRPr="00D4141B">
        <w:rPr>
          <w:lang w:val="hr-HR"/>
        </w:rPr>
        <w:t>,0</w:t>
      </w:r>
      <w:r w:rsidR="00212ECB" w:rsidRPr="00D4141B">
        <w:rPr>
          <w:lang w:val="hr-HR"/>
        </w:rPr>
        <w:t>0</w:t>
      </w:r>
      <w:r w:rsidR="0033674C" w:rsidRPr="00D4141B">
        <w:rPr>
          <w:lang w:val="hr-HR"/>
        </w:rPr>
        <w:t xml:space="preserve"> sati, u sudnici broj </w:t>
      </w:r>
      <w:r w:rsidR="009F4A63" w:rsidRPr="00D4141B">
        <w:rPr>
          <w:lang w:val="hr-HR"/>
        </w:rPr>
        <w:t>22 – podrumski dio</w:t>
      </w:r>
      <w:r w:rsidR="0033674C" w:rsidRPr="00D4141B">
        <w:rPr>
          <w:lang w:val="hr-HR"/>
        </w:rPr>
        <w:t>, Trgovačkog suda u Splitu, Sukoišanska br. 6.</w:t>
      </w:r>
    </w:p>
    <w:p w:rsidRDefault="0033674C" w:rsidP="0033674C" w:rsidR="0033674C" w:rsidRPr="00D4141B">
      <w:pPr>
        <w:jc w:val="both"/>
        <w:rPr>
          <w:lang w:val="hr-HR"/>
        </w:rPr>
      </w:pPr>
    </w:p>
    <w:p w:rsidRDefault="00824ADC" w:rsidP="0033674C" w:rsidR="00B6059D" w:rsidRPr="00D4141B">
      <w:pPr>
        <w:ind w:left="705"/>
        <w:jc w:val="both"/>
        <w:rPr>
          <w:lang w:val="hr-HR"/>
        </w:rPr>
      </w:pPr>
      <w:r w:rsidRPr="00D4141B">
        <w:rPr>
          <w:lang w:val="hr-HR"/>
        </w:rPr>
        <w:t>I</w:t>
      </w:r>
      <w:r w:rsidR="0033674C" w:rsidRPr="00D4141B">
        <w:rPr>
          <w:lang w:val="hr-HR"/>
        </w:rPr>
        <w:t>X. Ročište vjerovnika na kojem će se na temelju izvješća stečajnog upravitelja odlučivati o daljnjem tijeku stečajnog postupka (izvještajno ročište) određuje se za dan</w:t>
      </w:r>
      <w:r w:rsidR="00B4708F" w:rsidRPr="00D4141B">
        <w:rPr>
          <w:lang w:val="hr-HR"/>
        </w:rPr>
        <w:t xml:space="preserve"> </w:t>
      </w:r>
      <w:r w:rsidR="00571AA4">
        <w:rPr>
          <w:lang w:val="hr-HR"/>
        </w:rPr>
        <w:t>16</w:t>
      </w:r>
      <w:r w:rsidR="00D846E2">
        <w:rPr>
          <w:lang w:val="hr-HR"/>
        </w:rPr>
        <w:t xml:space="preserve">. </w:t>
      </w:r>
      <w:r w:rsidR="00D21088">
        <w:rPr>
          <w:lang w:val="hr-HR"/>
        </w:rPr>
        <w:t>veljače</w:t>
      </w:r>
      <w:r w:rsidRPr="00D4141B">
        <w:rPr>
          <w:lang w:val="hr-HR"/>
        </w:rPr>
        <w:t xml:space="preserve"> 201</w:t>
      </w:r>
      <w:r w:rsidR="00D32226">
        <w:rPr>
          <w:lang w:val="hr-HR"/>
        </w:rPr>
        <w:t>6</w:t>
      </w:r>
      <w:r w:rsidR="0033674C" w:rsidRPr="00D4141B">
        <w:rPr>
          <w:lang w:val="hr-HR"/>
        </w:rPr>
        <w:t>. g</w:t>
      </w:r>
      <w:r w:rsidR="00212ECB" w:rsidRPr="00D4141B">
        <w:rPr>
          <w:lang w:val="hr-HR"/>
        </w:rPr>
        <w:t xml:space="preserve">odine u </w:t>
      </w:r>
      <w:r w:rsidR="009A53BC">
        <w:rPr>
          <w:lang w:val="hr-HR"/>
        </w:rPr>
        <w:t>10,00</w:t>
      </w:r>
      <w:r w:rsidR="0033674C" w:rsidRPr="00D4141B">
        <w:rPr>
          <w:lang w:val="hr-HR"/>
        </w:rPr>
        <w:t xml:space="preserve"> sati,</w:t>
      </w:r>
      <w:r w:rsidR="0033674C" w:rsidRPr="00D4141B">
        <w:rPr>
          <w:b/>
          <w:lang w:val="hr-HR"/>
        </w:rPr>
        <w:t xml:space="preserve"> </w:t>
      </w:r>
      <w:r w:rsidR="0033674C" w:rsidRPr="00D4141B">
        <w:rPr>
          <w:lang w:val="hr-HR"/>
        </w:rPr>
        <w:t xml:space="preserve">u sudnici broj </w:t>
      </w:r>
      <w:r w:rsidR="009F4A63" w:rsidRPr="00D4141B">
        <w:rPr>
          <w:lang w:val="hr-HR"/>
        </w:rPr>
        <w:t>22 – podrumski dio</w:t>
      </w:r>
      <w:r w:rsidR="0033674C" w:rsidRPr="00D4141B">
        <w:rPr>
          <w:lang w:val="hr-HR"/>
        </w:rPr>
        <w:t>, Trgovačkog suda u Splitu, Sukoišanska br. 6.</w:t>
      </w:r>
    </w:p>
    <w:p w:rsidRDefault="0071249E" w:rsidP="0033674C" w:rsidR="0071249E" w:rsidRPr="00D4141B">
      <w:pPr>
        <w:ind w:left="705"/>
        <w:jc w:val="both"/>
        <w:rPr>
          <w:lang w:val="hr-HR"/>
        </w:rPr>
      </w:pPr>
    </w:p>
    <w:p w:rsidRDefault="0071249E" w:rsidP="003D77EB" w:rsidR="00EC418E">
      <w:pPr>
        <w:ind w:left="705"/>
        <w:jc w:val="both"/>
        <w:rPr>
          <w:lang w:val="hr-HR"/>
        </w:rPr>
      </w:pPr>
      <w:r w:rsidRPr="00D4141B">
        <w:rPr>
          <w:lang w:val="hr-HR"/>
        </w:rPr>
        <w:t>X.</w:t>
      </w:r>
      <w:r w:rsidRPr="00D4141B">
        <w:rPr>
          <w:b/>
          <w:lang w:val="hr-HR"/>
        </w:rPr>
        <w:t xml:space="preserve"> </w:t>
      </w:r>
      <w:r w:rsidR="00EC418E" w:rsidRPr="00D4141B">
        <w:rPr>
          <w:lang w:val="hr-HR"/>
        </w:rPr>
        <w:t xml:space="preserve">Određuje se ovo rješenje o otvaranju stečajnog postupka upisati u </w:t>
      </w:r>
      <w:r w:rsidR="003D77EB">
        <w:rPr>
          <w:lang w:val="hr-HR"/>
        </w:rPr>
        <w:t>sudski registar ovog suda, zatim</w:t>
      </w:r>
      <w:r w:rsidR="00EC418E" w:rsidRPr="00D4141B">
        <w:rPr>
          <w:lang w:val="hr-HR"/>
        </w:rPr>
        <w:t xml:space="preserve"> u zemljišne knjige</w:t>
      </w:r>
      <w:r w:rsidR="00C4682D">
        <w:rPr>
          <w:lang w:val="hr-HR"/>
        </w:rPr>
        <w:t xml:space="preserve"> </w:t>
      </w:r>
      <w:r w:rsidR="003D77EB">
        <w:rPr>
          <w:lang w:val="hr-HR"/>
        </w:rPr>
        <w:t>Općinskog suda u Dubrovniku</w:t>
      </w:r>
      <w:r w:rsidR="00556B58">
        <w:rPr>
          <w:lang w:val="hr-HR"/>
        </w:rPr>
        <w:t>, Zemljišnoknjižni odjel</w:t>
      </w:r>
      <w:r w:rsidR="003D77EB">
        <w:rPr>
          <w:lang w:val="hr-HR"/>
        </w:rPr>
        <w:t xml:space="preserve"> </w:t>
      </w:r>
      <w:r w:rsidR="00556B58">
        <w:rPr>
          <w:lang w:val="hr-HR"/>
        </w:rPr>
        <w:t>Vrgorac</w:t>
      </w:r>
      <w:r w:rsidR="003D77EB">
        <w:rPr>
          <w:lang w:val="hr-HR"/>
        </w:rPr>
        <w:t xml:space="preserve">, </w:t>
      </w:r>
      <w:r w:rsidR="00C4682D">
        <w:rPr>
          <w:lang w:val="hr-HR"/>
        </w:rPr>
        <w:t xml:space="preserve">na nekretninama dužnika </w:t>
      </w:r>
      <w:r w:rsidR="003D77EB">
        <w:rPr>
          <w:lang w:val="hr-HR"/>
        </w:rPr>
        <w:t xml:space="preserve">označenim </w:t>
      </w:r>
      <w:r w:rsidR="00C4682D">
        <w:rPr>
          <w:lang w:val="hr-HR"/>
        </w:rPr>
        <w:t xml:space="preserve">kao: </w:t>
      </w:r>
    </w:p>
    <w:p w:rsidRDefault="003D77EB" w:rsidP="00EC418E" w:rsidR="003D77EB">
      <w:pPr>
        <w:ind w:left="705"/>
        <w:jc w:val="both"/>
        <w:rPr>
          <w:lang w:val="hr-HR"/>
        </w:rPr>
      </w:pPr>
      <w:r>
        <w:rPr>
          <w:lang w:val="hr-HR"/>
        </w:rPr>
        <w:t>a) ZK tijelo I:</w:t>
      </w:r>
    </w:p>
    <w:p w:rsidRDefault="00C526D1" w:rsidP="00EC418E" w:rsidR="00B73DC8">
      <w:pPr>
        <w:ind w:left="705"/>
        <w:jc w:val="both"/>
        <w:rPr>
          <w:lang w:val="hr-HR"/>
        </w:rPr>
      </w:pPr>
      <w:r>
        <w:rPr>
          <w:lang w:val="hr-HR"/>
        </w:rPr>
        <w:t xml:space="preserve">- kat.čest. </w:t>
      </w:r>
      <w:r w:rsidR="00D846E2">
        <w:rPr>
          <w:lang w:val="hr-HR"/>
        </w:rPr>
        <w:t>414/3</w:t>
      </w:r>
      <w:r w:rsidR="00C4682D">
        <w:rPr>
          <w:lang w:val="hr-HR"/>
        </w:rPr>
        <w:t xml:space="preserve">, </w:t>
      </w:r>
      <w:r w:rsidR="00D846E2">
        <w:rPr>
          <w:lang w:val="hr-HR"/>
        </w:rPr>
        <w:t xml:space="preserve">dvorište </w:t>
      </w:r>
      <w:r w:rsidR="003D77EB">
        <w:rPr>
          <w:lang w:val="hr-HR"/>
        </w:rPr>
        <w:t xml:space="preserve">površine </w:t>
      </w:r>
      <w:r w:rsidR="00D846E2">
        <w:rPr>
          <w:lang w:val="hr-HR"/>
        </w:rPr>
        <w:t xml:space="preserve">127 </w:t>
      </w:r>
      <w:r w:rsidR="00FD2FAA">
        <w:rPr>
          <w:lang w:val="hr-HR"/>
        </w:rPr>
        <w:t>m2</w:t>
      </w:r>
      <w:r w:rsidR="003D77EB">
        <w:rPr>
          <w:lang w:val="hr-HR"/>
        </w:rPr>
        <w:t>;</w:t>
      </w:r>
      <w:r>
        <w:rPr>
          <w:lang w:val="hr-HR"/>
        </w:rPr>
        <w:t xml:space="preserve"> </w:t>
      </w:r>
    </w:p>
    <w:p w:rsidRDefault="00C526D1" w:rsidP="00FD2FAA" w:rsidR="00BB24F7">
      <w:pPr>
        <w:ind w:left="705"/>
        <w:jc w:val="both"/>
        <w:rPr>
          <w:lang w:val="hr-HR"/>
        </w:rPr>
      </w:pPr>
      <w:r>
        <w:rPr>
          <w:lang w:val="hr-HR"/>
        </w:rPr>
        <w:t xml:space="preserve">- </w:t>
      </w:r>
      <w:r w:rsidR="00FD2FAA">
        <w:rPr>
          <w:lang w:val="hr-HR"/>
        </w:rPr>
        <w:t xml:space="preserve">kat.čest. 415/9, dvorište </w:t>
      </w:r>
      <w:r w:rsidR="003D77EB">
        <w:rPr>
          <w:lang w:val="hr-HR"/>
        </w:rPr>
        <w:t>površine 599 m2</w:t>
      </w:r>
      <w:r w:rsidR="00FD2FAA">
        <w:rPr>
          <w:lang w:val="hr-HR"/>
        </w:rPr>
        <w:t>;</w:t>
      </w:r>
    </w:p>
    <w:p w:rsidRDefault="00FD2FAA" w:rsidP="00FD2FAA" w:rsidR="00FD2FAA">
      <w:pPr>
        <w:ind w:left="705"/>
        <w:jc w:val="both"/>
        <w:rPr>
          <w:lang w:val="hr-HR"/>
        </w:rPr>
      </w:pPr>
      <w:r>
        <w:rPr>
          <w:lang w:val="hr-HR"/>
        </w:rPr>
        <w:t xml:space="preserve">- kat.čest. 415/18, dvorište </w:t>
      </w:r>
      <w:r w:rsidR="003D77EB">
        <w:rPr>
          <w:lang w:val="hr-HR"/>
        </w:rPr>
        <w:t>površine 945 m2</w:t>
      </w:r>
      <w:r>
        <w:rPr>
          <w:lang w:val="hr-HR"/>
        </w:rPr>
        <w:t>;</w:t>
      </w:r>
    </w:p>
    <w:p w:rsidRDefault="00FD2FAA" w:rsidP="00FD2FAA" w:rsidR="00FD2FAA">
      <w:pPr>
        <w:ind w:left="705"/>
        <w:jc w:val="both"/>
        <w:rPr>
          <w:lang w:val="hr-HR"/>
        </w:rPr>
      </w:pPr>
      <w:r>
        <w:rPr>
          <w:lang w:val="hr-HR"/>
        </w:rPr>
        <w:t xml:space="preserve">- kat.čest. 5290/6, dvorište </w:t>
      </w:r>
      <w:r w:rsidR="003D77EB">
        <w:rPr>
          <w:lang w:val="hr-HR"/>
        </w:rPr>
        <w:t>površine 2906 m2</w:t>
      </w:r>
      <w:r>
        <w:rPr>
          <w:lang w:val="hr-HR"/>
        </w:rPr>
        <w:t>;</w:t>
      </w:r>
    </w:p>
    <w:p w:rsidRDefault="00FD2FAA" w:rsidP="00FD2FAA" w:rsidR="00FD2FAA">
      <w:pPr>
        <w:ind w:left="705"/>
        <w:jc w:val="both"/>
        <w:rPr>
          <w:lang w:val="hr-HR"/>
        </w:rPr>
      </w:pPr>
      <w:r>
        <w:rPr>
          <w:lang w:val="hr-HR"/>
        </w:rPr>
        <w:t xml:space="preserve">- kat.čest. 5290/25, dvorište </w:t>
      </w:r>
      <w:r w:rsidR="003D77EB">
        <w:rPr>
          <w:lang w:val="hr-HR"/>
        </w:rPr>
        <w:t xml:space="preserve">površine </w:t>
      </w:r>
      <w:r>
        <w:rPr>
          <w:lang w:val="hr-HR"/>
        </w:rPr>
        <w:t>1381 m2;</w:t>
      </w:r>
    </w:p>
    <w:p w:rsidRDefault="003D77EB" w:rsidP="003D77EB" w:rsidR="003D77EB">
      <w:pPr>
        <w:ind w:left="705"/>
        <w:jc w:val="both"/>
        <w:rPr>
          <w:lang w:val="hr-HR"/>
        </w:rPr>
      </w:pPr>
      <w:r>
        <w:rPr>
          <w:lang w:val="hr-HR"/>
        </w:rPr>
        <w:t>- kat.čest. 5290/26, dvorište površine 875 m2;</w:t>
      </w:r>
    </w:p>
    <w:p w:rsidRDefault="00FD2FAA" w:rsidP="00FD2FAA" w:rsidR="00FD2FAA">
      <w:pPr>
        <w:ind w:left="705"/>
        <w:jc w:val="both"/>
        <w:rPr>
          <w:lang w:val="hr-HR"/>
        </w:rPr>
      </w:pPr>
      <w:r>
        <w:rPr>
          <w:lang w:val="hr-HR"/>
        </w:rPr>
        <w:t xml:space="preserve">- kat.čest. 5290/27, dvorište </w:t>
      </w:r>
      <w:r w:rsidR="003D77EB">
        <w:rPr>
          <w:lang w:val="hr-HR"/>
        </w:rPr>
        <w:t xml:space="preserve">površine </w:t>
      </w:r>
      <w:r>
        <w:rPr>
          <w:lang w:val="hr-HR"/>
        </w:rPr>
        <w:t>136 m2;</w:t>
      </w:r>
    </w:p>
    <w:p w:rsidRDefault="00FD2FAA" w:rsidP="00FD2FAA" w:rsidR="00FD2FAA">
      <w:pPr>
        <w:ind w:left="705"/>
        <w:jc w:val="both"/>
        <w:rPr>
          <w:lang w:val="hr-HR"/>
        </w:rPr>
      </w:pPr>
      <w:r>
        <w:rPr>
          <w:lang w:val="hr-HR"/>
        </w:rPr>
        <w:t xml:space="preserve">- kat.čest. 5290/34, dvorište </w:t>
      </w:r>
      <w:r w:rsidR="003D77EB">
        <w:rPr>
          <w:lang w:val="hr-HR"/>
        </w:rPr>
        <w:t xml:space="preserve">površine </w:t>
      </w:r>
      <w:r>
        <w:rPr>
          <w:lang w:val="hr-HR"/>
        </w:rPr>
        <w:t>275 m2;</w:t>
      </w:r>
    </w:p>
    <w:p w:rsidRDefault="00FD2FAA" w:rsidP="00FD2FAA" w:rsidR="00FD2FAA">
      <w:pPr>
        <w:ind w:left="705"/>
        <w:jc w:val="both"/>
        <w:rPr>
          <w:lang w:val="hr-HR"/>
        </w:rPr>
      </w:pPr>
      <w:r>
        <w:rPr>
          <w:lang w:val="hr-HR"/>
        </w:rPr>
        <w:t xml:space="preserve">- kat.čest. 5290/312, dvorište </w:t>
      </w:r>
      <w:r w:rsidR="003D77EB">
        <w:rPr>
          <w:lang w:val="hr-HR"/>
        </w:rPr>
        <w:t>površine 708</w:t>
      </w:r>
      <w:r>
        <w:rPr>
          <w:lang w:val="hr-HR"/>
        </w:rPr>
        <w:t xml:space="preserve"> m2;</w:t>
      </w:r>
    </w:p>
    <w:p w:rsidRDefault="003D77EB" w:rsidP="003D77EB" w:rsidR="003D77EB">
      <w:pPr>
        <w:ind w:left="705"/>
        <w:jc w:val="both"/>
        <w:rPr>
          <w:lang w:val="hr-HR"/>
        </w:rPr>
      </w:pPr>
      <w:r>
        <w:rPr>
          <w:lang w:val="hr-HR"/>
        </w:rPr>
        <w:t>- kat.čest. 5290/320, dvorište površine 164 m2;</w:t>
      </w:r>
    </w:p>
    <w:p w:rsidRDefault="003D77EB" w:rsidP="00FD2FAA" w:rsidR="003D77EB">
      <w:pPr>
        <w:ind w:left="705"/>
        <w:jc w:val="both"/>
        <w:rPr>
          <w:lang w:val="hr-HR"/>
        </w:rPr>
      </w:pPr>
      <w:r>
        <w:rPr>
          <w:lang w:val="hr-HR"/>
        </w:rPr>
        <w:t>b) ZK tijelo III:</w:t>
      </w:r>
    </w:p>
    <w:p w:rsidRDefault="00FD2FAA" w:rsidP="00FD2FAA" w:rsidR="00FD2FAA">
      <w:pPr>
        <w:ind w:left="705"/>
        <w:jc w:val="both"/>
        <w:rPr>
          <w:lang w:val="hr-HR"/>
        </w:rPr>
      </w:pPr>
      <w:r>
        <w:rPr>
          <w:lang w:val="hr-HR"/>
        </w:rPr>
        <w:t xml:space="preserve">- kat.čest. 818 ZGR, gospodarski objekt </w:t>
      </w:r>
      <w:r w:rsidR="003D77EB">
        <w:rPr>
          <w:lang w:val="hr-HR"/>
        </w:rPr>
        <w:t>površine 390 m2;</w:t>
      </w:r>
    </w:p>
    <w:p w:rsidRDefault="0073409B" w:rsidP="00FD2FAA" w:rsidR="0073409B">
      <w:pPr>
        <w:ind w:left="705"/>
        <w:jc w:val="both"/>
        <w:rPr>
          <w:lang w:val="hr-HR"/>
        </w:rPr>
      </w:pPr>
      <w:r>
        <w:rPr>
          <w:lang w:val="hr-HR"/>
        </w:rPr>
        <w:t xml:space="preserve">- kat.čest. 819 ZGR, gospodarski objekt </w:t>
      </w:r>
      <w:r w:rsidR="003D77EB">
        <w:rPr>
          <w:lang w:val="hr-HR"/>
        </w:rPr>
        <w:t xml:space="preserve">površine </w:t>
      </w:r>
      <w:r>
        <w:rPr>
          <w:lang w:val="hr-HR"/>
        </w:rPr>
        <w:t>1415 m2</w:t>
      </w:r>
      <w:r w:rsidR="003D77EB">
        <w:rPr>
          <w:lang w:val="hr-HR"/>
        </w:rPr>
        <w:t>,</w:t>
      </w:r>
    </w:p>
    <w:p w:rsidRDefault="003D77EB" w:rsidP="003D77EB" w:rsidR="00DC6F83" w:rsidRPr="00D4141B">
      <w:pPr>
        <w:ind w:left="705"/>
        <w:jc w:val="both"/>
        <w:rPr>
          <w:lang w:val="hr-HR"/>
        </w:rPr>
      </w:pPr>
      <w:r>
        <w:rPr>
          <w:lang w:val="hr-HR"/>
        </w:rPr>
        <w:t xml:space="preserve">sve upisano u zk. ul. broj 2209, k.o. Vrgorac, kao i na računu vrijednosnih papira dužnika kod Središnjeg klirinškog depozitarnog društva d.d. Zagreb, </w:t>
      </w:r>
      <w:r w:rsidR="00A00523">
        <w:rPr>
          <w:lang w:val="hr-HR"/>
        </w:rPr>
        <w:t xml:space="preserve">oznaka računa: 141526, </w:t>
      </w:r>
      <w:r>
        <w:rPr>
          <w:lang w:val="hr-HR"/>
        </w:rPr>
        <w:t>pod kojim brojem</w:t>
      </w:r>
      <w:r w:rsidR="00A00523">
        <w:rPr>
          <w:lang w:val="hr-HR"/>
        </w:rPr>
        <w:t xml:space="preserve"> odnosno oznakom</w:t>
      </w:r>
      <w:r>
        <w:rPr>
          <w:lang w:val="hr-HR"/>
        </w:rPr>
        <w:t xml:space="preserve"> </w:t>
      </w:r>
      <w:r w:rsidR="00A00523">
        <w:rPr>
          <w:lang w:val="hr-HR"/>
        </w:rPr>
        <w:t>računa je dužnik upisan kao vlasnik odnosno imatelj vrijednosnih papira Jadranske banka d.d. Šibenik, oznake: JDBA-R-A, registracije pozicije: JDBA-I JADRANSKA BANKA d.d. Šibenik</w:t>
      </w:r>
      <w:r>
        <w:rPr>
          <w:lang w:val="hr-HR"/>
        </w:rPr>
        <w:t xml:space="preserve">, </w:t>
      </w:r>
      <w:r w:rsidR="00EC418E" w:rsidRPr="00D4141B">
        <w:rPr>
          <w:lang w:val="hr-HR"/>
        </w:rPr>
        <w:t xml:space="preserve">a što će sve tijela koja vode navedene upisnike provesti po službenoj dužnosti. </w:t>
      </w:r>
    </w:p>
    <w:p w:rsidRDefault="004E43E9" w:rsidP="00DC6F83" w:rsidR="004E43E9" w:rsidRPr="00D4141B">
      <w:pPr>
        <w:ind w:left="705"/>
        <w:jc w:val="both"/>
        <w:rPr>
          <w:lang w:val="hr-HR"/>
        </w:rPr>
      </w:pPr>
    </w:p>
    <w:p w:rsidRDefault="00EC418E" w:rsidP="00DC6F83" w:rsidR="00DC6F83" w:rsidRPr="00D4141B">
      <w:pPr>
        <w:ind w:left="705"/>
        <w:jc w:val="both"/>
        <w:rPr>
          <w:lang w:val="hr-HR"/>
        </w:rPr>
      </w:pPr>
      <w:r w:rsidRPr="00D4141B">
        <w:rPr>
          <w:lang w:val="hr-HR"/>
        </w:rPr>
        <w:t>XI</w:t>
      </w:r>
      <w:r w:rsidR="004E43E9" w:rsidRPr="00D4141B">
        <w:rPr>
          <w:lang w:val="hr-HR"/>
        </w:rPr>
        <w:t xml:space="preserve">. </w:t>
      </w:r>
      <w:r w:rsidR="000B179C" w:rsidRPr="00D4141B">
        <w:rPr>
          <w:lang w:val="hr-HR"/>
        </w:rPr>
        <w:t xml:space="preserve">Ovo </w:t>
      </w:r>
      <w:r w:rsidR="00DC6F83" w:rsidRPr="00D4141B">
        <w:rPr>
          <w:lang w:val="hr-HR"/>
        </w:rPr>
        <w:t xml:space="preserve">rješenje o otvaranju stečajnog postupka </w:t>
      </w:r>
      <w:r w:rsidR="006C6D31">
        <w:rPr>
          <w:lang w:val="hr-HR"/>
        </w:rPr>
        <w:t>objavit će se</w:t>
      </w:r>
      <w:r w:rsidR="006C6D31" w:rsidRPr="00D4141B">
        <w:rPr>
          <w:lang w:val="hr-HR"/>
        </w:rPr>
        <w:t xml:space="preserve"> na </w:t>
      </w:r>
      <w:r w:rsidR="006C6D31">
        <w:rPr>
          <w:lang w:val="hr-HR"/>
        </w:rPr>
        <w:t>mrežnoj stranici e-</w:t>
      </w:r>
      <w:r w:rsidR="006C6D31" w:rsidRPr="00D4141B">
        <w:rPr>
          <w:lang w:val="hr-HR"/>
        </w:rPr>
        <w:t>Ogla</w:t>
      </w:r>
      <w:r w:rsidR="006C6D31">
        <w:rPr>
          <w:lang w:val="hr-HR"/>
        </w:rPr>
        <w:t>sna</w:t>
      </w:r>
      <w:r w:rsidR="006C6D31" w:rsidRPr="00D4141B">
        <w:rPr>
          <w:lang w:val="hr-HR"/>
        </w:rPr>
        <w:t xml:space="preserve"> </w:t>
      </w:r>
      <w:r w:rsidR="006C6D31">
        <w:rPr>
          <w:lang w:val="hr-HR"/>
        </w:rPr>
        <w:t xml:space="preserve">ploča sudova i </w:t>
      </w:r>
      <w:r w:rsidR="00FF3997">
        <w:rPr>
          <w:lang w:val="hr-HR"/>
        </w:rPr>
        <w:t>izložit</w:t>
      </w:r>
      <w:r w:rsidR="006C6D31">
        <w:rPr>
          <w:lang w:val="hr-HR"/>
        </w:rPr>
        <w:t>i</w:t>
      </w:r>
      <w:r w:rsidR="00FF3997">
        <w:rPr>
          <w:lang w:val="hr-HR"/>
        </w:rPr>
        <w:t xml:space="preserve"> u stečajnoj pisarnici ovog suda</w:t>
      </w:r>
      <w:r w:rsidR="006C6D31">
        <w:rPr>
          <w:lang w:val="hr-HR"/>
        </w:rPr>
        <w:t>, a isto će se u obliku oglasa objaviti u Narodnim novinama</w:t>
      </w:r>
      <w:r w:rsidR="00DC6F83" w:rsidRPr="00D4141B">
        <w:rPr>
          <w:lang w:val="hr-HR"/>
        </w:rPr>
        <w:t xml:space="preserve">. </w:t>
      </w:r>
    </w:p>
    <w:p w:rsidRDefault="00524C4A" w:rsidP="00B556BD" w:rsidR="00524C4A">
      <w:pPr>
        <w:jc w:val="center"/>
        <w:rPr>
          <w:lang w:val="hr-HR"/>
        </w:rPr>
      </w:pPr>
    </w:p>
    <w:p w:rsidRDefault="00B778E4" w:rsidP="00B556BD" w:rsidR="00B778E4" w:rsidRPr="006C6D31">
      <w:pPr>
        <w:jc w:val="center"/>
        <w:rPr>
          <w:sz w:val="20"/>
          <w:szCs w:val="20"/>
          <w:lang w:val="hr-HR"/>
        </w:rPr>
      </w:pPr>
    </w:p>
    <w:p w:rsidRDefault="00B778E4" w:rsidP="00B556BD" w:rsidR="00B778E4">
      <w:pPr>
        <w:jc w:val="center"/>
        <w:rPr>
          <w:lang w:val="hr-HR"/>
        </w:rPr>
      </w:pPr>
    </w:p>
    <w:p w:rsidRDefault="00B556BD" w:rsidP="00B556BD" w:rsidR="00B556BD" w:rsidRPr="00D4141B">
      <w:pPr>
        <w:jc w:val="center"/>
        <w:rPr>
          <w:lang w:val="hr-HR"/>
        </w:rPr>
      </w:pPr>
      <w:r w:rsidRPr="00D4141B">
        <w:rPr>
          <w:lang w:val="hr-HR"/>
        </w:rPr>
        <w:t>Obrazloženje</w:t>
      </w:r>
    </w:p>
    <w:p w:rsidRDefault="00B556BD" w:rsidP="00B556BD" w:rsidR="00B556BD" w:rsidRPr="00D4141B">
      <w:pPr>
        <w:jc w:val="center"/>
        <w:rPr>
          <w:b/>
          <w:lang w:val="hr-HR"/>
        </w:rPr>
      </w:pPr>
    </w:p>
    <w:p w:rsidRDefault="00B556BD" w:rsidP="00524C4A" w:rsidR="00524C4A" w:rsidRPr="00001EDF">
      <w:pPr>
        <w:jc w:val="both"/>
        <w:rPr>
          <w:lang w:val="hr-HR"/>
        </w:rPr>
      </w:pPr>
      <w:r w:rsidRPr="00D4141B">
        <w:rPr>
          <w:lang w:val="hr-HR"/>
        </w:rPr>
        <w:tab/>
      </w:r>
      <w:r w:rsidR="00524C4A" w:rsidRPr="00001EDF">
        <w:rPr>
          <w:lang w:val="hr-HR"/>
        </w:rPr>
        <w:t xml:space="preserve">Kod ovog suda je </w:t>
      </w:r>
      <w:r w:rsidR="00524C4A">
        <w:rPr>
          <w:lang w:val="hr-HR"/>
        </w:rPr>
        <w:t>25.05</w:t>
      </w:r>
      <w:r w:rsidR="00524C4A" w:rsidRPr="00001EDF">
        <w:rPr>
          <w:lang w:val="hr-HR"/>
        </w:rPr>
        <w:t>.2015. godine zaprimljen prijedlog predlagatelja Financijske agencije, Regionalni centar Zagreb (u daljnjem tekstu FINA), za otvaranje stečajnog postupka nad dužnikom</w:t>
      </w:r>
      <w:r w:rsidR="00524C4A" w:rsidRPr="00001EDF">
        <w:t xml:space="preserve"> </w:t>
      </w:r>
      <w:r w:rsidR="00524C4A">
        <w:rPr>
          <w:lang w:val="hr-HR"/>
        </w:rPr>
        <w:t>VRGORKA – VINARIJA d.d. Vrgorac, a koji prijedlog je FINA</w:t>
      </w:r>
      <w:r w:rsidR="00B778E4">
        <w:rPr>
          <w:lang w:val="hr-HR"/>
        </w:rPr>
        <w:t xml:space="preserve"> podnijela sudu sukladno odredbama</w:t>
      </w:r>
      <w:r w:rsidR="00524C4A">
        <w:rPr>
          <w:lang w:val="hr-HR"/>
        </w:rPr>
        <w:t xml:space="preserve"> čl. 49. st. 2</w:t>
      </w:r>
      <w:r w:rsidR="00524C4A" w:rsidRPr="00001EDF">
        <w:rPr>
          <w:lang w:val="hr-HR"/>
        </w:rPr>
        <w:t>.</w:t>
      </w:r>
      <w:r w:rsidR="00524C4A">
        <w:rPr>
          <w:lang w:val="hr-HR"/>
        </w:rPr>
        <w:t xml:space="preserve"> </w:t>
      </w:r>
      <w:r w:rsidR="00524C4A" w:rsidRPr="009C39F0">
        <w:rPr>
          <w:lang w:val="hr-HR"/>
        </w:rPr>
        <w:t>Zakona o financijskom poslovanju i predstečajn</w:t>
      </w:r>
      <w:r w:rsidR="00B778E4">
        <w:rPr>
          <w:lang w:val="hr-HR"/>
        </w:rPr>
        <w:t>oj nagodbi (Narodne novine broj</w:t>
      </w:r>
      <w:r w:rsidR="00524C4A" w:rsidRPr="009C39F0">
        <w:rPr>
          <w:lang w:val="hr-HR"/>
        </w:rPr>
        <w:t xml:space="preserve"> 108/12, 144/12, 81/13 i 112/13, dalje ZFPPN)</w:t>
      </w:r>
      <w:r w:rsidR="00524C4A">
        <w:rPr>
          <w:lang w:val="hr-HR"/>
        </w:rPr>
        <w:t>.</w:t>
      </w:r>
    </w:p>
    <w:p w:rsidRDefault="00524C4A" w:rsidP="00524C4A" w:rsidR="00524C4A" w:rsidRPr="00001EDF">
      <w:pPr>
        <w:ind w:firstLine="708"/>
        <w:jc w:val="both"/>
        <w:rPr>
          <w:lang w:val="hr-HR"/>
        </w:rPr>
      </w:pPr>
    </w:p>
    <w:p w:rsidRDefault="00524C4A" w:rsidP="00524C4A" w:rsidR="00524C4A">
      <w:pPr>
        <w:ind w:firstLine="708"/>
        <w:jc w:val="both"/>
        <w:rPr>
          <w:lang w:val="hr-HR"/>
        </w:rPr>
      </w:pPr>
      <w:r>
        <w:rPr>
          <w:lang w:val="hr-HR"/>
        </w:rPr>
        <w:t xml:space="preserve">U podnesenom prijedlogu FINA </w:t>
      </w:r>
      <w:r w:rsidR="00B778E4">
        <w:rPr>
          <w:lang w:val="hr-HR"/>
        </w:rPr>
        <w:t>je navela</w:t>
      </w:r>
      <w:r>
        <w:rPr>
          <w:lang w:val="hr-HR"/>
        </w:rPr>
        <w:t xml:space="preserve"> da je dana 27.09.2013. god Trgovački sud u Splitu donio rješenje posl. br. 4. Stpn-34/2013 kojim se odobrava sklapanje predstečajne nagodbe nad dužnikom. Međutim, dužnik da je dana 02.02.2015. god. ponovo podnio prijedlog za otvaranje postupka predstečajne nagodbe, s prijedlogom za određivanje privremene mjere. S obzirom da je dužnikov prijedlog od 02.02.2015. god. podnesen za vrijeme trajanja prethodno sklopljene nagodbe, to da je stoga nagodbeno vijeće FINE HR01 dana 24.02.2015. god. donijelo rješenje o odbacivanju prijedloga dužnika za predstečajnu nagodbu od 02.02.2015. god., kao i prijedloga za određivanje privremene mjere, sve to sukladno čl. 49. st. 1. toč. 1. ZFPPN-a. U prij</w:t>
      </w:r>
      <w:r w:rsidR="00B778E4">
        <w:rPr>
          <w:lang w:val="hr-HR"/>
        </w:rPr>
        <w:t>edlogu je nadalje navedeno</w:t>
      </w:r>
      <w:r>
        <w:rPr>
          <w:lang w:val="hr-HR"/>
        </w:rPr>
        <w:t xml:space="preserve"> da prema potvrdi FINE od 18.05.2015. god. </w:t>
      </w:r>
      <w:r w:rsidRPr="00234E71">
        <w:rPr>
          <w:lang w:val="hr-HR"/>
        </w:rPr>
        <w:t>dužnik u razdoblju dužem od 60 dana ima evidentirane neizvršene osnove za plaćanje, koje je trebalo na temelju valjanih osnova za plaćanje, bez daljnjeg pristanka dužnika</w:t>
      </w:r>
      <w:r>
        <w:rPr>
          <w:lang w:val="hr-HR"/>
        </w:rPr>
        <w:t>,</w:t>
      </w:r>
      <w:r w:rsidRPr="00234E71">
        <w:rPr>
          <w:lang w:val="hr-HR"/>
        </w:rPr>
        <w:t xml:space="preserve"> naplatiti </w:t>
      </w:r>
      <w:r>
        <w:rPr>
          <w:lang w:val="hr-HR"/>
        </w:rPr>
        <w:t xml:space="preserve">s bilo kojeg od njegovih računa, </w:t>
      </w:r>
      <w:r w:rsidR="00B778E4">
        <w:rPr>
          <w:lang w:val="hr-HR"/>
        </w:rPr>
        <w:t xml:space="preserve">a </w:t>
      </w:r>
      <w:r>
        <w:rPr>
          <w:lang w:val="hr-HR"/>
        </w:rPr>
        <w:t xml:space="preserve">iz čega proizlazi da kod dužnika postoje razlozi za </w:t>
      </w:r>
      <w:r w:rsidR="00B778E4">
        <w:rPr>
          <w:lang w:val="hr-HR"/>
        </w:rPr>
        <w:t xml:space="preserve">otvaranje stečajnog postupka, </w:t>
      </w:r>
      <w:r>
        <w:rPr>
          <w:lang w:val="hr-HR"/>
        </w:rPr>
        <w:t>radi čega se i podnosi prijedlog za otvaranje stečajnog postupka u skladu s čl. 49. st. 2. ZFPPN-a.</w:t>
      </w:r>
    </w:p>
    <w:p w:rsidRDefault="00524C4A" w:rsidP="00524C4A" w:rsidR="00524C4A">
      <w:pPr>
        <w:ind w:firstLine="708"/>
        <w:jc w:val="both"/>
        <w:rPr>
          <w:lang w:val="hr-HR"/>
        </w:rPr>
      </w:pPr>
    </w:p>
    <w:p w:rsidRDefault="00524C4A" w:rsidP="00524C4A" w:rsidR="00524C4A">
      <w:pPr>
        <w:ind w:firstLine="708"/>
        <w:jc w:val="both"/>
        <w:rPr>
          <w:lang w:val="hr-HR"/>
        </w:rPr>
      </w:pPr>
      <w:r>
        <w:rPr>
          <w:lang w:val="hr-HR"/>
        </w:rPr>
        <w:t xml:space="preserve">Uz podneseni prijedlog za otvaranje stečajnog postupka, FINA je dostavila </w:t>
      </w:r>
      <w:r w:rsidR="00B778E4">
        <w:rPr>
          <w:lang w:val="hr-HR"/>
        </w:rPr>
        <w:t xml:space="preserve">sudu </w:t>
      </w:r>
      <w:r>
        <w:rPr>
          <w:lang w:val="hr-HR"/>
        </w:rPr>
        <w:t xml:space="preserve">rješenje Nagodbenog vijeća HR01 klase: UP-I/110/07/15-01/7764, ur.broj: 04-06-15-7764-6 od 24.02.2015. god., kojim je odbačen prijedlog dužnika za otvaranje postupka predstečajne nagodbe (od 02.02.2015. god.) s potvrdom izvršnosti tog rješenja, kao i presliku rješenja Trgovačkog suda u Splitu posl. br. 4. Stpn-34/2013 od 27.09.2013. god. kojim se odobrava sklopljena predstečajna nagodba nad dužnikom. Iz tog rješenja Trgovačkog suda u Splitu, odnosno sklopljene predstečajne nagodbe, razvidno je da se istom dužnik obvezao najvećem broju vjerovnika isplatiti iznose tražbina, utvrđenih u nagodbi, u roku od 5 godina uz jednu godinu počeka otplate (1+4 godine), a iz čega bi proizlazilo da je prijedlog dužnika za otvaranje postupka predstečajne nagodbe od 02.02.2015. god. doista podnesen za vrijeme trajanja prethodno sklopljene </w:t>
      </w:r>
      <w:r w:rsidR="00570316">
        <w:rPr>
          <w:lang w:val="hr-HR"/>
        </w:rPr>
        <w:t xml:space="preserve">predstečajne </w:t>
      </w:r>
      <w:r>
        <w:rPr>
          <w:lang w:val="hr-HR"/>
        </w:rPr>
        <w:t>nagodbe (od 27.09.2013. god.). Uz podneseni prijedlog, također je dostavljena i potvrda FINE o blokadi računa dužnika od 18.05.2015. god., a iz koje je razvidno da su računi dužnika na taj dan neprekidno blokirani u razdobl</w:t>
      </w:r>
      <w:r w:rsidR="00B778E4">
        <w:rPr>
          <w:lang w:val="hr-HR"/>
        </w:rPr>
        <w:t>ju duljem od 60 dana, iz čega</w:t>
      </w:r>
      <w:r w:rsidR="00570316">
        <w:rPr>
          <w:lang w:val="hr-HR"/>
        </w:rPr>
        <w:t xml:space="preserve"> proizlazi</w:t>
      </w:r>
      <w:r>
        <w:rPr>
          <w:lang w:val="hr-HR"/>
        </w:rPr>
        <w:t xml:space="preserve"> da kod dužnika postoji stečajni razlog nesposobnosti za plaćanje. </w:t>
      </w:r>
    </w:p>
    <w:p w:rsidRDefault="00524C4A" w:rsidP="00524C4A" w:rsidR="00524C4A" w:rsidRPr="00234E71">
      <w:pPr>
        <w:jc w:val="both"/>
        <w:rPr>
          <w:lang w:val="hr-HR"/>
        </w:rPr>
      </w:pPr>
    </w:p>
    <w:p w:rsidRDefault="00524C4A" w:rsidP="00570316" w:rsidR="00524C4A" w:rsidRPr="00234E71">
      <w:pPr>
        <w:ind w:firstLine="708"/>
        <w:jc w:val="both"/>
        <w:rPr>
          <w:lang w:val="hr-HR"/>
        </w:rPr>
      </w:pPr>
      <w:r>
        <w:rPr>
          <w:lang w:val="hr-HR"/>
        </w:rPr>
        <w:t>Odredbom čl. 49. st. 1. toč. 1. ZFPPN-a propisano je da će nagodbeno vijeće  odbaciti prijedlog za predstečajnu nagodbu ako je prijedlog podnesen za vrijeme trajanja prethodno sk</w:t>
      </w:r>
      <w:r w:rsidR="00570316">
        <w:rPr>
          <w:lang w:val="hr-HR"/>
        </w:rPr>
        <w:t xml:space="preserve">lopljene predstečajne nagodbe. </w:t>
      </w:r>
      <w:r w:rsidRPr="00234E71">
        <w:rPr>
          <w:lang w:val="hr-HR"/>
        </w:rPr>
        <w:t xml:space="preserve">Odredbom čl. </w:t>
      </w:r>
      <w:smartTag w:element="metricconverter" w:uri="urn:schemas-microsoft-com:office:smarttags">
        <w:smartTagPr>
          <w:attr w:val="49. st" w:name="ProductID"/>
        </w:smartTagPr>
        <w:r w:rsidRPr="00234E71">
          <w:rPr>
            <w:lang w:val="hr-HR"/>
          </w:rPr>
          <w:t>49. st</w:t>
        </w:r>
      </w:smartTag>
      <w:r w:rsidRPr="00234E71">
        <w:rPr>
          <w:lang w:val="hr-HR"/>
        </w:rPr>
        <w:t xml:space="preserve">. 2. ZFPPN-a propisano je da će u slučajevima </w:t>
      </w:r>
      <w:r>
        <w:rPr>
          <w:lang w:val="hr-HR"/>
        </w:rPr>
        <w:t>iz stavka 1. točaka 1., 2., 4.,</w:t>
      </w:r>
      <w:r w:rsidRPr="00234E71">
        <w:rPr>
          <w:lang w:val="hr-HR"/>
        </w:rPr>
        <w:t xml:space="preserve"> 5.</w:t>
      </w:r>
      <w:r>
        <w:rPr>
          <w:lang w:val="hr-HR"/>
        </w:rPr>
        <w:t xml:space="preserve"> i 7.</w:t>
      </w:r>
      <w:r w:rsidRPr="00234E71">
        <w:rPr>
          <w:lang w:val="hr-HR"/>
        </w:rPr>
        <w:t xml:space="preserve"> ovoga članka Financijska agencija</w:t>
      </w:r>
      <w:r>
        <w:rPr>
          <w:lang w:val="hr-HR"/>
        </w:rPr>
        <w:t>, odnosno nagodbeno vijeće</w:t>
      </w:r>
      <w:r w:rsidRPr="00234E71">
        <w:rPr>
          <w:lang w:val="hr-HR"/>
        </w:rPr>
        <w:t xml:space="preserve"> po službenoj dužnosti podnijeti prijedlog za </w:t>
      </w:r>
      <w:r>
        <w:rPr>
          <w:lang w:val="hr-HR"/>
        </w:rPr>
        <w:t>otvaranje</w:t>
      </w:r>
      <w:r w:rsidRPr="00234E71">
        <w:rPr>
          <w:lang w:val="hr-HR"/>
        </w:rPr>
        <w:t xml:space="preserve"> stečajnog postupka </w:t>
      </w:r>
      <w:r>
        <w:rPr>
          <w:lang w:val="hr-HR"/>
        </w:rPr>
        <w:t xml:space="preserve">u roku od 8 dana nakon izvršnosti rješenja o odbacivanju, </w:t>
      </w:r>
      <w:r w:rsidRPr="00234E71">
        <w:rPr>
          <w:lang w:val="hr-HR"/>
        </w:rPr>
        <w:t xml:space="preserve">ako postoje razlozi za otvaranje stečajnog postupka. </w:t>
      </w:r>
    </w:p>
    <w:p w:rsidRDefault="00524C4A" w:rsidP="00524C4A" w:rsidR="00524C4A" w:rsidRPr="00234E71">
      <w:pPr>
        <w:ind w:firstLine="708"/>
        <w:jc w:val="both"/>
        <w:rPr>
          <w:lang w:val="hr-HR"/>
        </w:rPr>
      </w:pPr>
    </w:p>
    <w:p w:rsidRDefault="00524C4A" w:rsidP="00570316" w:rsidR="00437CBD" w:rsidRPr="00D4141B">
      <w:pPr>
        <w:ind w:firstLine="708"/>
        <w:jc w:val="both"/>
        <w:rPr>
          <w:lang w:val="hr-HR"/>
        </w:rPr>
      </w:pPr>
      <w:r w:rsidRPr="00234E71">
        <w:rPr>
          <w:lang w:val="hr-HR"/>
        </w:rPr>
        <w:t>Budući da je</w:t>
      </w:r>
      <w:r>
        <w:rPr>
          <w:lang w:val="hr-HR"/>
        </w:rPr>
        <w:t xml:space="preserve"> izvrš</w:t>
      </w:r>
      <w:r w:rsidRPr="00234E71">
        <w:rPr>
          <w:lang w:val="hr-HR"/>
        </w:rPr>
        <w:t xml:space="preserve">nim rješenjem </w:t>
      </w:r>
      <w:r>
        <w:rPr>
          <w:lang w:val="hr-HR"/>
        </w:rPr>
        <w:t xml:space="preserve">FINE </w:t>
      </w:r>
      <w:r w:rsidRPr="00234E71">
        <w:rPr>
          <w:lang w:val="hr-HR"/>
        </w:rPr>
        <w:t xml:space="preserve">od </w:t>
      </w:r>
      <w:r>
        <w:rPr>
          <w:lang w:val="hr-HR"/>
        </w:rPr>
        <w:t>24.02.2015. god. odbačen prijedlog dužnika za otvaranje</w:t>
      </w:r>
      <w:r w:rsidRPr="00234E71">
        <w:rPr>
          <w:lang w:val="hr-HR"/>
        </w:rPr>
        <w:t xml:space="preserve"> postupka predstečajne nagodbe (sukladno čl. </w:t>
      </w:r>
      <w:smartTag w:element="metricconverter" w:uri="urn:schemas-microsoft-com:office:smarttags">
        <w:smartTagPr>
          <w:attr w:val="49. st" w:name="ProductID"/>
        </w:smartTagPr>
        <w:r w:rsidRPr="00234E71">
          <w:rPr>
            <w:lang w:val="hr-HR"/>
          </w:rPr>
          <w:t>49. st</w:t>
        </w:r>
      </w:smartTag>
      <w:r>
        <w:rPr>
          <w:lang w:val="hr-HR"/>
        </w:rPr>
        <w:t>. 1. toč. 1</w:t>
      </w:r>
      <w:r w:rsidRPr="00234E71">
        <w:rPr>
          <w:lang w:val="hr-HR"/>
        </w:rPr>
        <w:t xml:space="preserve">. ZFPPN-a) te budući da je isto tako uz prijedlog dostavljena potvrda FINE od </w:t>
      </w:r>
      <w:r>
        <w:rPr>
          <w:lang w:val="hr-HR"/>
        </w:rPr>
        <w:t>18.05.2015</w:t>
      </w:r>
      <w:r w:rsidRPr="00234E71">
        <w:rPr>
          <w:lang w:val="hr-HR"/>
        </w:rPr>
        <w:t xml:space="preserve">. god. </w:t>
      </w:r>
      <w:r w:rsidR="00B778E4">
        <w:rPr>
          <w:lang w:val="hr-HR"/>
        </w:rPr>
        <w:t>o blokadi račun</w:t>
      </w:r>
      <w:r w:rsidR="00D73E49">
        <w:rPr>
          <w:lang w:val="hr-HR"/>
        </w:rPr>
        <w:t>a</w:t>
      </w:r>
      <w:r w:rsidR="00B778E4">
        <w:rPr>
          <w:lang w:val="hr-HR"/>
        </w:rPr>
        <w:t xml:space="preserve"> dužnika u razdoblju duljem od 60 dana, </w:t>
      </w:r>
      <w:r w:rsidR="00570316">
        <w:rPr>
          <w:lang w:val="hr-HR"/>
        </w:rPr>
        <w:t xml:space="preserve">to je stoga </w:t>
      </w:r>
      <w:r w:rsidR="00437CBD" w:rsidRPr="00D4141B">
        <w:rPr>
          <w:lang w:val="hr-HR"/>
        </w:rPr>
        <w:t>podneseni prijedlog FINE</w:t>
      </w:r>
      <w:r w:rsidR="00D73E49">
        <w:rPr>
          <w:lang w:val="hr-HR"/>
        </w:rPr>
        <w:t>,</w:t>
      </w:r>
      <w:r w:rsidR="00570316">
        <w:rPr>
          <w:lang w:val="hr-HR"/>
        </w:rPr>
        <w:t xml:space="preserve"> za pokretanje stečajnog postupka nad dužnikom, </w:t>
      </w:r>
      <w:r w:rsidR="00D73E49">
        <w:rPr>
          <w:lang w:val="hr-HR"/>
        </w:rPr>
        <w:t>ovaj sud</w:t>
      </w:r>
      <w:r w:rsidR="00D73E49" w:rsidRPr="00D4141B">
        <w:rPr>
          <w:lang w:val="hr-HR"/>
        </w:rPr>
        <w:t xml:space="preserve"> </w:t>
      </w:r>
      <w:r w:rsidR="00570316">
        <w:rPr>
          <w:lang w:val="hr-HR"/>
        </w:rPr>
        <w:t>ocijenio</w:t>
      </w:r>
      <w:r w:rsidR="00437CBD" w:rsidRPr="00D4141B">
        <w:rPr>
          <w:lang w:val="hr-HR"/>
        </w:rPr>
        <w:t xml:space="preserve"> urednim i dopuštenim</w:t>
      </w:r>
      <w:r w:rsidR="00570316">
        <w:rPr>
          <w:lang w:val="hr-HR"/>
        </w:rPr>
        <w:t xml:space="preserve"> te</w:t>
      </w:r>
      <w:r w:rsidR="00437CBD" w:rsidRPr="00D4141B">
        <w:rPr>
          <w:lang w:val="hr-HR"/>
        </w:rPr>
        <w:t xml:space="preserve"> je rješenjem pod posl. br. 12. St-</w:t>
      </w:r>
      <w:r>
        <w:rPr>
          <w:lang w:val="hr-HR"/>
        </w:rPr>
        <w:t>72</w:t>
      </w:r>
      <w:r w:rsidR="00EF494D" w:rsidRPr="00D4141B">
        <w:rPr>
          <w:lang w:val="hr-HR"/>
        </w:rPr>
        <w:t>/2015</w:t>
      </w:r>
      <w:r w:rsidR="00437CBD" w:rsidRPr="00D4141B">
        <w:rPr>
          <w:lang w:val="hr-HR"/>
        </w:rPr>
        <w:t xml:space="preserve"> od </w:t>
      </w:r>
      <w:r>
        <w:rPr>
          <w:lang w:val="hr-HR"/>
        </w:rPr>
        <w:t>24. srpnja</w:t>
      </w:r>
      <w:r w:rsidR="00EF494D" w:rsidRPr="00D4141B">
        <w:rPr>
          <w:lang w:val="hr-HR"/>
        </w:rPr>
        <w:t xml:space="preserve"> 2015.</w:t>
      </w:r>
      <w:r w:rsidR="00437CBD" w:rsidRPr="00D4141B">
        <w:rPr>
          <w:lang w:val="hr-HR"/>
        </w:rPr>
        <w:t xml:space="preserve"> god. pokrenuo prethodni postupak</w:t>
      </w:r>
      <w:r w:rsidR="00D03C9B" w:rsidRPr="00D4141B">
        <w:rPr>
          <w:lang w:val="hr-HR"/>
        </w:rPr>
        <w:t xml:space="preserve"> radi utvrđivanja uvjeta za otvaranje stečajnog postupka nad dužnikom</w:t>
      </w:r>
      <w:r w:rsidR="0040406B">
        <w:rPr>
          <w:lang w:val="hr-HR"/>
        </w:rPr>
        <w:t>, sve sukladno odredbama čl. 42. st. 1.</w:t>
      </w:r>
      <w:r w:rsidR="0040406B" w:rsidRPr="0040406B">
        <w:rPr>
          <w:lang w:val="hr-HR"/>
        </w:rPr>
        <w:t xml:space="preserve"> </w:t>
      </w:r>
      <w:r w:rsidR="0040406B" w:rsidRPr="00D4141B">
        <w:rPr>
          <w:lang w:val="hr-HR"/>
        </w:rPr>
        <w:t>Stečajnog zakona (Narodne novine broj 44/96, 29/99, 129/00, 123/03, 82/06</w:t>
      </w:r>
      <w:r w:rsidR="00570316">
        <w:rPr>
          <w:lang w:val="hr-HR"/>
        </w:rPr>
        <w:t>, 116/10, 25/12, 133/12 i 45/13,</w:t>
      </w:r>
      <w:r w:rsidR="0040406B" w:rsidRPr="00D4141B">
        <w:rPr>
          <w:lang w:val="hr-HR"/>
        </w:rPr>
        <w:t xml:space="preserve"> dalje SZ)</w:t>
      </w:r>
      <w:r w:rsidR="00437CBD" w:rsidRPr="00D4141B">
        <w:rPr>
          <w:lang w:val="hr-HR"/>
        </w:rPr>
        <w:t>.</w:t>
      </w:r>
    </w:p>
    <w:p w:rsidRDefault="006E5581" w:rsidP="006E5581" w:rsidR="006E5581">
      <w:pPr>
        <w:jc w:val="both"/>
        <w:rPr>
          <w:lang w:val="hr-HR"/>
        </w:rPr>
      </w:pPr>
    </w:p>
    <w:p w:rsidRDefault="006E5581" w:rsidP="006E5581" w:rsidR="006E5581" w:rsidRPr="00D4141B">
      <w:pPr>
        <w:ind w:firstLine="708"/>
        <w:jc w:val="both"/>
        <w:rPr>
          <w:lang w:val="hr-HR"/>
        </w:rPr>
      </w:pPr>
      <w:r w:rsidRPr="00D4141B">
        <w:rPr>
          <w:lang w:val="hr-HR"/>
        </w:rPr>
        <w:t xml:space="preserve">Podneskom od </w:t>
      </w:r>
      <w:r w:rsidR="00524C4A">
        <w:rPr>
          <w:lang w:val="hr-HR"/>
        </w:rPr>
        <w:t>13.08</w:t>
      </w:r>
      <w:r w:rsidR="003129CB">
        <w:rPr>
          <w:lang w:val="hr-HR"/>
        </w:rPr>
        <w:t>.2015. god.</w:t>
      </w:r>
      <w:r w:rsidRPr="00D4141B">
        <w:rPr>
          <w:lang w:val="hr-HR"/>
        </w:rPr>
        <w:t xml:space="preserve"> </w:t>
      </w:r>
      <w:r>
        <w:rPr>
          <w:lang w:val="hr-HR"/>
        </w:rPr>
        <w:t>dužnik je dostavio sudu</w:t>
      </w:r>
      <w:r w:rsidRPr="00D4141B">
        <w:rPr>
          <w:lang w:val="hr-HR"/>
        </w:rPr>
        <w:t xml:space="preserve"> prokazni popis imovne, a na kojem je potpis z.z. dužnika </w:t>
      </w:r>
      <w:r w:rsidR="00524C4A">
        <w:rPr>
          <w:lang w:val="hr-HR"/>
        </w:rPr>
        <w:t>Tonia Govorka</w:t>
      </w:r>
      <w:r w:rsidR="00524C4A" w:rsidRPr="00D4141B">
        <w:rPr>
          <w:lang w:val="hr-HR"/>
        </w:rPr>
        <w:t xml:space="preserve"> </w:t>
      </w:r>
      <w:r w:rsidRPr="00D4141B">
        <w:rPr>
          <w:lang w:val="hr-HR"/>
        </w:rPr>
        <w:t xml:space="preserve">ovjeren po javnom bilježniku </w:t>
      </w:r>
      <w:r w:rsidR="00F97246">
        <w:rPr>
          <w:lang w:val="hr-HR"/>
        </w:rPr>
        <w:t xml:space="preserve">Ivanu Kristiću </w:t>
      </w:r>
      <w:r>
        <w:rPr>
          <w:lang w:val="hr-HR"/>
        </w:rPr>
        <w:t xml:space="preserve">iz </w:t>
      </w:r>
      <w:r w:rsidR="00F97246">
        <w:rPr>
          <w:lang w:val="hr-HR"/>
        </w:rPr>
        <w:t xml:space="preserve">Vrgorca </w:t>
      </w:r>
      <w:r w:rsidRPr="00D4141B">
        <w:rPr>
          <w:lang w:val="hr-HR"/>
        </w:rPr>
        <w:t xml:space="preserve">dana </w:t>
      </w:r>
      <w:r w:rsidR="00F97246">
        <w:rPr>
          <w:lang w:val="hr-HR"/>
        </w:rPr>
        <w:t>12.08</w:t>
      </w:r>
      <w:r w:rsidRPr="00D4141B">
        <w:rPr>
          <w:lang w:val="hr-HR"/>
        </w:rPr>
        <w:t>.2015. god.</w:t>
      </w:r>
      <w:r>
        <w:rPr>
          <w:lang w:val="hr-HR"/>
        </w:rPr>
        <w:t xml:space="preserve"> pod brojem OV-</w:t>
      </w:r>
      <w:r w:rsidR="00F97246">
        <w:rPr>
          <w:lang w:val="hr-HR"/>
        </w:rPr>
        <w:t>1448</w:t>
      </w:r>
      <w:r>
        <w:rPr>
          <w:lang w:val="hr-HR"/>
        </w:rPr>
        <w:t>/15.</w:t>
      </w:r>
    </w:p>
    <w:p w:rsidRDefault="00D03C9B" w:rsidP="00894193" w:rsidR="00D03C9B" w:rsidRPr="00D4141B">
      <w:pPr>
        <w:ind w:firstLine="708"/>
        <w:jc w:val="both"/>
        <w:rPr>
          <w:lang w:val="hr-HR"/>
        </w:rPr>
      </w:pPr>
    </w:p>
    <w:p w:rsidRDefault="0040406B" w:rsidP="00343E57" w:rsidR="00E30226">
      <w:pPr>
        <w:ind w:firstLine="708"/>
        <w:jc w:val="both"/>
        <w:rPr>
          <w:lang w:val="hr-HR"/>
        </w:rPr>
      </w:pPr>
      <w:r w:rsidRPr="00F97246">
        <w:rPr>
          <w:lang w:val="hr-HR"/>
        </w:rPr>
        <w:t xml:space="preserve">Na ročištu radi izjašnjenja o podnesenom prijedlogu, koje je u prethodnom postupku održano kod ovog suda </w:t>
      </w:r>
      <w:r w:rsidR="00F97246">
        <w:rPr>
          <w:lang w:val="hr-HR"/>
        </w:rPr>
        <w:t>17.09</w:t>
      </w:r>
      <w:r w:rsidR="00D73E49">
        <w:rPr>
          <w:lang w:val="hr-HR"/>
        </w:rPr>
        <w:t xml:space="preserve">.2015. god., </w:t>
      </w:r>
      <w:r w:rsidR="00074DC4" w:rsidRPr="00F97246">
        <w:rPr>
          <w:lang w:val="hr-HR"/>
        </w:rPr>
        <w:t xml:space="preserve">zastupnik po zakonu dužnika </w:t>
      </w:r>
      <w:r w:rsidR="00F97246">
        <w:rPr>
          <w:lang w:val="hr-HR"/>
        </w:rPr>
        <w:t>Toni Govorko</w:t>
      </w:r>
      <w:r w:rsidR="00252CBB">
        <w:rPr>
          <w:lang w:val="hr-HR"/>
        </w:rPr>
        <w:t xml:space="preserve"> nije osporio navode iz prijedloga FINE</w:t>
      </w:r>
      <w:r w:rsidR="00C6759A">
        <w:rPr>
          <w:lang w:val="hr-HR"/>
        </w:rPr>
        <w:t xml:space="preserve"> za pokretanje stečajnog postupka</w:t>
      </w:r>
      <w:r w:rsidR="00252CBB">
        <w:rPr>
          <w:lang w:val="hr-HR"/>
        </w:rPr>
        <w:t>, već</w:t>
      </w:r>
      <w:r w:rsidR="00F97246">
        <w:rPr>
          <w:lang w:val="hr-HR"/>
        </w:rPr>
        <w:t xml:space="preserve"> je izjavio da su podaci iz </w:t>
      </w:r>
      <w:r w:rsidR="00C6759A">
        <w:rPr>
          <w:lang w:val="hr-HR"/>
        </w:rPr>
        <w:t>tog</w:t>
      </w:r>
      <w:r w:rsidR="00D73E49">
        <w:rPr>
          <w:lang w:val="hr-HR"/>
        </w:rPr>
        <w:t xml:space="preserve"> prijedloga FINE točni</w:t>
      </w:r>
      <w:r w:rsidR="00F97246">
        <w:rPr>
          <w:lang w:val="hr-HR"/>
        </w:rPr>
        <w:t xml:space="preserve"> te </w:t>
      </w:r>
      <w:r w:rsidR="00C6759A">
        <w:rPr>
          <w:lang w:val="hr-HR"/>
        </w:rPr>
        <w:t>da</w:t>
      </w:r>
      <w:r w:rsidR="00F97246">
        <w:rPr>
          <w:lang w:val="hr-HR"/>
        </w:rPr>
        <w:t xml:space="preserve"> trenutno doista postoji blokada računa dužnika. </w:t>
      </w:r>
      <w:r w:rsidR="00E31397">
        <w:rPr>
          <w:lang w:val="hr-HR"/>
        </w:rPr>
        <w:t>Međutim, i</w:t>
      </w:r>
      <w:r w:rsidR="00343E57">
        <w:rPr>
          <w:lang w:val="hr-HR"/>
        </w:rPr>
        <w:t xml:space="preserve">sti </w:t>
      </w:r>
      <w:r w:rsidR="00F97246">
        <w:rPr>
          <w:lang w:val="hr-HR"/>
        </w:rPr>
        <w:t xml:space="preserve">je </w:t>
      </w:r>
      <w:r w:rsidR="00343E57">
        <w:rPr>
          <w:lang w:val="hr-HR"/>
        </w:rPr>
        <w:t xml:space="preserve">također </w:t>
      </w:r>
      <w:r w:rsidR="00F97246">
        <w:rPr>
          <w:lang w:val="hr-HR"/>
        </w:rPr>
        <w:t xml:space="preserve">naveo </w:t>
      </w:r>
      <w:r w:rsidR="00252CBB">
        <w:rPr>
          <w:lang w:val="hr-HR"/>
        </w:rPr>
        <w:t xml:space="preserve">da isto tako </w:t>
      </w:r>
      <w:r w:rsidR="00F97246">
        <w:rPr>
          <w:lang w:val="hr-HR"/>
        </w:rPr>
        <w:t>pos</w:t>
      </w:r>
      <w:r w:rsidR="00252CBB">
        <w:rPr>
          <w:lang w:val="hr-HR"/>
        </w:rPr>
        <w:t xml:space="preserve">toji realna mogućnost da dužnik, u relativno kraćem vremenskom roku, uspije </w:t>
      </w:r>
      <w:r w:rsidR="00F97246">
        <w:rPr>
          <w:lang w:val="hr-HR"/>
        </w:rPr>
        <w:t xml:space="preserve">u cijelosti podmiri sve svoje dospjele obveze zbog kojih mu </w:t>
      </w:r>
      <w:r w:rsidR="00252CBB">
        <w:rPr>
          <w:lang w:val="hr-HR"/>
        </w:rPr>
        <w:t>j</w:t>
      </w:r>
      <w:r w:rsidR="00F97246">
        <w:rPr>
          <w:lang w:val="hr-HR"/>
        </w:rPr>
        <w:t>e račun blokiran</w:t>
      </w:r>
      <w:r w:rsidR="00E30226">
        <w:rPr>
          <w:lang w:val="hr-HR"/>
        </w:rPr>
        <w:t xml:space="preserve"> i na taj dokaže da blokade računa više nema, odnosno da kod istog više ne postoji nesposobnost za plaćanje</w:t>
      </w:r>
      <w:r w:rsidR="00F97246">
        <w:rPr>
          <w:lang w:val="hr-HR"/>
        </w:rPr>
        <w:t>.</w:t>
      </w:r>
    </w:p>
    <w:p w:rsidRDefault="00E30226" w:rsidP="00343E57" w:rsidR="00E30226">
      <w:pPr>
        <w:ind w:firstLine="708"/>
        <w:jc w:val="both"/>
        <w:rPr>
          <w:lang w:val="hr-HR"/>
        </w:rPr>
      </w:pPr>
    </w:p>
    <w:p w:rsidRDefault="00E30226" w:rsidP="00343E57" w:rsidR="00E30226">
      <w:pPr>
        <w:ind w:firstLine="708"/>
        <w:jc w:val="both"/>
        <w:rPr>
          <w:lang w:val="hr-HR"/>
        </w:rPr>
      </w:pPr>
      <w:r>
        <w:rPr>
          <w:lang w:val="hr-HR"/>
        </w:rPr>
        <w:t>Unatoč navodima zastupnika po zakonu dužnika o mogućnosti podmirenja dospjelih obveza i deblokadi žiro-računa, a zbog čega je sud u dva navrata odgađao ročišta u prethodnom postupku i udjeljivao dužniku rok za dostavu dokaza o deblokadi računa, dužnik do zaključenja prethodnog postupka, a koji je zaključen na ročištu od 08.12.2015. god., sudu nije dostavio takav dokaz.</w:t>
      </w:r>
    </w:p>
    <w:p w:rsidRDefault="00E30226" w:rsidP="00E30226" w:rsidR="00E30226">
      <w:pPr>
        <w:jc w:val="both"/>
        <w:rPr>
          <w:lang w:val="hr-HR"/>
        </w:rPr>
      </w:pPr>
    </w:p>
    <w:p w:rsidRDefault="00E30226" w:rsidP="00E30226" w:rsidR="00E30226">
      <w:pPr>
        <w:ind w:firstLine="708"/>
        <w:jc w:val="both"/>
        <w:rPr>
          <w:lang w:val="hr-HR"/>
        </w:rPr>
      </w:pPr>
      <w:r>
        <w:rPr>
          <w:lang w:val="hr-HR"/>
        </w:rPr>
        <w:t>Vezano uz navode zastupnika po zakonu dužnika o mogućnosti da dužnik, u relativno kraćem vremenskom periodu, podmiri sve dospjele obveze zbog kojih s</w:t>
      </w:r>
      <w:r w:rsidR="00077A68">
        <w:rPr>
          <w:lang w:val="hr-HR"/>
        </w:rPr>
        <w:t>u njegovi računi blokirani, isti</w:t>
      </w:r>
      <w:r>
        <w:rPr>
          <w:lang w:val="hr-HR"/>
        </w:rPr>
        <w:t xml:space="preserve">če se da je isti na ročištu od 17.09.2015. god. naveo </w:t>
      </w:r>
      <w:r w:rsidR="00343E57">
        <w:rPr>
          <w:lang w:val="hr-HR"/>
        </w:rPr>
        <w:t>je da je</w:t>
      </w:r>
      <w:r w:rsidR="00F97246" w:rsidRPr="009B5277">
        <w:rPr>
          <w:lang w:val="hr-HR"/>
        </w:rPr>
        <w:t xml:space="preserve"> Vinoplod-vinarija d.d. Šibenik, a koji je pojedinačno i najveći vlasnik dužnika, spreman u narednom periodu financijski potpomoći samog dužnika uplatom određenih novčani</w:t>
      </w:r>
      <w:r w:rsidR="00343E57">
        <w:rPr>
          <w:lang w:val="hr-HR"/>
        </w:rPr>
        <w:t>h sredstava, odnosno pristupanj</w:t>
      </w:r>
      <w:r w:rsidR="00C6759A">
        <w:rPr>
          <w:lang w:val="hr-HR"/>
        </w:rPr>
        <w:t>em dugu</w:t>
      </w:r>
      <w:r w:rsidR="00077A68">
        <w:rPr>
          <w:lang w:val="hr-HR"/>
        </w:rPr>
        <w:t xml:space="preserve"> ili preuzimanjem</w:t>
      </w:r>
      <w:r w:rsidR="00F97246" w:rsidRPr="009B5277">
        <w:rPr>
          <w:lang w:val="hr-HR"/>
        </w:rPr>
        <w:t xml:space="preserve"> duga</w:t>
      </w:r>
      <w:r w:rsidR="00343E57">
        <w:rPr>
          <w:lang w:val="hr-HR"/>
        </w:rPr>
        <w:t xml:space="preserve"> kojeg dužnik ima prema Croatia osiguranju d.d.</w:t>
      </w:r>
      <w:r w:rsidR="00F97246" w:rsidRPr="009B5277">
        <w:rPr>
          <w:lang w:val="hr-HR"/>
        </w:rPr>
        <w:t xml:space="preserve">, </w:t>
      </w:r>
      <w:r w:rsidR="00C6759A">
        <w:rPr>
          <w:lang w:val="hr-HR"/>
        </w:rPr>
        <w:t>kao i da u</w:t>
      </w:r>
      <w:r w:rsidR="00F97246" w:rsidRPr="009B5277">
        <w:rPr>
          <w:lang w:val="hr-HR"/>
        </w:rPr>
        <w:t xml:space="preserve"> naredni</w:t>
      </w:r>
      <w:r w:rsidR="00C6759A">
        <w:rPr>
          <w:lang w:val="hr-HR"/>
        </w:rPr>
        <w:t>h nekoliko dana dužnik očekuje</w:t>
      </w:r>
      <w:r w:rsidR="00F97246" w:rsidRPr="009B5277">
        <w:rPr>
          <w:lang w:val="hr-HR"/>
        </w:rPr>
        <w:t xml:space="preserve"> uplatu iznosa od 500.000,00 kn od društva Badel 1862 d.d. Zagreb</w:t>
      </w:r>
      <w:r w:rsidR="00C6759A">
        <w:rPr>
          <w:lang w:val="hr-HR"/>
        </w:rPr>
        <w:t>,</w:t>
      </w:r>
      <w:r w:rsidR="00F97246" w:rsidRPr="009B5277">
        <w:rPr>
          <w:lang w:val="hr-HR"/>
        </w:rPr>
        <w:t xml:space="preserve"> za pr</w:t>
      </w:r>
      <w:r w:rsidR="00C6759A">
        <w:rPr>
          <w:lang w:val="hr-HR"/>
        </w:rPr>
        <w:t>odanu robu odnosno proizvode. Naveo</w:t>
      </w:r>
      <w:r w:rsidR="00C6759A" w:rsidRPr="009B5277">
        <w:rPr>
          <w:lang w:val="hr-HR"/>
        </w:rPr>
        <w:t xml:space="preserve"> </w:t>
      </w:r>
      <w:r w:rsidR="00C6759A">
        <w:rPr>
          <w:lang w:val="hr-HR"/>
        </w:rPr>
        <w:t>je i da</w:t>
      </w:r>
      <w:r w:rsidR="00F97246" w:rsidRPr="009B5277">
        <w:rPr>
          <w:lang w:val="hr-HR"/>
        </w:rPr>
        <w:t xml:space="preserve"> je dužnik u intenzivnim pregovorima s određenim bankama radi</w:t>
      </w:r>
      <w:r w:rsidR="00C6759A">
        <w:rPr>
          <w:lang w:val="hr-HR"/>
        </w:rPr>
        <w:t xml:space="preserve"> ishođenja kratkoročnog kredita, a sve to u cilju podmirenja dospjelih obveza i deblokade žiro-računa. </w:t>
      </w:r>
    </w:p>
    <w:p w:rsidRDefault="006C6D31" w:rsidP="00E30226" w:rsidR="006C6D31">
      <w:pPr>
        <w:ind w:firstLine="708"/>
        <w:jc w:val="both"/>
        <w:rPr>
          <w:lang w:val="hr-HR"/>
        </w:rPr>
      </w:pPr>
    </w:p>
    <w:p w:rsidRDefault="00E31397" w:rsidP="00077A68" w:rsidR="006A3ECC" w:rsidRPr="006A3ECC">
      <w:pPr>
        <w:ind w:firstLine="708"/>
        <w:jc w:val="both"/>
        <w:rPr>
          <w:lang w:val="hr-HR"/>
        </w:rPr>
      </w:pPr>
      <w:r>
        <w:rPr>
          <w:lang w:val="hr-HR"/>
        </w:rPr>
        <w:t xml:space="preserve">Na narednom ročištu koje je </w:t>
      </w:r>
      <w:r w:rsidR="00E30226">
        <w:rPr>
          <w:lang w:val="hr-HR"/>
        </w:rPr>
        <w:t xml:space="preserve">kod ovog suda </w:t>
      </w:r>
      <w:r>
        <w:rPr>
          <w:lang w:val="hr-HR"/>
        </w:rPr>
        <w:t xml:space="preserve">održano 03.11.2015. god., zastupnik po zakonu dužnika je izjavio da dužnik </w:t>
      </w:r>
      <w:r w:rsidRPr="00E30226">
        <w:rPr>
          <w:lang w:val="hr-HR"/>
        </w:rPr>
        <w:t xml:space="preserve">do dana održavanja tog ročišta </w:t>
      </w:r>
      <w:r w:rsidR="00E30226">
        <w:rPr>
          <w:lang w:val="hr-HR"/>
        </w:rPr>
        <w:t>nije uspio u cijelosti de</w:t>
      </w:r>
      <w:r w:rsidRPr="00E30226">
        <w:rPr>
          <w:lang w:val="hr-HR"/>
        </w:rPr>
        <w:t>blokirati svoj žiro-račun, ali da su određeni pomaci u tom pravcu zaista napravljeni.</w:t>
      </w:r>
      <w:r w:rsidR="00E30226">
        <w:rPr>
          <w:lang w:val="hr-HR"/>
        </w:rPr>
        <w:t xml:space="preserve"> Naveo je </w:t>
      </w:r>
      <w:r w:rsidR="006A3ECC">
        <w:t xml:space="preserve">da je </w:t>
      </w:r>
      <w:r w:rsidR="006A3ECC" w:rsidRPr="006A3ECC">
        <w:rPr>
          <w:lang w:val="hr-HR"/>
        </w:rPr>
        <w:t>dužnik u periodu od održavanja prošlog ročišta uspio obaviti cjelokupnu berbu grožđa te gotov proizvod odnosno vino spremiti u podrume društva, ali da su obećanja njihovih partnera o otkupu to</w:t>
      </w:r>
      <w:r w:rsidR="00FD6DEE">
        <w:rPr>
          <w:lang w:val="hr-HR"/>
        </w:rPr>
        <w:t>g vina,</w:t>
      </w:r>
      <w:r w:rsidR="006A3ECC" w:rsidRPr="006A3ECC">
        <w:rPr>
          <w:lang w:val="hr-HR"/>
        </w:rPr>
        <w:t xml:space="preserve"> i to prvenstveno od strane društva </w:t>
      </w:r>
      <w:r w:rsidR="00FD6DEE" w:rsidRPr="006A3ECC">
        <w:rPr>
          <w:lang w:val="hr-HR"/>
        </w:rPr>
        <w:t xml:space="preserve">Badel </w:t>
      </w:r>
      <w:r w:rsidR="006A3ECC" w:rsidRPr="006A3ECC">
        <w:rPr>
          <w:lang w:val="hr-HR"/>
        </w:rPr>
        <w:t>iz Z</w:t>
      </w:r>
      <w:r w:rsidR="00FD6DEE">
        <w:rPr>
          <w:lang w:val="hr-HR"/>
        </w:rPr>
        <w:t>agreba, za sada stavljena</w:t>
      </w:r>
      <w:r w:rsidR="006A3ECC" w:rsidRPr="006A3ECC">
        <w:rPr>
          <w:lang w:val="hr-HR"/>
        </w:rPr>
        <w:t xml:space="preserve"> na čekanje zbog općenito teške financijske situacije. </w:t>
      </w:r>
      <w:r w:rsidR="00FD6DEE">
        <w:rPr>
          <w:lang w:val="hr-HR"/>
        </w:rPr>
        <w:t xml:space="preserve">Izjavio je da </w:t>
      </w:r>
      <w:r w:rsidR="006A3ECC" w:rsidRPr="006A3ECC">
        <w:rPr>
          <w:lang w:val="hr-HR"/>
        </w:rPr>
        <w:t>su i dalje u tijeku završni pregovori s društvom Croatia osiguranje d.d. radi skidanja blokade s računa dužnika u visini od 1.100.000,00 kn, kroz Ugovor o pristupanju tom dugu od strane</w:t>
      </w:r>
      <w:r w:rsidR="00FD6DEE">
        <w:rPr>
          <w:lang w:val="hr-HR"/>
        </w:rPr>
        <w:t xml:space="preserve"> Vinoplod-vinarije d.d. Šibenik, dok bi se</w:t>
      </w:r>
      <w:r w:rsidR="006A3ECC" w:rsidRPr="006A3ECC">
        <w:rPr>
          <w:lang w:val="hr-HR"/>
        </w:rPr>
        <w:t xml:space="preserve"> </w:t>
      </w:r>
      <w:r w:rsidR="00FD6DEE" w:rsidRPr="006A3ECC">
        <w:rPr>
          <w:lang w:val="hr-HR"/>
        </w:rPr>
        <w:t xml:space="preserve">preostalih </w:t>
      </w:r>
      <w:r w:rsidR="006A3ECC" w:rsidRPr="006A3ECC">
        <w:rPr>
          <w:lang w:val="hr-HR"/>
        </w:rPr>
        <w:t>2.000.000,00 kn blokade računa dužnika podmirili iz pozajmice od strane firme Autobusni kolodvor Split d.o.o. Split</w:t>
      </w:r>
      <w:r w:rsidR="00FD6DEE">
        <w:rPr>
          <w:lang w:val="hr-HR"/>
        </w:rPr>
        <w:t>,</w:t>
      </w:r>
      <w:r w:rsidR="006A3ECC" w:rsidRPr="006A3ECC">
        <w:rPr>
          <w:lang w:val="hr-HR"/>
        </w:rPr>
        <w:t xml:space="preserve"> koje društvo bi dalo zajam dužniku u visini od 2.000.000,00 kn s rokom vraćanja od dvije godine i po</w:t>
      </w:r>
      <w:r w:rsidR="00FD6DEE">
        <w:rPr>
          <w:lang w:val="hr-HR"/>
        </w:rPr>
        <w:t>čekom otplate duga od 6 mjeseci</w:t>
      </w:r>
      <w:r w:rsidR="006A3ECC" w:rsidRPr="006A3ECC">
        <w:rPr>
          <w:lang w:val="hr-HR"/>
        </w:rPr>
        <w:t xml:space="preserve">. </w:t>
      </w:r>
      <w:r w:rsidR="00FD6DEE">
        <w:rPr>
          <w:lang w:val="hr-HR"/>
        </w:rPr>
        <w:t>Istakao je da bi se u</w:t>
      </w:r>
      <w:r w:rsidR="006A3ECC" w:rsidRPr="006A3ECC">
        <w:rPr>
          <w:lang w:val="hr-HR"/>
        </w:rPr>
        <w:t>pravo naprijed navedenim ugovorom o pristupanju dugu i povlačenjem blokade od strane Croatia osiguranja d.d. te sklapanjem i realizacijom ugovora o zajmu s društvom Autobusni kolodvor Split d.o.o., a koji bi u cijelosti bio uplaćen na žiro-r</w:t>
      </w:r>
      <w:r w:rsidR="00FD6DEE">
        <w:rPr>
          <w:lang w:val="hr-HR"/>
        </w:rPr>
        <w:t>ačun dužnika, u potpunosti</w:t>
      </w:r>
      <w:r w:rsidR="006A3ECC" w:rsidRPr="006A3ECC">
        <w:rPr>
          <w:lang w:val="hr-HR"/>
        </w:rPr>
        <w:t xml:space="preserve"> podmirile sv</w:t>
      </w:r>
      <w:r w:rsidR="00E73EF4">
        <w:rPr>
          <w:lang w:val="hr-HR"/>
        </w:rPr>
        <w:t>e postojeće obveze zbog kojih su</w:t>
      </w:r>
      <w:r w:rsidR="006A3ECC" w:rsidRPr="006A3ECC">
        <w:rPr>
          <w:lang w:val="hr-HR"/>
        </w:rPr>
        <w:t xml:space="preserve"> račun</w:t>
      </w:r>
      <w:r w:rsidR="00E73EF4">
        <w:rPr>
          <w:lang w:val="hr-HR"/>
        </w:rPr>
        <w:t>i</w:t>
      </w:r>
      <w:r w:rsidR="006A3ECC" w:rsidRPr="006A3ECC">
        <w:rPr>
          <w:lang w:val="hr-HR"/>
        </w:rPr>
        <w:t xml:space="preserve"> dužnika blokiran</w:t>
      </w:r>
      <w:r w:rsidR="00E73EF4">
        <w:rPr>
          <w:lang w:val="hr-HR"/>
        </w:rPr>
        <w:t>i</w:t>
      </w:r>
      <w:r w:rsidR="006A3ECC" w:rsidRPr="006A3ECC">
        <w:rPr>
          <w:lang w:val="hr-HR"/>
        </w:rPr>
        <w:t>.</w:t>
      </w:r>
    </w:p>
    <w:p w:rsidRDefault="00077A68" w:rsidP="00077A68" w:rsidR="00077A68">
      <w:pPr>
        <w:ind w:firstLine="708"/>
        <w:jc w:val="both"/>
        <w:rPr>
          <w:lang w:val="hr-HR"/>
        </w:rPr>
      </w:pPr>
    </w:p>
    <w:p w:rsidRDefault="00E73EF4" w:rsidP="00077A68" w:rsidR="00E73EF4" w:rsidRPr="00E73EF4">
      <w:pPr>
        <w:ind w:firstLine="708"/>
        <w:jc w:val="both"/>
        <w:rPr>
          <w:lang w:val="hr-HR"/>
        </w:rPr>
      </w:pPr>
      <w:r>
        <w:rPr>
          <w:lang w:val="hr-HR"/>
        </w:rPr>
        <w:t xml:space="preserve">Konačno, na ročištu koje je kod ovog suda održano 08.12.2015. god., a na kojem ročištu je zaključen prethodni postupak radi utvrđivanja uvjeta za otvaranje stečajnog postupka,  zastupnik po zakonu dužnika je izjavio </w:t>
      </w:r>
      <w:r w:rsidRPr="00E73EF4">
        <w:rPr>
          <w:lang w:val="hr-HR"/>
        </w:rPr>
        <w:t>da</w:t>
      </w:r>
      <w:r>
        <w:rPr>
          <w:lang w:val="hr-HR"/>
        </w:rPr>
        <w:t>,</w:t>
      </w:r>
      <w:r w:rsidRPr="00E73EF4">
        <w:rPr>
          <w:lang w:val="hr-HR"/>
        </w:rPr>
        <w:t xml:space="preserve"> unatoč svim poduzetim naporima</w:t>
      </w:r>
      <w:r>
        <w:rPr>
          <w:lang w:val="hr-HR"/>
        </w:rPr>
        <w:t xml:space="preserve">, </w:t>
      </w:r>
      <w:r w:rsidRPr="00E73EF4">
        <w:rPr>
          <w:lang w:val="hr-HR"/>
        </w:rPr>
        <w:t>dužnik nije u proteklom</w:t>
      </w:r>
      <w:r>
        <w:rPr>
          <w:lang w:val="hr-HR"/>
        </w:rPr>
        <w:t xml:space="preserve"> periodu</w:t>
      </w:r>
      <w:r w:rsidRPr="00E73EF4">
        <w:rPr>
          <w:lang w:val="hr-HR"/>
        </w:rPr>
        <w:t xml:space="preserve"> uspio podmiriti svoje dospjele obveze zbog kojih je njegov žiro-račun blokiran te da on osobno </w:t>
      </w:r>
      <w:r>
        <w:rPr>
          <w:lang w:val="hr-HR"/>
        </w:rPr>
        <w:t xml:space="preserve">ni ne vidi načina niti </w:t>
      </w:r>
      <w:r w:rsidRPr="00E73EF4">
        <w:rPr>
          <w:lang w:val="hr-HR"/>
        </w:rPr>
        <w:t>mogućnosti da bi se to moglo dogoditi u n</w:t>
      </w:r>
      <w:r>
        <w:rPr>
          <w:lang w:val="hr-HR"/>
        </w:rPr>
        <w:t xml:space="preserve">eko dogledno vrijeme. Istakao je kako Ugovor o pristupu dugu prema </w:t>
      </w:r>
      <w:r w:rsidR="00077A68">
        <w:rPr>
          <w:lang w:val="hr-HR"/>
        </w:rPr>
        <w:t>Croatia osiguranju d.d.,</w:t>
      </w:r>
      <w:r w:rsidRPr="00E73EF4">
        <w:rPr>
          <w:lang w:val="hr-HR"/>
        </w:rPr>
        <w:t xml:space="preserve"> </w:t>
      </w:r>
      <w:r>
        <w:rPr>
          <w:lang w:val="hr-HR"/>
        </w:rPr>
        <w:t xml:space="preserve"> od strane </w:t>
      </w:r>
      <w:r w:rsidRPr="00E73EF4">
        <w:rPr>
          <w:lang w:val="hr-HR"/>
        </w:rPr>
        <w:t>Vinoplod vinarije d.d. Šibenik nije potpisan budući da je Vinoplod vinarija d.d. Šibenik odustala od sklapanja takvog ugovora te ga ni</w:t>
      </w:r>
      <w:r>
        <w:rPr>
          <w:lang w:val="hr-HR"/>
        </w:rPr>
        <w:t>ti</w:t>
      </w:r>
      <w:r w:rsidRPr="00E73EF4">
        <w:rPr>
          <w:lang w:val="hr-HR"/>
        </w:rPr>
        <w:t xml:space="preserve"> ne želi sklopiti. </w:t>
      </w:r>
      <w:r>
        <w:rPr>
          <w:lang w:val="hr-HR"/>
        </w:rPr>
        <w:t xml:space="preserve">Isto tako, naveo je i da je </w:t>
      </w:r>
      <w:r w:rsidRPr="00E73EF4">
        <w:rPr>
          <w:lang w:val="hr-HR"/>
        </w:rPr>
        <w:t xml:space="preserve"> društvo Autobusni kolodvo</w:t>
      </w:r>
      <w:r>
        <w:rPr>
          <w:lang w:val="hr-HR"/>
        </w:rPr>
        <w:t>r Split d.o.o. Split odustalo</w:t>
      </w:r>
      <w:r w:rsidRPr="00E73EF4">
        <w:rPr>
          <w:lang w:val="hr-HR"/>
        </w:rPr>
        <w:t xml:space="preserve"> od davanja pozajmice dužniku, od</w:t>
      </w:r>
      <w:r>
        <w:rPr>
          <w:lang w:val="hr-HR"/>
        </w:rPr>
        <w:t>nosno sklapanja ugovora o zajmu</w:t>
      </w:r>
      <w:r w:rsidRPr="00E73EF4">
        <w:rPr>
          <w:lang w:val="hr-HR"/>
        </w:rPr>
        <w:t xml:space="preserve"> u visini od 2.000.000,00 kn. Upravo zbog naprijed navedenog</w:t>
      </w:r>
      <w:r>
        <w:rPr>
          <w:lang w:val="hr-HR"/>
        </w:rPr>
        <w:t>, da</w:t>
      </w:r>
      <w:r w:rsidRPr="00E73EF4">
        <w:rPr>
          <w:lang w:val="hr-HR"/>
        </w:rPr>
        <w:t xml:space="preserve"> ne postoji mogućnost da dužnik podmiri svoje</w:t>
      </w:r>
      <w:r>
        <w:rPr>
          <w:lang w:val="hr-HR"/>
        </w:rPr>
        <w:t xml:space="preserve"> dospjele obveze, pri čemu je</w:t>
      </w:r>
      <w:r w:rsidR="00046ACA">
        <w:rPr>
          <w:lang w:val="hr-HR"/>
        </w:rPr>
        <w:t xml:space="preserve"> naveo</w:t>
      </w:r>
      <w:r w:rsidRPr="00E73EF4">
        <w:rPr>
          <w:lang w:val="hr-HR"/>
        </w:rPr>
        <w:t xml:space="preserve"> da je kod dužnika trenutno zaposleno 58 radnika na neodređeno vrijeme, a kojima već</w:t>
      </w:r>
      <w:r>
        <w:rPr>
          <w:lang w:val="hr-HR"/>
        </w:rPr>
        <w:t xml:space="preserve"> 6 mjeseci nisu isplaćene plaće</w:t>
      </w:r>
      <w:r w:rsidRPr="00E73EF4">
        <w:rPr>
          <w:lang w:val="hr-HR"/>
        </w:rPr>
        <w:t xml:space="preserve"> niti postoji mogućnost</w:t>
      </w:r>
      <w:r>
        <w:rPr>
          <w:lang w:val="hr-HR"/>
        </w:rPr>
        <w:t>,</w:t>
      </w:r>
      <w:r w:rsidRPr="00E73EF4">
        <w:rPr>
          <w:lang w:val="hr-HR"/>
        </w:rPr>
        <w:t xml:space="preserve"> zbog već dospjelih obveza, kao i ranijih obveza preuzetih po predstečajnoj nagodbi, da bi dužnik mogao istima u relativno kraćem vremenskom roku te zaostale plaće podmiriti i nakon toga nastaviti s redovitom isplatom plaća. S obzirom na sve naprijed navedeno, </w:t>
      </w:r>
      <w:r>
        <w:rPr>
          <w:lang w:val="hr-HR"/>
        </w:rPr>
        <w:t xml:space="preserve">z.z. dužnika Toni Govorko </w:t>
      </w:r>
      <w:r w:rsidR="00077A68">
        <w:rPr>
          <w:lang w:val="hr-HR"/>
        </w:rPr>
        <w:t xml:space="preserve">je </w:t>
      </w:r>
      <w:r>
        <w:rPr>
          <w:lang w:val="hr-HR"/>
        </w:rPr>
        <w:t>i</w:t>
      </w:r>
      <w:r w:rsidR="00077A68">
        <w:rPr>
          <w:lang w:val="hr-HR"/>
        </w:rPr>
        <w:t>zjavio</w:t>
      </w:r>
      <w:r w:rsidRPr="00E73EF4">
        <w:rPr>
          <w:lang w:val="hr-HR"/>
        </w:rPr>
        <w:t xml:space="preserve"> kako ne vidi mogućnost nastavka poslovanja </w:t>
      </w:r>
      <w:r>
        <w:rPr>
          <w:lang w:val="hr-HR"/>
        </w:rPr>
        <w:t>dužnika na ovakav način</w:t>
      </w:r>
      <w:r w:rsidRPr="00E73EF4">
        <w:rPr>
          <w:lang w:val="hr-HR"/>
        </w:rPr>
        <w:t xml:space="preserve"> te </w:t>
      </w:r>
      <w:r>
        <w:rPr>
          <w:lang w:val="hr-HR"/>
        </w:rPr>
        <w:t xml:space="preserve">da </w:t>
      </w:r>
      <w:r w:rsidRPr="00E73EF4">
        <w:rPr>
          <w:lang w:val="hr-HR"/>
        </w:rPr>
        <w:t xml:space="preserve">stoga jedino preostaje otvaranje stečajnog postupka nad dužnikom. </w:t>
      </w:r>
    </w:p>
    <w:p w:rsidRDefault="00BE735F" w:rsidP="00E73EF4" w:rsidR="00BE735F" w:rsidRPr="009B5277">
      <w:pPr>
        <w:jc w:val="both"/>
        <w:rPr>
          <w:lang w:val="hr-HR"/>
        </w:rPr>
      </w:pPr>
    </w:p>
    <w:p w:rsidRDefault="00D73E49" w:rsidP="00D73E49" w:rsidR="00D73E49">
      <w:pPr>
        <w:ind w:firstLine="708"/>
        <w:jc w:val="both"/>
        <w:rPr>
          <w:lang w:val="hr-HR"/>
        </w:rPr>
      </w:pPr>
      <w:r>
        <w:rPr>
          <w:lang w:val="hr-HR"/>
        </w:rPr>
        <w:t>Ovaj sud smatra da su u konkretnom slučaju ispunjeni uvjeti za otvaranje stečajnog postupka nad dužnikom.</w:t>
      </w:r>
    </w:p>
    <w:p w:rsidRDefault="00DC6F83" w:rsidP="006E5581" w:rsidR="00DC6F83" w:rsidRPr="009B5277">
      <w:pPr>
        <w:jc w:val="both"/>
        <w:rPr>
          <w:lang w:val="hr-HR"/>
        </w:rPr>
      </w:pPr>
    </w:p>
    <w:p w:rsidRDefault="00636A82" w:rsidP="00F038E7" w:rsidR="00F038E7">
      <w:pPr>
        <w:ind w:firstLine="708"/>
        <w:jc w:val="both"/>
        <w:rPr>
          <w:lang w:val="hr-HR"/>
        </w:rPr>
      </w:pPr>
      <w:r w:rsidRPr="00D4141B">
        <w:rPr>
          <w:lang w:val="hr-HR"/>
        </w:rPr>
        <w:t xml:space="preserve">Odredbom </w:t>
      </w:r>
      <w:r w:rsidR="009A7AD1" w:rsidRPr="00D4141B">
        <w:rPr>
          <w:lang w:val="hr-HR"/>
        </w:rPr>
        <w:t xml:space="preserve">čl. </w:t>
      </w:r>
      <w:smartTag w:element="metricconverter" w:uri="urn:schemas-microsoft-com:office:smarttags">
        <w:smartTagPr>
          <w:attr w:val="4. St" w:name="ProductID"/>
        </w:smartTagPr>
        <w:r w:rsidR="009A7AD1" w:rsidRPr="00D4141B">
          <w:rPr>
            <w:lang w:val="hr-HR"/>
          </w:rPr>
          <w:t>4. s</w:t>
        </w:r>
        <w:r w:rsidR="008B3D2C" w:rsidRPr="00D4141B">
          <w:rPr>
            <w:lang w:val="hr-HR"/>
          </w:rPr>
          <w:t>t</w:t>
        </w:r>
      </w:smartTag>
      <w:r w:rsidR="0033674C" w:rsidRPr="00D4141B">
        <w:rPr>
          <w:lang w:val="hr-HR"/>
        </w:rPr>
        <w:t>. 1</w:t>
      </w:r>
      <w:r w:rsidR="00621B34" w:rsidRPr="00D4141B">
        <w:rPr>
          <w:lang w:val="hr-HR"/>
        </w:rPr>
        <w:t>.</w:t>
      </w:r>
      <w:r w:rsidR="00F933FB" w:rsidRPr="00D4141B">
        <w:rPr>
          <w:lang w:val="hr-HR"/>
        </w:rPr>
        <w:t xml:space="preserve"> </w:t>
      </w:r>
      <w:r w:rsidR="0040406B">
        <w:rPr>
          <w:lang w:val="hr-HR"/>
        </w:rPr>
        <w:t>SZ-a</w:t>
      </w:r>
      <w:r w:rsidR="008B3D2C" w:rsidRPr="00D4141B">
        <w:rPr>
          <w:lang w:val="hr-HR"/>
        </w:rPr>
        <w:t xml:space="preserve"> </w:t>
      </w:r>
      <w:r w:rsidR="0033674C" w:rsidRPr="00D4141B">
        <w:rPr>
          <w:lang w:val="hr-HR"/>
        </w:rPr>
        <w:t xml:space="preserve">propisano je da se stečaj </w:t>
      </w:r>
      <w:r w:rsidRPr="00D4141B">
        <w:rPr>
          <w:lang w:val="hr-HR"/>
        </w:rPr>
        <w:t xml:space="preserve">može otvoriti samo ako se utvrdi postojanje kojeg od stečajnih razloga, </w:t>
      </w:r>
      <w:r w:rsidR="00F038E7" w:rsidRPr="00D4141B">
        <w:rPr>
          <w:lang w:val="hr-HR"/>
        </w:rPr>
        <w:t>dok su stavkom 2. tog članka SZ-a kao stečajni razlozi propisani: nelikvidnost, nesposobnost za plaćanje i prezaduženost.</w:t>
      </w:r>
    </w:p>
    <w:p w:rsidRDefault="00D4141B" w:rsidP="00F038E7" w:rsidR="00D4141B" w:rsidRPr="00D4141B">
      <w:pPr>
        <w:ind w:firstLine="708"/>
        <w:jc w:val="both"/>
        <w:rPr>
          <w:lang w:val="hr-HR"/>
        </w:rPr>
      </w:pPr>
    </w:p>
    <w:p w:rsidRDefault="00F038E7" w:rsidP="00074DC4" w:rsidR="000A0D83" w:rsidRPr="00D4141B">
      <w:pPr>
        <w:ind w:firstLine="708"/>
        <w:jc w:val="both"/>
        <w:rPr>
          <w:lang w:val="hr-HR"/>
        </w:rPr>
      </w:pPr>
      <w:r w:rsidRPr="00D4141B">
        <w:rPr>
          <w:lang w:val="hr-HR"/>
        </w:rPr>
        <w:t xml:space="preserve">Prema odredbi čl. </w:t>
      </w:r>
      <w:smartTag w:element="metricconverter" w:uri="urn:schemas-microsoft-com:office:smarttags">
        <w:smartTagPr>
          <w:attr w:val="4. St" w:name="ProductID"/>
        </w:smartTagPr>
        <w:r w:rsidRPr="00D4141B">
          <w:rPr>
            <w:lang w:val="hr-HR"/>
          </w:rPr>
          <w:t>4. st</w:t>
        </w:r>
      </w:smartTag>
      <w:r w:rsidRPr="00D4141B">
        <w:rPr>
          <w:lang w:val="hr-HR"/>
        </w:rPr>
        <w:t>. 7. SZ-a smatrat će se da je dužni</w:t>
      </w:r>
      <w:r w:rsidR="00226FF2">
        <w:rPr>
          <w:lang w:val="hr-HR"/>
        </w:rPr>
        <w:t>k nesposoban za plaćanje ako u O</w:t>
      </w:r>
      <w:r w:rsidRPr="00D4141B">
        <w:rPr>
          <w:lang w:val="hr-HR"/>
        </w:rPr>
        <w:t>čevidniku redoslijeda osnova za plaćanje koji vodi Financijska agencija ima evidentirane neizvršene osnove za plaćanje u razdoblju duljem od 60 dana, a koje je trebalo, na temelju valjanih osnova za plaćanje, bez daljnjeg pristanka dužnika naplatiti s bilo kojeg od njegovih računa. Postojanje okolnosti iz stavka 7. dokazuje se potvrdom Financijske agencije (čl. 4.st. 9. SZ-a).</w:t>
      </w:r>
    </w:p>
    <w:p w:rsidRDefault="00074DC4" w:rsidP="00074DC4" w:rsidR="00074DC4" w:rsidRPr="00D4141B">
      <w:pPr>
        <w:ind w:firstLine="708"/>
        <w:jc w:val="both"/>
        <w:rPr>
          <w:lang w:val="hr-HR"/>
        </w:rPr>
      </w:pPr>
    </w:p>
    <w:p w:rsidRDefault="00636A82" w:rsidP="00636A82" w:rsidR="00D37E91" w:rsidRPr="00D4141B">
      <w:pPr>
        <w:ind w:firstLine="708"/>
        <w:jc w:val="both"/>
        <w:rPr>
          <w:lang w:val="hr-HR"/>
        </w:rPr>
      </w:pPr>
      <w:r w:rsidRPr="00D4141B">
        <w:rPr>
          <w:lang w:val="hr-HR"/>
        </w:rPr>
        <w:t>Tijekom prethodnog postupka utvrđeno je da je kod dužnika postoji stečajni razlog nesposobnosti za plaćanje.</w:t>
      </w:r>
    </w:p>
    <w:p w:rsidRDefault="00636A82" w:rsidP="00636A82" w:rsidR="00636A82" w:rsidRPr="00D4141B">
      <w:pPr>
        <w:ind w:firstLine="708"/>
        <w:jc w:val="both"/>
        <w:rPr>
          <w:lang w:val="hr-HR"/>
        </w:rPr>
      </w:pPr>
    </w:p>
    <w:p w:rsidRDefault="00636A82" w:rsidP="00636A82" w:rsidR="002C2D05" w:rsidRPr="00D4141B">
      <w:pPr>
        <w:ind w:firstLine="708"/>
        <w:jc w:val="both"/>
        <w:rPr>
          <w:lang w:val="hr-HR"/>
        </w:rPr>
      </w:pPr>
      <w:r w:rsidRPr="00D4141B">
        <w:rPr>
          <w:lang w:val="hr-HR"/>
        </w:rPr>
        <w:t xml:space="preserve">Naime, </w:t>
      </w:r>
      <w:r w:rsidR="00A071FA" w:rsidRPr="00D4141B">
        <w:rPr>
          <w:lang w:val="hr-HR"/>
        </w:rPr>
        <w:t xml:space="preserve">FINA </w:t>
      </w:r>
      <w:r w:rsidR="005B74FD" w:rsidRPr="00D4141B">
        <w:rPr>
          <w:lang w:val="hr-HR"/>
        </w:rPr>
        <w:t xml:space="preserve">je </w:t>
      </w:r>
      <w:r w:rsidR="004C7559">
        <w:rPr>
          <w:lang w:val="hr-HR"/>
        </w:rPr>
        <w:t>pored potvrde</w:t>
      </w:r>
      <w:r w:rsidR="00226FF2">
        <w:rPr>
          <w:lang w:val="hr-HR"/>
        </w:rPr>
        <w:t xml:space="preserve"> o blok</w:t>
      </w:r>
      <w:r w:rsidR="004C7559">
        <w:rPr>
          <w:lang w:val="hr-HR"/>
        </w:rPr>
        <w:t>adi računa dužnika koju je dostavila</w:t>
      </w:r>
      <w:r w:rsidR="00226FF2">
        <w:rPr>
          <w:lang w:val="hr-HR"/>
        </w:rPr>
        <w:t xml:space="preserve"> uz prijedlog</w:t>
      </w:r>
      <w:r w:rsidR="004C7559">
        <w:rPr>
          <w:lang w:val="hr-HR"/>
        </w:rPr>
        <w:t xml:space="preserve"> (potvrda od 18.05.2015. god.)</w:t>
      </w:r>
      <w:r w:rsidR="00226FF2">
        <w:rPr>
          <w:lang w:val="hr-HR"/>
        </w:rPr>
        <w:t>, dostavila sudu</w:t>
      </w:r>
      <w:r w:rsidR="007447F0">
        <w:rPr>
          <w:lang w:val="hr-HR"/>
        </w:rPr>
        <w:t xml:space="preserve"> i</w:t>
      </w:r>
      <w:r w:rsidR="00226FF2">
        <w:rPr>
          <w:lang w:val="hr-HR"/>
        </w:rPr>
        <w:t xml:space="preserve"> </w:t>
      </w:r>
      <w:r w:rsidR="007447F0">
        <w:rPr>
          <w:lang w:val="hr-HR"/>
        </w:rPr>
        <w:t>potvrde</w:t>
      </w:r>
      <w:r w:rsidR="00226FF2">
        <w:rPr>
          <w:lang w:val="hr-HR"/>
        </w:rPr>
        <w:t xml:space="preserve"> o blokadi </w:t>
      </w:r>
      <w:r w:rsidR="007447F0">
        <w:rPr>
          <w:lang w:val="hr-HR"/>
        </w:rPr>
        <w:t xml:space="preserve">dužnika </w:t>
      </w:r>
      <w:r w:rsidR="00B16567">
        <w:rPr>
          <w:lang w:val="hr-HR"/>
        </w:rPr>
        <w:t xml:space="preserve">od </w:t>
      </w:r>
      <w:r w:rsidR="004C7559">
        <w:rPr>
          <w:lang w:val="hr-HR"/>
        </w:rPr>
        <w:t>17.09</w:t>
      </w:r>
      <w:r w:rsidR="009B5277">
        <w:rPr>
          <w:lang w:val="hr-HR"/>
        </w:rPr>
        <w:t>.</w:t>
      </w:r>
      <w:r w:rsidR="004C7559">
        <w:rPr>
          <w:lang w:val="hr-HR"/>
        </w:rPr>
        <w:t xml:space="preserve">2015., 02.11.2015. </w:t>
      </w:r>
      <w:r w:rsidR="00B16567">
        <w:rPr>
          <w:lang w:val="hr-HR"/>
        </w:rPr>
        <w:t xml:space="preserve">i </w:t>
      </w:r>
      <w:r w:rsidR="009B5277">
        <w:rPr>
          <w:lang w:val="hr-HR"/>
        </w:rPr>
        <w:t>07.12</w:t>
      </w:r>
      <w:r w:rsidR="004C7559">
        <w:rPr>
          <w:lang w:val="hr-HR"/>
        </w:rPr>
        <w:t xml:space="preserve">.2015. te je iz svake od tih potvrda razvidno da su računi dužnika neprekidno blokirani u razdoblju duljem od 60 dana. prema posljednjoj potvrdi FINE od 07.12.2015. god. </w:t>
      </w:r>
      <w:r w:rsidR="00226FF2">
        <w:rPr>
          <w:lang w:val="hr-HR"/>
        </w:rPr>
        <w:t>na računima i novčanim sredstvima dužnika evidentirano</w:t>
      </w:r>
      <w:r w:rsidR="004C7559">
        <w:rPr>
          <w:lang w:val="hr-HR"/>
        </w:rPr>
        <w:t xml:space="preserve"> je</w:t>
      </w:r>
      <w:r w:rsidR="00226FF2">
        <w:rPr>
          <w:lang w:val="hr-HR"/>
        </w:rPr>
        <w:t xml:space="preserve"> </w:t>
      </w:r>
      <w:r w:rsidR="004C7559">
        <w:rPr>
          <w:lang w:val="hr-HR"/>
        </w:rPr>
        <w:t>266</w:t>
      </w:r>
      <w:r w:rsidR="00226FF2">
        <w:rPr>
          <w:lang w:val="hr-HR"/>
        </w:rPr>
        <w:t xml:space="preserve"> dana neprekidne blokade zbog nepodmirenih osnova za plaćanje evidentiranih u O</w:t>
      </w:r>
      <w:r w:rsidR="00226FF2" w:rsidRPr="00D4141B">
        <w:rPr>
          <w:lang w:val="hr-HR"/>
        </w:rPr>
        <w:t>čevidniku redoslijeda za plaćanje</w:t>
      </w:r>
      <w:r w:rsidR="004C7559">
        <w:rPr>
          <w:lang w:val="hr-HR"/>
        </w:rPr>
        <w:t>, a evidentirane nepodmirene obveze dužnika na taj dan</w:t>
      </w:r>
      <w:r w:rsidR="00226FF2" w:rsidRPr="00D4141B">
        <w:rPr>
          <w:lang w:val="hr-HR"/>
        </w:rPr>
        <w:t xml:space="preserve"> </w:t>
      </w:r>
      <w:r w:rsidR="00226FF2">
        <w:rPr>
          <w:lang w:val="hr-HR"/>
        </w:rPr>
        <w:t xml:space="preserve">iznose </w:t>
      </w:r>
      <w:r w:rsidR="009B5277">
        <w:rPr>
          <w:lang w:val="hr-HR"/>
        </w:rPr>
        <w:t>3.039.017,91</w:t>
      </w:r>
      <w:r w:rsidR="007447F0">
        <w:rPr>
          <w:lang w:val="hr-HR"/>
        </w:rPr>
        <w:t xml:space="preserve"> kn</w:t>
      </w:r>
      <w:r w:rsidR="00226FF2">
        <w:rPr>
          <w:lang w:val="hr-HR"/>
        </w:rPr>
        <w:t>. Kako dakle iz nav</w:t>
      </w:r>
      <w:r w:rsidR="0093056B">
        <w:rPr>
          <w:lang w:val="hr-HR"/>
        </w:rPr>
        <w:t>edenih potvrda</w:t>
      </w:r>
      <w:r w:rsidR="00226FF2">
        <w:rPr>
          <w:lang w:val="hr-HR"/>
        </w:rPr>
        <w:t xml:space="preserve"> FINE jasno proizlazi da dužnik </w:t>
      </w:r>
      <w:r w:rsidR="005B74FD" w:rsidRPr="00D4141B">
        <w:rPr>
          <w:lang w:val="hr-HR"/>
        </w:rPr>
        <w:t xml:space="preserve">u </w:t>
      </w:r>
      <w:r w:rsidR="00621B34" w:rsidRPr="00D4141B">
        <w:rPr>
          <w:lang w:val="hr-HR"/>
        </w:rPr>
        <w:t xml:space="preserve">Očevidniku </w:t>
      </w:r>
      <w:r w:rsidR="005B74FD" w:rsidRPr="00D4141B">
        <w:rPr>
          <w:lang w:val="hr-HR"/>
        </w:rPr>
        <w:t xml:space="preserve">redoslijeda osnova za plaćanje ima evidentirane neizvršene osnove za plaćanje u razdoblju duljem od 60 dana, </w:t>
      </w:r>
      <w:r w:rsidR="00226FF2">
        <w:rPr>
          <w:lang w:val="hr-HR"/>
        </w:rPr>
        <w:t>to je s</w:t>
      </w:r>
      <w:r w:rsidR="0093056B">
        <w:rPr>
          <w:lang w:val="hr-HR"/>
        </w:rPr>
        <w:t>amim time očito</w:t>
      </w:r>
      <w:r w:rsidR="005B74FD" w:rsidRPr="00D4141B">
        <w:rPr>
          <w:lang w:val="hr-HR"/>
        </w:rPr>
        <w:t xml:space="preserve"> da kod dužnika postoji stečajni razlog nesposobnosti za plaćanje u smislu odredbi čl. </w:t>
      </w:r>
      <w:smartTag w:element="metricconverter" w:uri="urn:schemas-microsoft-com:office:smarttags">
        <w:smartTagPr>
          <w:attr w:val="4. St" w:name="ProductID"/>
        </w:smartTagPr>
        <w:r w:rsidR="005B74FD" w:rsidRPr="00D4141B">
          <w:rPr>
            <w:lang w:val="hr-HR"/>
          </w:rPr>
          <w:t>4. st</w:t>
        </w:r>
      </w:smartTag>
      <w:r w:rsidR="0093056B">
        <w:rPr>
          <w:lang w:val="hr-HR"/>
        </w:rPr>
        <w:t>. 2.,</w:t>
      </w:r>
      <w:r w:rsidR="005B74FD" w:rsidRPr="00D4141B">
        <w:rPr>
          <w:lang w:val="hr-HR"/>
        </w:rPr>
        <w:t xml:space="preserve"> 7. i 9. SZ-a. Uostalom, niti sam </w:t>
      </w:r>
      <w:r w:rsidR="00AE0ABD" w:rsidRPr="00D4141B">
        <w:rPr>
          <w:lang w:val="hr-HR"/>
        </w:rPr>
        <w:t xml:space="preserve">z.z. </w:t>
      </w:r>
      <w:r w:rsidR="005B74FD" w:rsidRPr="00D4141B">
        <w:rPr>
          <w:lang w:val="hr-HR"/>
        </w:rPr>
        <w:t>dužnik</w:t>
      </w:r>
      <w:r w:rsidR="00AE0ABD" w:rsidRPr="00D4141B">
        <w:rPr>
          <w:lang w:val="hr-HR"/>
        </w:rPr>
        <w:t>a</w:t>
      </w:r>
      <w:r w:rsidR="00226FF2">
        <w:rPr>
          <w:lang w:val="hr-HR"/>
        </w:rPr>
        <w:t xml:space="preserve"> </w:t>
      </w:r>
      <w:r w:rsidR="009B5277">
        <w:rPr>
          <w:lang w:val="hr-HR"/>
        </w:rPr>
        <w:t>Toni Govorko</w:t>
      </w:r>
      <w:r w:rsidR="005B74FD" w:rsidRPr="00D4141B">
        <w:rPr>
          <w:lang w:val="hr-HR"/>
        </w:rPr>
        <w:t xml:space="preserve"> tijekom prethodnog postupka nije osporavao činjenicu da su računi </w:t>
      </w:r>
      <w:r w:rsidR="00155C5C" w:rsidRPr="00D4141B">
        <w:rPr>
          <w:lang w:val="hr-HR"/>
        </w:rPr>
        <w:t xml:space="preserve">dužnika </w:t>
      </w:r>
      <w:r w:rsidR="006E5581">
        <w:rPr>
          <w:lang w:val="hr-HR"/>
        </w:rPr>
        <w:t>blokirani u periodu i za iznos obveza koji se navode u potvrdama FINE,</w:t>
      </w:r>
      <w:r w:rsidR="005B74FD" w:rsidRPr="00D4141B">
        <w:rPr>
          <w:lang w:val="hr-HR"/>
        </w:rPr>
        <w:t xml:space="preserve"> </w:t>
      </w:r>
      <w:r w:rsidR="00155C5C" w:rsidRPr="00D4141B">
        <w:rPr>
          <w:lang w:val="hr-HR"/>
        </w:rPr>
        <w:t xml:space="preserve">odnosno </w:t>
      </w:r>
      <w:r w:rsidR="006E5581">
        <w:rPr>
          <w:lang w:val="hr-HR"/>
        </w:rPr>
        <w:t xml:space="preserve">isti </w:t>
      </w:r>
      <w:r w:rsidR="00155C5C" w:rsidRPr="00D4141B">
        <w:rPr>
          <w:lang w:val="hr-HR"/>
        </w:rPr>
        <w:t>nije osporavao postojanje stečajnog razloga nesposobnosti za plaćanje dužnika</w:t>
      </w:r>
      <w:r w:rsidR="00343E57">
        <w:rPr>
          <w:lang w:val="hr-HR"/>
        </w:rPr>
        <w:t xml:space="preserve">, a niti je isti do zaključenja prethodnog postupka dostavio dokaz da taj stečajni razlog kod dužnika više ne bi postojao. </w:t>
      </w:r>
      <w:r w:rsidR="005B74FD" w:rsidRPr="00D4141B">
        <w:rPr>
          <w:lang w:val="hr-HR"/>
        </w:rPr>
        <w:t xml:space="preserve"> </w:t>
      </w:r>
    </w:p>
    <w:p w:rsidRDefault="00F76C38" w:rsidP="00AE0ABD" w:rsidR="00F76C38" w:rsidRPr="00D4141B">
      <w:pPr>
        <w:jc w:val="both"/>
        <w:rPr>
          <w:lang w:val="hr-HR"/>
        </w:rPr>
      </w:pPr>
    </w:p>
    <w:p w:rsidRDefault="00AE0ABD" w:rsidP="00636A82" w:rsidR="00F76C38">
      <w:pPr>
        <w:ind w:firstLine="708"/>
        <w:jc w:val="both"/>
        <w:rPr>
          <w:lang w:val="hr-HR"/>
        </w:rPr>
      </w:pPr>
      <w:r w:rsidRPr="00D4141B">
        <w:rPr>
          <w:lang w:val="hr-HR"/>
        </w:rPr>
        <w:t xml:space="preserve">Kako je dakle utvrđeno da je FINA ovlaštena za podnošenje prijedloga za otvaranje stečajnog postupka, odnosno da ista ima aktivnu legitimaciju u ovom </w:t>
      </w:r>
      <w:r w:rsidRPr="009B5277">
        <w:rPr>
          <w:lang w:val="hr-HR"/>
        </w:rPr>
        <w:t xml:space="preserve">postupku (sukladno odredbama čl. </w:t>
      </w:r>
      <w:r w:rsidR="004C7559">
        <w:rPr>
          <w:lang w:val="hr-HR"/>
        </w:rPr>
        <w:t>49. st. 2</w:t>
      </w:r>
      <w:r w:rsidRPr="009B5277">
        <w:rPr>
          <w:lang w:val="hr-HR"/>
        </w:rPr>
        <w:t xml:space="preserve">. ZFPPN-a u vezi s čl. </w:t>
      </w:r>
      <w:smartTag w:element="metricconverter" w:uri="urn:schemas-microsoft-com:office:smarttags">
        <w:smartTagPr>
          <w:attr w:val="7. st" w:name="ProductID"/>
        </w:smartTagPr>
        <w:r w:rsidRPr="009B5277">
          <w:rPr>
            <w:lang w:val="hr-HR"/>
          </w:rPr>
          <w:t>7. st</w:t>
        </w:r>
      </w:smartTag>
      <w:r w:rsidRPr="009B5277">
        <w:rPr>
          <w:lang w:val="hr-HR"/>
        </w:rPr>
        <w:t xml:space="preserve">. 1. SZ-a) </w:t>
      </w:r>
      <w:r w:rsidRPr="00D4141B">
        <w:rPr>
          <w:lang w:val="hr-HR"/>
        </w:rPr>
        <w:t xml:space="preserve">te je isto tako </w:t>
      </w:r>
      <w:r w:rsidR="00F76C38" w:rsidRPr="00D4141B">
        <w:rPr>
          <w:lang w:val="hr-HR"/>
        </w:rPr>
        <w:t xml:space="preserve"> tijekom prethodnog postupka kod ovog suda utvrđeno postojanje stečajnog razloga nesposobnosti za plaćanje dužnika, dok iz</w:t>
      </w:r>
      <w:r w:rsidRPr="00D4141B">
        <w:rPr>
          <w:lang w:val="hr-HR"/>
        </w:rPr>
        <w:t xml:space="preserve"> </w:t>
      </w:r>
      <w:r w:rsidR="00F76C38" w:rsidRPr="00D4141B">
        <w:rPr>
          <w:lang w:val="hr-HR"/>
        </w:rPr>
        <w:t>prokaznog popisa imovine dužnika proizlazi da dužnik ima imovine</w:t>
      </w:r>
      <w:r w:rsidR="004C7559">
        <w:rPr>
          <w:lang w:val="hr-HR"/>
        </w:rPr>
        <w:t xml:space="preserve"> (nekretnine,</w:t>
      </w:r>
      <w:r w:rsidRPr="00D4141B">
        <w:rPr>
          <w:lang w:val="hr-HR"/>
        </w:rPr>
        <w:t xml:space="preserve"> pokretnine</w:t>
      </w:r>
      <w:r w:rsidR="004C7559">
        <w:rPr>
          <w:lang w:val="hr-HR"/>
        </w:rPr>
        <w:t xml:space="preserve"> i drugu imovinu</w:t>
      </w:r>
      <w:r w:rsidRPr="00D4141B">
        <w:rPr>
          <w:lang w:val="hr-HR"/>
        </w:rPr>
        <w:t>)</w:t>
      </w:r>
      <w:r w:rsidR="00F76C38" w:rsidRPr="00D4141B">
        <w:rPr>
          <w:lang w:val="hr-HR"/>
        </w:rPr>
        <w:t xml:space="preserve"> koja bi bila dostatna za podmirenje troškova stečajnog postupka, to je stoga u konkretnom slučaju </w:t>
      </w:r>
      <w:r w:rsidRPr="00D4141B">
        <w:rPr>
          <w:lang w:val="hr-HR"/>
        </w:rPr>
        <w:t>trebalo</w:t>
      </w:r>
      <w:r w:rsidR="00F76C38" w:rsidRPr="00D4141B">
        <w:rPr>
          <w:lang w:val="hr-HR"/>
        </w:rPr>
        <w:t xml:space="preserve"> donijeti rješenje o otvaranju stečajnog postupka nad dužnikom. </w:t>
      </w:r>
    </w:p>
    <w:p w:rsidRDefault="00F76C38" w:rsidP="006C6D31" w:rsidR="00F76C38" w:rsidRPr="00D4141B">
      <w:pPr>
        <w:jc w:val="both"/>
        <w:rPr>
          <w:lang w:val="hr-HR"/>
        </w:rPr>
      </w:pPr>
    </w:p>
    <w:p w:rsidRDefault="002B4CDD" w:rsidP="00A071FA" w:rsidR="00ED48F9" w:rsidRPr="00D4141B">
      <w:pPr>
        <w:ind w:firstLine="708"/>
        <w:jc w:val="both"/>
        <w:rPr>
          <w:lang w:val="hr-HR"/>
        </w:rPr>
      </w:pPr>
      <w:r w:rsidRPr="00D4141B">
        <w:rPr>
          <w:lang w:val="hr-HR"/>
        </w:rPr>
        <w:t>Slijedom svega naprijed</w:t>
      </w:r>
      <w:r w:rsidR="00A96EEB" w:rsidRPr="00D4141B">
        <w:rPr>
          <w:lang w:val="hr-HR"/>
        </w:rPr>
        <w:t xml:space="preserve"> navedenog</w:t>
      </w:r>
      <w:r w:rsidR="00D37E91" w:rsidRPr="00D4141B">
        <w:rPr>
          <w:lang w:val="hr-HR"/>
        </w:rPr>
        <w:t>,</w:t>
      </w:r>
      <w:r w:rsidR="00ED48F9" w:rsidRPr="00D4141B">
        <w:rPr>
          <w:lang w:val="hr-HR"/>
        </w:rPr>
        <w:t xml:space="preserve"> </w:t>
      </w:r>
      <w:r w:rsidR="0098270D" w:rsidRPr="00D4141B">
        <w:rPr>
          <w:lang w:val="hr-HR"/>
        </w:rPr>
        <w:t>a</w:t>
      </w:r>
      <w:r w:rsidR="00ED48F9" w:rsidRPr="00D4141B">
        <w:rPr>
          <w:lang w:val="hr-HR"/>
        </w:rPr>
        <w:t xml:space="preserve"> s</w:t>
      </w:r>
      <w:r w:rsidR="00D37E91" w:rsidRPr="00D4141B">
        <w:rPr>
          <w:lang w:val="hr-HR"/>
        </w:rPr>
        <w:t>ukladno odredbama</w:t>
      </w:r>
      <w:r w:rsidRPr="00D4141B">
        <w:rPr>
          <w:lang w:val="hr-HR"/>
        </w:rPr>
        <w:t xml:space="preserve"> </w:t>
      </w:r>
      <w:r w:rsidR="00F76C38" w:rsidRPr="00D4141B">
        <w:rPr>
          <w:lang w:val="hr-HR"/>
        </w:rPr>
        <w:t xml:space="preserve">čl. </w:t>
      </w:r>
      <w:r w:rsidR="004F76ED">
        <w:rPr>
          <w:lang w:val="hr-HR"/>
        </w:rPr>
        <w:t>49. st. 2.</w:t>
      </w:r>
      <w:r w:rsidR="00F76C38" w:rsidRPr="00D4141B">
        <w:rPr>
          <w:lang w:val="hr-HR"/>
        </w:rPr>
        <w:t xml:space="preserve">. ZFPPN-a te odredbama </w:t>
      </w:r>
      <w:r w:rsidR="0064153F" w:rsidRPr="00CB2822">
        <w:rPr>
          <w:lang w:val="hr-HR"/>
        </w:rPr>
        <w:t>čl. 4.</w:t>
      </w:r>
      <w:r w:rsidR="0064153F">
        <w:rPr>
          <w:lang w:val="hr-HR"/>
        </w:rPr>
        <w:t xml:space="preserve"> st. 1., 2.</w:t>
      </w:r>
      <w:r w:rsidR="0064153F" w:rsidRPr="00CB2822">
        <w:rPr>
          <w:lang w:val="hr-HR"/>
        </w:rPr>
        <w:t>,</w:t>
      </w:r>
      <w:r w:rsidR="0064153F">
        <w:rPr>
          <w:lang w:val="hr-HR"/>
        </w:rPr>
        <w:t xml:space="preserve"> 6., 7. i 9., čl. 22. st. 1.,</w:t>
      </w:r>
      <w:r w:rsidR="0064153F" w:rsidRPr="00CB2822">
        <w:rPr>
          <w:lang w:val="hr-HR"/>
        </w:rPr>
        <w:t xml:space="preserve"> </w:t>
      </w:r>
      <w:r w:rsidR="0064153F">
        <w:rPr>
          <w:lang w:val="hr-HR"/>
        </w:rPr>
        <w:t xml:space="preserve">čl. 53. st. 6., </w:t>
      </w:r>
      <w:r w:rsidR="0064153F" w:rsidRPr="00CB2822">
        <w:rPr>
          <w:lang w:val="hr-HR"/>
        </w:rPr>
        <w:t>čl. 54., čl. 55. i čl. 173. SZ-a</w:t>
      </w:r>
      <w:r w:rsidR="004F76ED">
        <w:rPr>
          <w:lang w:val="hr-HR"/>
        </w:rPr>
        <w:t xml:space="preserve">, </w:t>
      </w:r>
      <w:r w:rsidR="00F76C38" w:rsidRPr="00D4141B">
        <w:rPr>
          <w:lang w:val="hr-HR"/>
        </w:rPr>
        <w:t>odlučeno je kao u točkama I</w:t>
      </w:r>
      <w:r w:rsidR="00BD4D34" w:rsidRPr="00D4141B">
        <w:rPr>
          <w:lang w:val="hr-HR"/>
        </w:rPr>
        <w:t>. do XI</w:t>
      </w:r>
      <w:r w:rsidR="00155C5C" w:rsidRPr="00D4141B">
        <w:rPr>
          <w:lang w:val="hr-HR"/>
        </w:rPr>
        <w:t>. izreke ovog rješenja.</w:t>
      </w:r>
    </w:p>
    <w:p w:rsidRDefault="00D37E91" w:rsidP="00E664F7" w:rsidR="00D37E91" w:rsidRPr="0064153F">
      <w:pPr>
        <w:jc w:val="both"/>
        <w:rPr>
          <w:sz w:val="28"/>
          <w:szCs w:val="28"/>
          <w:lang w:val="hr-HR"/>
        </w:rPr>
      </w:pPr>
    </w:p>
    <w:p w:rsidRDefault="00D4027A" w:rsidP="00D4027A" w:rsidR="00D4027A" w:rsidRPr="00D4141B">
      <w:pPr>
        <w:jc w:val="center"/>
        <w:rPr>
          <w:lang w:val="hr-HR"/>
        </w:rPr>
      </w:pPr>
      <w:r w:rsidRPr="00D4141B">
        <w:rPr>
          <w:lang w:val="hr-HR"/>
        </w:rPr>
        <w:t xml:space="preserve"> U Splitu</w:t>
      </w:r>
      <w:r w:rsidR="00E56C52" w:rsidRPr="00D4141B">
        <w:rPr>
          <w:lang w:val="hr-HR"/>
        </w:rPr>
        <w:t>,</w:t>
      </w:r>
      <w:r w:rsidRPr="00D4141B">
        <w:rPr>
          <w:lang w:val="hr-HR"/>
        </w:rPr>
        <w:t xml:space="preserve"> </w:t>
      </w:r>
      <w:r w:rsidR="00556B58">
        <w:rPr>
          <w:lang w:val="hr-HR"/>
        </w:rPr>
        <w:t>11</w:t>
      </w:r>
      <w:r w:rsidR="009B5277">
        <w:rPr>
          <w:lang w:val="hr-HR"/>
        </w:rPr>
        <w:t>. prosinca</w:t>
      </w:r>
      <w:r w:rsidR="005851B9" w:rsidRPr="00D4141B">
        <w:rPr>
          <w:lang w:val="hr-HR"/>
        </w:rPr>
        <w:t xml:space="preserve"> 201</w:t>
      </w:r>
      <w:r w:rsidR="00F76C38" w:rsidRPr="00D4141B">
        <w:rPr>
          <w:lang w:val="hr-HR"/>
        </w:rPr>
        <w:t>5</w:t>
      </w:r>
      <w:r w:rsidRPr="00D4141B">
        <w:rPr>
          <w:lang w:val="hr-HR"/>
        </w:rPr>
        <w:t>. godine.</w:t>
      </w:r>
    </w:p>
    <w:p w:rsidRDefault="00D4027A" w:rsidP="00D4027A" w:rsidR="00D4027A" w:rsidRPr="00C201B2">
      <w:pPr>
        <w:jc w:val="both"/>
        <w:rPr>
          <w:sz w:val="16"/>
          <w:szCs w:val="16"/>
          <w:lang w:val="hr-HR"/>
        </w:rPr>
      </w:pPr>
    </w:p>
    <w:p w:rsidRDefault="0010721E" w:rsidP="00565E4E" w:rsidR="0010721E" w:rsidRPr="00D4141B">
      <w:pPr>
        <w:ind w:firstLine="708" w:left="7080"/>
        <w:rPr>
          <w:lang w:val="hr-HR"/>
        </w:rPr>
      </w:pPr>
      <w:r w:rsidRPr="00D4141B">
        <w:rPr>
          <w:lang w:val="hr-HR"/>
        </w:rPr>
        <w:t xml:space="preserve">S U D A C </w:t>
      </w:r>
    </w:p>
    <w:p w:rsidRDefault="0010721E" w:rsidP="00B71799" w:rsidR="0010721E" w:rsidRPr="00D4141B">
      <w:pPr>
        <w:ind w:firstLine="708" w:left="6372"/>
        <w:rPr>
          <w:sz w:val="28"/>
          <w:szCs w:val="28"/>
          <w:lang w:val="hr-HR"/>
        </w:rPr>
      </w:pPr>
    </w:p>
    <w:p w:rsidRDefault="0010721E" w:rsidP="00565E4E" w:rsidR="0010721E" w:rsidRPr="00D4141B">
      <w:pPr>
        <w:ind w:left="7788"/>
        <w:rPr>
          <w:lang w:val="hr-HR"/>
        </w:rPr>
      </w:pPr>
      <w:r w:rsidRPr="00D4141B">
        <w:rPr>
          <w:lang w:val="hr-HR"/>
        </w:rPr>
        <w:t>Paško Bačić</w:t>
      </w:r>
    </w:p>
    <w:p w:rsidRDefault="002B4CDD" w:rsidP="002B4CDD" w:rsidR="002B4CDD" w:rsidRPr="00D4141B">
      <w:pPr>
        <w:rPr>
          <w:u w:val="single"/>
          <w:lang w:val="hr-HR"/>
        </w:rPr>
      </w:pPr>
    </w:p>
    <w:p w:rsidRDefault="004E43E9" w:rsidP="00D4027A" w:rsidR="004E43E9" w:rsidRPr="00D4141B">
      <w:pPr>
        <w:jc w:val="both"/>
        <w:rPr>
          <w:u w:val="single"/>
          <w:lang w:val="hr-HR"/>
        </w:rPr>
      </w:pPr>
    </w:p>
    <w:p w:rsidRDefault="00155C5C" w:rsidP="00D4027A" w:rsidR="00155C5C" w:rsidRPr="00D4141B">
      <w:pPr>
        <w:jc w:val="both"/>
        <w:rPr>
          <w:u w:val="single"/>
          <w:lang w:val="hr-HR"/>
        </w:rPr>
      </w:pPr>
    </w:p>
    <w:p w:rsidRDefault="006C6D31" w:rsidP="00D4027A" w:rsidR="006C6D31" w:rsidRPr="00C201B2">
      <w:pPr>
        <w:jc w:val="both"/>
        <w:rPr>
          <w:sz w:val="16"/>
          <w:szCs w:val="16"/>
          <w:lang w:val="hr-HR"/>
        </w:rPr>
      </w:pPr>
    </w:p>
    <w:p w:rsidRDefault="00D4027A" w:rsidP="00D4027A" w:rsidR="00D4027A" w:rsidRPr="00D4141B">
      <w:pPr>
        <w:jc w:val="both"/>
        <w:rPr>
          <w:lang w:val="hr-HR"/>
        </w:rPr>
      </w:pPr>
      <w:r w:rsidRPr="00D4141B">
        <w:rPr>
          <w:lang w:val="hr-HR"/>
        </w:rPr>
        <w:t xml:space="preserve">POUKA O PRAVNOM LIJEKU: </w:t>
      </w:r>
    </w:p>
    <w:p w:rsidRDefault="0033674C" w:rsidP="0033674C" w:rsidR="0033674C" w:rsidRPr="00D4141B">
      <w:pPr>
        <w:jc w:val="both"/>
        <w:rPr>
          <w:lang w:val="hr-HR"/>
        </w:rPr>
      </w:pPr>
      <w:r w:rsidRPr="00D4141B">
        <w:rPr>
          <w:lang w:val="hr-HR"/>
        </w:rPr>
        <w:t xml:space="preserve">Protiv ovog rješenja o otvaranju stečajnog postupka žalbu može podnijeti osoba koja je bila zastupnik po zakonu dužnika do dana nastupanja pravnih posljedica otvaranja stečajnog postupka. Žalba se podnosi </w:t>
      </w:r>
      <w:r w:rsidR="0022113C" w:rsidRPr="00D4141B">
        <w:rPr>
          <w:lang w:val="hr-HR"/>
        </w:rPr>
        <w:t>ovom sudu</w:t>
      </w:r>
      <w:r w:rsidRPr="00D4141B">
        <w:rPr>
          <w:lang w:val="hr-HR"/>
        </w:rPr>
        <w:t xml:space="preserve">, pismeno u </w:t>
      </w:r>
      <w:r w:rsidR="00565E4E" w:rsidRPr="00D4141B">
        <w:rPr>
          <w:lang w:val="hr-HR"/>
        </w:rPr>
        <w:t>tri</w:t>
      </w:r>
      <w:r w:rsidRPr="00D4141B">
        <w:rPr>
          <w:lang w:val="hr-HR"/>
        </w:rPr>
        <w:t xml:space="preserve"> primjerka, u roku od 8 dana od dana dostave rješenja</w:t>
      </w:r>
      <w:r w:rsidR="0022113C" w:rsidRPr="00D4141B">
        <w:rPr>
          <w:lang w:val="hr-HR"/>
        </w:rPr>
        <w:t>, a o istoj odlučuje Visoki trgovački sud Republike Hrvatske u Zagrebu</w:t>
      </w:r>
      <w:r w:rsidRPr="00D4141B">
        <w:rPr>
          <w:lang w:val="hr-HR"/>
        </w:rPr>
        <w:t xml:space="preserve">. </w:t>
      </w:r>
    </w:p>
    <w:p w:rsidRDefault="0033674C" w:rsidP="0033674C" w:rsidR="0033674C" w:rsidRPr="00D4141B">
      <w:pPr>
        <w:jc w:val="both"/>
        <w:rPr>
          <w:lang w:val="hr-HR"/>
        </w:rPr>
      </w:pPr>
    </w:p>
    <w:p w:rsidRDefault="00EF6C92" w:rsidP="0033674C" w:rsidR="00EF6C92" w:rsidRPr="00D4141B">
      <w:pPr>
        <w:jc w:val="both"/>
        <w:rPr>
          <w:lang w:val="hr-HR"/>
        </w:rPr>
      </w:pPr>
    </w:p>
    <w:p w:rsidRDefault="0033674C" w:rsidP="0033674C" w:rsidR="0033674C" w:rsidRPr="00D4141B">
      <w:pPr>
        <w:jc w:val="both"/>
        <w:rPr>
          <w:lang w:val="hr-HR"/>
        </w:rPr>
      </w:pPr>
      <w:r w:rsidRPr="00D4141B">
        <w:rPr>
          <w:lang w:val="hr-HR"/>
        </w:rPr>
        <w:t>DNA:</w:t>
      </w:r>
    </w:p>
    <w:p w:rsidRDefault="002B4CDD" w:rsidP="0098270D" w:rsidR="0098270D">
      <w:pPr>
        <w:numPr>
          <w:ilvl w:val="0"/>
          <w:numId w:val="3"/>
        </w:numPr>
        <w:jc w:val="both"/>
        <w:rPr>
          <w:lang w:val="hr-HR"/>
        </w:rPr>
      </w:pPr>
      <w:r w:rsidRPr="00D4141B">
        <w:rPr>
          <w:lang w:val="hr-HR"/>
        </w:rPr>
        <w:t>predlagatelju –</w:t>
      </w:r>
      <w:r w:rsidR="0098270D" w:rsidRPr="00D4141B">
        <w:rPr>
          <w:lang w:val="hr-HR"/>
        </w:rPr>
        <w:t xml:space="preserve"> FINA, Regionalni centar </w:t>
      </w:r>
      <w:r w:rsidR="00760E89">
        <w:rPr>
          <w:lang w:val="hr-HR"/>
        </w:rPr>
        <w:t>Zagreb</w:t>
      </w:r>
    </w:p>
    <w:p w:rsidRDefault="00760E89" w:rsidP="00760E89" w:rsidR="00760E89" w:rsidRPr="00760E89">
      <w:pPr>
        <w:numPr>
          <w:ilvl w:val="0"/>
          <w:numId w:val="3"/>
        </w:numPr>
        <w:jc w:val="both"/>
        <w:rPr>
          <w:lang w:val="hr-HR"/>
        </w:rPr>
      </w:pPr>
      <w:r w:rsidRPr="00D4141B">
        <w:rPr>
          <w:lang w:val="hr-HR"/>
        </w:rPr>
        <w:t xml:space="preserve">FINA, Regionalni centar </w:t>
      </w:r>
      <w:r>
        <w:rPr>
          <w:lang w:val="hr-HR"/>
        </w:rPr>
        <w:t>Split, fax-om</w:t>
      </w:r>
    </w:p>
    <w:p w:rsidRDefault="00EF6C92" w:rsidP="0033674C" w:rsidR="00EF6C92" w:rsidRPr="00D4141B">
      <w:pPr>
        <w:numPr>
          <w:ilvl w:val="0"/>
          <w:numId w:val="3"/>
        </w:numPr>
        <w:jc w:val="both"/>
        <w:rPr>
          <w:lang w:val="hr-HR"/>
        </w:rPr>
      </w:pPr>
      <w:r w:rsidRPr="00D4141B">
        <w:rPr>
          <w:lang w:val="hr-HR"/>
        </w:rPr>
        <w:t>dužniku</w:t>
      </w:r>
      <w:r w:rsidR="007A1986" w:rsidRPr="00D4141B">
        <w:rPr>
          <w:lang w:val="hr-HR"/>
        </w:rPr>
        <w:t xml:space="preserve"> </w:t>
      </w:r>
    </w:p>
    <w:p w:rsidRDefault="0033674C" w:rsidP="0033674C" w:rsidR="00EF6C92" w:rsidRPr="00D4141B">
      <w:pPr>
        <w:numPr>
          <w:ilvl w:val="0"/>
          <w:numId w:val="3"/>
        </w:numPr>
        <w:jc w:val="both"/>
        <w:rPr>
          <w:lang w:val="hr-HR"/>
        </w:rPr>
      </w:pPr>
      <w:r w:rsidRPr="00D4141B">
        <w:rPr>
          <w:lang w:val="hr-HR"/>
        </w:rPr>
        <w:t>Porezna upra</w:t>
      </w:r>
      <w:r w:rsidR="00565E4E" w:rsidRPr="00D4141B">
        <w:rPr>
          <w:lang w:val="hr-HR"/>
        </w:rPr>
        <w:t xml:space="preserve">va </w:t>
      </w:r>
      <w:r w:rsidR="00FF3997">
        <w:rPr>
          <w:lang w:val="hr-HR"/>
        </w:rPr>
        <w:t>Vrgorac</w:t>
      </w:r>
    </w:p>
    <w:p w:rsidRDefault="0098270D" w:rsidP="0033674C" w:rsidR="0098270D" w:rsidRPr="00D4141B">
      <w:pPr>
        <w:numPr>
          <w:ilvl w:val="0"/>
          <w:numId w:val="3"/>
        </w:numPr>
        <w:jc w:val="both"/>
        <w:rPr>
          <w:lang w:val="hr-HR"/>
        </w:rPr>
      </w:pPr>
      <w:r w:rsidRPr="00D4141B">
        <w:rPr>
          <w:lang w:val="hr-HR"/>
        </w:rPr>
        <w:t>ŽDO Split</w:t>
      </w:r>
    </w:p>
    <w:p w:rsidRDefault="0033674C" w:rsidP="0033674C" w:rsidR="0033674C" w:rsidRPr="00D4141B">
      <w:pPr>
        <w:numPr>
          <w:ilvl w:val="0"/>
          <w:numId w:val="3"/>
        </w:numPr>
        <w:jc w:val="both"/>
        <w:rPr>
          <w:lang w:val="hr-HR"/>
        </w:rPr>
      </w:pPr>
      <w:r w:rsidRPr="00D4141B">
        <w:rPr>
          <w:lang w:val="hr-HR"/>
        </w:rPr>
        <w:t>stečajnom upravitelju</w:t>
      </w:r>
    </w:p>
    <w:p w:rsidRDefault="0033674C" w:rsidP="0033674C" w:rsidR="0033674C" w:rsidRPr="00D4141B">
      <w:pPr>
        <w:numPr>
          <w:ilvl w:val="0"/>
          <w:numId w:val="3"/>
        </w:numPr>
        <w:jc w:val="both"/>
        <w:rPr>
          <w:lang w:val="hr-HR"/>
        </w:rPr>
      </w:pPr>
      <w:r w:rsidRPr="00D4141B">
        <w:rPr>
          <w:lang w:val="hr-HR"/>
        </w:rPr>
        <w:t>sudski registar ovog suda</w:t>
      </w:r>
    </w:p>
    <w:p w:rsidRDefault="000739C6" w:rsidP="0033674C" w:rsidR="0033674C" w:rsidRPr="00D4141B">
      <w:pPr>
        <w:numPr>
          <w:ilvl w:val="0"/>
          <w:numId w:val="3"/>
        </w:numPr>
        <w:jc w:val="both"/>
        <w:rPr>
          <w:lang w:val="hr-HR"/>
        </w:rPr>
      </w:pPr>
      <w:r>
        <w:rPr>
          <w:lang w:val="hr-HR"/>
        </w:rPr>
        <w:t>e-</w:t>
      </w:r>
      <w:r w:rsidR="00EF6C92" w:rsidRPr="00D4141B">
        <w:rPr>
          <w:lang w:val="hr-HR"/>
        </w:rPr>
        <w:t>oglasna ploča suda (rok</w:t>
      </w:r>
      <w:r w:rsidR="00FF3997">
        <w:rPr>
          <w:lang w:val="hr-HR"/>
        </w:rPr>
        <w:t xml:space="preserve"> do ispitnog ročišta</w:t>
      </w:r>
      <w:r w:rsidR="00EF6C92" w:rsidRPr="00D4141B">
        <w:rPr>
          <w:lang w:val="hr-HR"/>
        </w:rPr>
        <w:t>)</w:t>
      </w:r>
    </w:p>
    <w:p w:rsidRDefault="00655AB4" w:rsidP="0033674C" w:rsidR="00655AB4">
      <w:pPr>
        <w:numPr>
          <w:ilvl w:val="0"/>
          <w:numId w:val="3"/>
        </w:numPr>
        <w:jc w:val="both"/>
        <w:rPr>
          <w:lang w:val="hr-HR"/>
        </w:rPr>
      </w:pPr>
      <w:r w:rsidRPr="00D4141B">
        <w:rPr>
          <w:lang w:val="hr-HR"/>
        </w:rPr>
        <w:t xml:space="preserve">Općinskom sudu u </w:t>
      </w:r>
      <w:r w:rsidR="009B5277" w:rsidRPr="00FF3997">
        <w:rPr>
          <w:lang w:val="hr-HR"/>
        </w:rPr>
        <w:t>Dubrovniku</w:t>
      </w:r>
      <w:r w:rsidR="00FF3997">
        <w:rPr>
          <w:lang w:val="hr-HR"/>
        </w:rPr>
        <w:t xml:space="preserve">, </w:t>
      </w:r>
      <w:r w:rsidR="00760E89">
        <w:rPr>
          <w:lang w:val="hr-HR"/>
        </w:rPr>
        <w:t>Stalna slu</w:t>
      </w:r>
      <w:r w:rsidR="0093056B">
        <w:rPr>
          <w:lang w:val="hr-HR"/>
        </w:rPr>
        <w:t xml:space="preserve">žba u </w:t>
      </w:r>
      <w:r w:rsidR="00556B58">
        <w:rPr>
          <w:lang w:val="hr-HR"/>
        </w:rPr>
        <w:t>Metkoviću</w:t>
      </w:r>
      <w:r w:rsidR="0093056B">
        <w:rPr>
          <w:lang w:val="hr-HR"/>
        </w:rPr>
        <w:t xml:space="preserve">, </w:t>
      </w:r>
      <w:r w:rsidR="00556B58">
        <w:rPr>
          <w:lang w:val="hr-HR"/>
        </w:rPr>
        <w:t>Don Radovana Jerkovića 1, Metković</w:t>
      </w:r>
    </w:p>
    <w:p w:rsidRDefault="00FF3997" w:rsidP="00FF3997" w:rsidR="00FF3997">
      <w:pPr>
        <w:numPr>
          <w:ilvl w:val="0"/>
          <w:numId w:val="3"/>
        </w:numPr>
        <w:ind w:firstLine="0" w:left="360"/>
        <w:jc w:val="both"/>
        <w:rPr>
          <w:lang w:val="hr-HR"/>
        </w:rPr>
      </w:pPr>
      <w:r>
        <w:rPr>
          <w:lang w:val="hr-HR"/>
        </w:rPr>
        <w:t>Središnje klirinško depozitarno društvo d.d. Zagreb, Heinzelova 62/a</w:t>
      </w:r>
    </w:p>
    <w:p w:rsidRDefault="006C6D31" w:rsidP="00FF3997" w:rsidR="006C6D31" w:rsidRPr="00FF3997">
      <w:pPr>
        <w:numPr>
          <w:ilvl w:val="0"/>
          <w:numId w:val="3"/>
        </w:numPr>
        <w:ind w:firstLine="0" w:left="360"/>
        <w:jc w:val="both"/>
        <w:rPr>
          <w:lang w:val="hr-HR"/>
        </w:rPr>
      </w:pPr>
      <w:r>
        <w:rPr>
          <w:lang w:val="hr-HR"/>
        </w:rPr>
        <w:t>Narodne novine u obliku oglasa</w:t>
      </w:r>
    </w:p>
    <w:p w:rsidRDefault="0033674C" w:rsidP="0033674C" w:rsidR="0033674C" w:rsidRPr="00D4141B">
      <w:pPr>
        <w:numPr>
          <w:ilvl w:val="0"/>
          <w:numId w:val="3"/>
        </w:numPr>
        <w:jc w:val="both"/>
        <w:rPr>
          <w:lang w:val="hr-HR"/>
        </w:rPr>
      </w:pPr>
      <w:r w:rsidRPr="00D4141B">
        <w:rPr>
          <w:lang w:val="hr-HR"/>
        </w:rPr>
        <w:t>stečajna pisarnica</w:t>
      </w:r>
    </w:p>
    <w:p w:rsidRDefault="00155C5C" w:rsidP="0033674C" w:rsidR="00464695" w:rsidRPr="00D4141B">
      <w:pPr>
        <w:numPr>
          <w:ilvl w:val="0"/>
          <w:numId w:val="3"/>
        </w:numPr>
        <w:jc w:val="both"/>
        <w:rPr>
          <w:lang w:val="hr-HR"/>
        </w:rPr>
      </w:pPr>
      <w:r w:rsidRPr="00D4141B">
        <w:rPr>
          <w:lang w:val="hr-HR"/>
        </w:rPr>
        <w:t xml:space="preserve">ovršna </w:t>
      </w:r>
      <w:r w:rsidR="00464695" w:rsidRPr="00D4141B">
        <w:rPr>
          <w:lang w:val="hr-HR"/>
        </w:rPr>
        <w:t xml:space="preserve">pisarnica  </w:t>
      </w:r>
    </w:p>
    <w:p w:rsidRDefault="0033674C" w:rsidP="003855E7" w:rsidR="00EB167D" w:rsidRPr="00D4141B">
      <w:pPr>
        <w:numPr>
          <w:ilvl w:val="0"/>
          <w:numId w:val="3"/>
        </w:numPr>
        <w:jc w:val="both"/>
        <w:rPr>
          <w:lang w:val="hr-HR"/>
        </w:rPr>
      </w:pPr>
      <w:r w:rsidRPr="00D4141B">
        <w:rPr>
          <w:lang w:val="hr-HR"/>
        </w:rPr>
        <w:t>u spis</w:t>
      </w:r>
    </w:p>
    <w:sectPr w:rsidSect="00524C4A" w:rsidR="00EB167D" w:rsidRPr="00D4141B">
      <w:headerReference w:type="default" r:id="rId11"/>
      <w:pgSz w:h="16838" w:w="11906"/>
      <w:pgMar w:gutter="0" w:footer="708" w:header="708" w:left="1417" w:bottom="1985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1DE9" w:rsidP="00112126" w:rsidR="009F1DE9">
      <w:r>
        <w:separator/>
      </w:r>
    </w:p>
  </w:endnote>
  <w:endnote w:id="0" w:type="continuationSeparator">
    <w:p w:rsidRDefault="009F1DE9" w:rsidP="00112126" w:rsidR="009F1D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1DE9" w:rsidP="00112126" w:rsidR="009F1DE9">
      <w:r>
        <w:separator/>
      </w:r>
    </w:p>
  </w:footnote>
  <w:footnote w:id="0" w:type="continuationSeparator">
    <w:p w:rsidRDefault="009F1DE9" w:rsidP="00112126" w:rsidR="009F1D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2D66" w:rsidP="0071249E" w:rsidR="00632D66">
    <w:pPr>
      <w:pStyle w:val="Zaglavlje"/>
      <w:numPr>
        <w:ilvl w:val="0"/>
        <w:numId w:val="2"/>
      </w:numPr>
      <w:jc w:val="center"/>
    </w:pPr>
    <w:r>
      <w:fldChar w:fldCharType="begin"/>
    </w:r>
    <w:r>
      <w:instrText>PAGE   \* MERGEFORMAT</w:instrText>
    </w:r>
    <w:r>
      <w:fldChar w:fldCharType="separate"/>
    </w:r>
    <w:r w:rsidR="006D5427" w:rsidRPr="006D5427">
      <w:rPr>
        <w:noProof/>
        <w:lang w:val="hr-HR"/>
      </w:rPr>
      <w:t>7</w:t>
    </w:r>
    <w:r>
      <w:fldChar w:fldCharType="end"/>
    </w:r>
    <w:r>
      <w:t xml:space="preserve"> -</w:t>
    </w:r>
    <w:r>
      <w:tab/>
      <w:t>12. St-</w:t>
    </w:r>
    <w:r w:rsidR="00D846E2">
      <w:t>72</w:t>
    </w:r>
    <w:r>
      <w:t>/2015</w:t>
    </w:r>
  </w:p>
  <w:p w:rsidRDefault="00524C4A" w:rsidP="00524C4A" w:rsidR="00524C4A">
    <w:pPr>
      <w:pStyle w:val="Zaglavlje"/>
      <w:jc w:val="center"/>
    </w:pPr>
  </w:p>
  <w:p w:rsidRDefault="00524C4A" w:rsidP="00524C4A" w:rsidR="00524C4A">
    <w:pPr>
      <w:pStyle w:val="Zaglavlje"/>
      <w:jc w:val="center"/>
    </w:pPr>
  </w:p>
  <w:p w:rsidRDefault="00524C4A" w:rsidP="00524C4A" w:rsidR="00524C4A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29210B"/>
    <w:multiLevelType w:val="hybridMultilevel"/>
    <w:tmpl w:val="D558433C"/>
    <w:lvl w:tplc="905C98B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FCD23EB"/>
    <w:multiLevelType w:val="hybridMultilevel"/>
    <w:tmpl w:val="6838AB8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6431546"/>
    <w:multiLevelType w:val="hybridMultilevel"/>
    <w:tmpl w:val="F3C8CC1E"/>
    <w:lvl w:tplc="71F44080" w:ilvl="0">
      <w:start w:val="2"/>
      <w:numFmt w:val="bullet"/>
      <w:lvlText w:val="-"/>
      <w:lvlJc w:val="left"/>
      <w:pPr>
        <w:ind w:hanging="360" w:left="47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4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1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8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6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3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0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7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485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72EF"/>
    <w:rsid w:val="00017D5E"/>
    <w:rsid w:val="0002151B"/>
    <w:rsid w:val="0002608B"/>
    <w:rsid w:val="0002781A"/>
    <w:rsid w:val="00030DDA"/>
    <w:rsid w:val="0003382A"/>
    <w:rsid w:val="00034CB0"/>
    <w:rsid w:val="000412C3"/>
    <w:rsid w:val="00044E49"/>
    <w:rsid w:val="00045CC0"/>
    <w:rsid w:val="00046ACA"/>
    <w:rsid w:val="00053F37"/>
    <w:rsid w:val="00054448"/>
    <w:rsid w:val="00057934"/>
    <w:rsid w:val="00060E5D"/>
    <w:rsid w:val="00061AAF"/>
    <w:rsid w:val="000635AF"/>
    <w:rsid w:val="000666DB"/>
    <w:rsid w:val="000672B3"/>
    <w:rsid w:val="000739C6"/>
    <w:rsid w:val="00074DC4"/>
    <w:rsid w:val="00077A68"/>
    <w:rsid w:val="000802C5"/>
    <w:rsid w:val="00087AD5"/>
    <w:rsid w:val="000A0715"/>
    <w:rsid w:val="000A0D83"/>
    <w:rsid w:val="000A0F2C"/>
    <w:rsid w:val="000A4F9D"/>
    <w:rsid w:val="000B179C"/>
    <w:rsid w:val="000D2209"/>
    <w:rsid w:val="000F1A37"/>
    <w:rsid w:val="000F42F0"/>
    <w:rsid w:val="00101792"/>
    <w:rsid w:val="0010261B"/>
    <w:rsid w:val="0010721E"/>
    <w:rsid w:val="00111CFF"/>
    <w:rsid w:val="00111EB5"/>
    <w:rsid w:val="00112126"/>
    <w:rsid w:val="001170D0"/>
    <w:rsid w:val="00127B96"/>
    <w:rsid w:val="00131076"/>
    <w:rsid w:val="00132600"/>
    <w:rsid w:val="00142992"/>
    <w:rsid w:val="00147C3D"/>
    <w:rsid w:val="00155C5C"/>
    <w:rsid w:val="00162007"/>
    <w:rsid w:val="00181ECF"/>
    <w:rsid w:val="00196013"/>
    <w:rsid w:val="001C0070"/>
    <w:rsid w:val="001C3BE7"/>
    <w:rsid w:val="001C4FAB"/>
    <w:rsid w:val="001C6D02"/>
    <w:rsid w:val="001C6FF0"/>
    <w:rsid w:val="001D117F"/>
    <w:rsid w:val="001E1F30"/>
    <w:rsid w:val="001E4E14"/>
    <w:rsid w:val="001E7F2D"/>
    <w:rsid w:val="001F0A3C"/>
    <w:rsid w:val="001F5654"/>
    <w:rsid w:val="00200E29"/>
    <w:rsid w:val="00205803"/>
    <w:rsid w:val="00207630"/>
    <w:rsid w:val="00212ECB"/>
    <w:rsid w:val="00217DD3"/>
    <w:rsid w:val="0022094C"/>
    <w:rsid w:val="0022113C"/>
    <w:rsid w:val="00222CAC"/>
    <w:rsid w:val="0022359C"/>
    <w:rsid w:val="00226FF2"/>
    <w:rsid w:val="00252CBB"/>
    <w:rsid w:val="00254B5C"/>
    <w:rsid w:val="0026217B"/>
    <w:rsid w:val="002621FB"/>
    <w:rsid w:val="002702A4"/>
    <w:rsid w:val="0027753F"/>
    <w:rsid w:val="002836C8"/>
    <w:rsid w:val="002854FC"/>
    <w:rsid w:val="002861AA"/>
    <w:rsid w:val="002A75DA"/>
    <w:rsid w:val="002B4CDD"/>
    <w:rsid w:val="002C2D05"/>
    <w:rsid w:val="002D048F"/>
    <w:rsid w:val="002E5C06"/>
    <w:rsid w:val="003058A8"/>
    <w:rsid w:val="0030717A"/>
    <w:rsid w:val="003129CB"/>
    <w:rsid w:val="003166A6"/>
    <w:rsid w:val="0032107D"/>
    <w:rsid w:val="0033674C"/>
    <w:rsid w:val="00343E57"/>
    <w:rsid w:val="003541DC"/>
    <w:rsid w:val="00362BA2"/>
    <w:rsid w:val="0037647C"/>
    <w:rsid w:val="003855E7"/>
    <w:rsid w:val="00393BF4"/>
    <w:rsid w:val="003A2F52"/>
    <w:rsid w:val="003B44C1"/>
    <w:rsid w:val="003D062F"/>
    <w:rsid w:val="003D3725"/>
    <w:rsid w:val="003D3994"/>
    <w:rsid w:val="003D77EB"/>
    <w:rsid w:val="003E0123"/>
    <w:rsid w:val="00402CAA"/>
    <w:rsid w:val="00402FEB"/>
    <w:rsid w:val="0040406B"/>
    <w:rsid w:val="0043569A"/>
    <w:rsid w:val="00437CBD"/>
    <w:rsid w:val="0044697B"/>
    <w:rsid w:val="00464695"/>
    <w:rsid w:val="00465306"/>
    <w:rsid w:val="00480C5A"/>
    <w:rsid w:val="00486628"/>
    <w:rsid w:val="004A65BB"/>
    <w:rsid w:val="004B1956"/>
    <w:rsid w:val="004C7559"/>
    <w:rsid w:val="004D7CE1"/>
    <w:rsid w:val="004E43E9"/>
    <w:rsid w:val="004F47F8"/>
    <w:rsid w:val="004F53B1"/>
    <w:rsid w:val="004F76ED"/>
    <w:rsid w:val="00504C73"/>
    <w:rsid w:val="00524C4A"/>
    <w:rsid w:val="00526223"/>
    <w:rsid w:val="00526DC7"/>
    <w:rsid w:val="00541DDB"/>
    <w:rsid w:val="005439DB"/>
    <w:rsid w:val="005467AD"/>
    <w:rsid w:val="005546BF"/>
    <w:rsid w:val="00556B58"/>
    <w:rsid w:val="00565E4E"/>
    <w:rsid w:val="00570316"/>
    <w:rsid w:val="00571574"/>
    <w:rsid w:val="00571AA4"/>
    <w:rsid w:val="005851B9"/>
    <w:rsid w:val="005B72B0"/>
    <w:rsid w:val="005B74FD"/>
    <w:rsid w:val="005B7835"/>
    <w:rsid w:val="005D3115"/>
    <w:rsid w:val="005D5033"/>
    <w:rsid w:val="005D6955"/>
    <w:rsid w:val="005F030C"/>
    <w:rsid w:val="005F2A6A"/>
    <w:rsid w:val="005F376C"/>
    <w:rsid w:val="005F3D0B"/>
    <w:rsid w:val="00607AC5"/>
    <w:rsid w:val="006219F5"/>
    <w:rsid w:val="00621B34"/>
    <w:rsid w:val="006316CF"/>
    <w:rsid w:val="00632D66"/>
    <w:rsid w:val="00636A82"/>
    <w:rsid w:val="0064153F"/>
    <w:rsid w:val="00651940"/>
    <w:rsid w:val="00655AB4"/>
    <w:rsid w:val="00663018"/>
    <w:rsid w:val="0067057D"/>
    <w:rsid w:val="0067534F"/>
    <w:rsid w:val="00680759"/>
    <w:rsid w:val="00681B95"/>
    <w:rsid w:val="006A38C8"/>
    <w:rsid w:val="006A3ECC"/>
    <w:rsid w:val="006B669A"/>
    <w:rsid w:val="006C5A01"/>
    <w:rsid w:val="006C6D31"/>
    <w:rsid w:val="006D50CF"/>
    <w:rsid w:val="006D5427"/>
    <w:rsid w:val="006E0BE8"/>
    <w:rsid w:val="006E0E95"/>
    <w:rsid w:val="006E5581"/>
    <w:rsid w:val="00700C46"/>
    <w:rsid w:val="00710741"/>
    <w:rsid w:val="0071249E"/>
    <w:rsid w:val="007138B7"/>
    <w:rsid w:val="0071773C"/>
    <w:rsid w:val="0073409B"/>
    <w:rsid w:val="00736EF6"/>
    <w:rsid w:val="007379B6"/>
    <w:rsid w:val="007447F0"/>
    <w:rsid w:val="00760E89"/>
    <w:rsid w:val="007612DC"/>
    <w:rsid w:val="00763E63"/>
    <w:rsid w:val="007725FF"/>
    <w:rsid w:val="00785C3D"/>
    <w:rsid w:val="00796BAC"/>
    <w:rsid w:val="007A1986"/>
    <w:rsid w:val="007B17BE"/>
    <w:rsid w:val="007B7FA3"/>
    <w:rsid w:val="007C01F4"/>
    <w:rsid w:val="007C310E"/>
    <w:rsid w:val="007C382D"/>
    <w:rsid w:val="007D2C6F"/>
    <w:rsid w:val="007E3119"/>
    <w:rsid w:val="008055D7"/>
    <w:rsid w:val="00821A28"/>
    <w:rsid w:val="00824ADC"/>
    <w:rsid w:val="00826218"/>
    <w:rsid w:val="00834C69"/>
    <w:rsid w:val="00861FB6"/>
    <w:rsid w:val="00875CD8"/>
    <w:rsid w:val="00876209"/>
    <w:rsid w:val="00892BB4"/>
    <w:rsid w:val="00894193"/>
    <w:rsid w:val="008A1AC7"/>
    <w:rsid w:val="008B3D2C"/>
    <w:rsid w:val="008B5352"/>
    <w:rsid w:val="008C186E"/>
    <w:rsid w:val="008C4C91"/>
    <w:rsid w:val="008D1E08"/>
    <w:rsid w:val="008E396C"/>
    <w:rsid w:val="008F66D4"/>
    <w:rsid w:val="00901EF6"/>
    <w:rsid w:val="009052B2"/>
    <w:rsid w:val="009202F0"/>
    <w:rsid w:val="009235BC"/>
    <w:rsid w:val="0093056B"/>
    <w:rsid w:val="009374AD"/>
    <w:rsid w:val="00944092"/>
    <w:rsid w:val="0094429A"/>
    <w:rsid w:val="0098270D"/>
    <w:rsid w:val="00982EA1"/>
    <w:rsid w:val="00997536"/>
    <w:rsid w:val="009A4C0B"/>
    <w:rsid w:val="009A53BC"/>
    <w:rsid w:val="009A7AD1"/>
    <w:rsid w:val="009B0019"/>
    <w:rsid w:val="009B5277"/>
    <w:rsid w:val="009F0DB7"/>
    <w:rsid w:val="009F1DE9"/>
    <w:rsid w:val="009F4A63"/>
    <w:rsid w:val="009F59CF"/>
    <w:rsid w:val="00A00523"/>
    <w:rsid w:val="00A071FA"/>
    <w:rsid w:val="00A430CE"/>
    <w:rsid w:val="00A47895"/>
    <w:rsid w:val="00A5418C"/>
    <w:rsid w:val="00A67312"/>
    <w:rsid w:val="00A7505E"/>
    <w:rsid w:val="00A814AE"/>
    <w:rsid w:val="00A96EEB"/>
    <w:rsid w:val="00A97762"/>
    <w:rsid w:val="00A97A7D"/>
    <w:rsid w:val="00AA1D7A"/>
    <w:rsid w:val="00AA4B20"/>
    <w:rsid w:val="00AA719D"/>
    <w:rsid w:val="00AB1B0B"/>
    <w:rsid w:val="00AB6665"/>
    <w:rsid w:val="00AC5DCE"/>
    <w:rsid w:val="00AD287C"/>
    <w:rsid w:val="00AD67DC"/>
    <w:rsid w:val="00AE0ABD"/>
    <w:rsid w:val="00B16567"/>
    <w:rsid w:val="00B36B25"/>
    <w:rsid w:val="00B463CF"/>
    <w:rsid w:val="00B46B1F"/>
    <w:rsid w:val="00B4708F"/>
    <w:rsid w:val="00B55533"/>
    <w:rsid w:val="00B556BD"/>
    <w:rsid w:val="00B6059D"/>
    <w:rsid w:val="00B6349C"/>
    <w:rsid w:val="00B71799"/>
    <w:rsid w:val="00B73DC8"/>
    <w:rsid w:val="00B73ED1"/>
    <w:rsid w:val="00B778E4"/>
    <w:rsid w:val="00B80C16"/>
    <w:rsid w:val="00BB24F7"/>
    <w:rsid w:val="00BC16E6"/>
    <w:rsid w:val="00BC4D4D"/>
    <w:rsid w:val="00BD248D"/>
    <w:rsid w:val="00BD31BC"/>
    <w:rsid w:val="00BD45BF"/>
    <w:rsid w:val="00BD4D34"/>
    <w:rsid w:val="00BE735F"/>
    <w:rsid w:val="00BF5040"/>
    <w:rsid w:val="00C075E0"/>
    <w:rsid w:val="00C11994"/>
    <w:rsid w:val="00C201B2"/>
    <w:rsid w:val="00C31A5D"/>
    <w:rsid w:val="00C34FB5"/>
    <w:rsid w:val="00C4682D"/>
    <w:rsid w:val="00C51ACC"/>
    <w:rsid w:val="00C526D1"/>
    <w:rsid w:val="00C52A7B"/>
    <w:rsid w:val="00C654A0"/>
    <w:rsid w:val="00C6759A"/>
    <w:rsid w:val="00C74664"/>
    <w:rsid w:val="00C86E9E"/>
    <w:rsid w:val="00C90302"/>
    <w:rsid w:val="00C95550"/>
    <w:rsid w:val="00CB0621"/>
    <w:rsid w:val="00CB45D6"/>
    <w:rsid w:val="00CB613F"/>
    <w:rsid w:val="00CC6BA3"/>
    <w:rsid w:val="00CD7586"/>
    <w:rsid w:val="00CD7955"/>
    <w:rsid w:val="00CE0429"/>
    <w:rsid w:val="00CE2678"/>
    <w:rsid w:val="00CF7897"/>
    <w:rsid w:val="00D03C9B"/>
    <w:rsid w:val="00D13480"/>
    <w:rsid w:val="00D2033B"/>
    <w:rsid w:val="00D21088"/>
    <w:rsid w:val="00D32226"/>
    <w:rsid w:val="00D378DD"/>
    <w:rsid w:val="00D37E91"/>
    <w:rsid w:val="00D4027A"/>
    <w:rsid w:val="00D4141B"/>
    <w:rsid w:val="00D41EF4"/>
    <w:rsid w:val="00D50D8F"/>
    <w:rsid w:val="00D73E49"/>
    <w:rsid w:val="00D846E2"/>
    <w:rsid w:val="00DB1CA0"/>
    <w:rsid w:val="00DB2AF1"/>
    <w:rsid w:val="00DB2EA7"/>
    <w:rsid w:val="00DC47BE"/>
    <w:rsid w:val="00DC6F83"/>
    <w:rsid w:val="00DD6E76"/>
    <w:rsid w:val="00DF2B7C"/>
    <w:rsid w:val="00E13DFA"/>
    <w:rsid w:val="00E30226"/>
    <w:rsid w:val="00E31397"/>
    <w:rsid w:val="00E54B9B"/>
    <w:rsid w:val="00E56C52"/>
    <w:rsid w:val="00E664F7"/>
    <w:rsid w:val="00E73EF4"/>
    <w:rsid w:val="00EB167D"/>
    <w:rsid w:val="00EB4030"/>
    <w:rsid w:val="00EC418E"/>
    <w:rsid w:val="00ED0873"/>
    <w:rsid w:val="00ED3CF4"/>
    <w:rsid w:val="00ED48F9"/>
    <w:rsid w:val="00EE03C6"/>
    <w:rsid w:val="00EE29DF"/>
    <w:rsid w:val="00EF2DC8"/>
    <w:rsid w:val="00EF3C00"/>
    <w:rsid w:val="00EF494D"/>
    <w:rsid w:val="00EF545F"/>
    <w:rsid w:val="00EF6C92"/>
    <w:rsid w:val="00EF77DC"/>
    <w:rsid w:val="00F031C4"/>
    <w:rsid w:val="00F038E7"/>
    <w:rsid w:val="00F04757"/>
    <w:rsid w:val="00F10A49"/>
    <w:rsid w:val="00F126EC"/>
    <w:rsid w:val="00F13A1C"/>
    <w:rsid w:val="00F322CE"/>
    <w:rsid w:val="00F76C38"/>
    <w:rsid w:val="00F77A93"/>
    <w:rsid w:val="00F933FB"/>
    <w:rsid w:val="00F97246"/>
    <w:rsid w:val="00FC2F27"/>
    <w:rsid w:val="00FD2FAA"/>
    <w:rsid w:val="00FD6DEE"/>
    <w:rsid w:val="00FE548C"/>
    <w:rsid w:val="00FF1162"/>
    <w:rsid w:val="00FF3997"/>
    <w:rsid w:val="00FF7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11212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112126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11212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112126"/>
    <w:rPr>
      <w:rFonts w:eastAsia="Times New Roman" w:hAnsi="Times New Roman" w:ascii="Times New Roman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6D54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542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D5427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D542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D542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11212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112126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11212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112126"/>
    <w:rPr>
      <w:rFonts w:ascii="Times New Roman" w:eastAsia="Times New Roman" w:hAnsi="Times New Roman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6D54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5427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D5427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D5427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D5427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12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05220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41152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prosinca 2015.</izvorni_sadrzaj>
    <derivirana_varijabla naziv="DomainObject.DatumDonosenjaOdluke_1">11.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</izvorni_sadrzaj>
    <derivirana_varijabla naziv="DomainObject.Predmet.Broj_1">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svibnja 2015.</izvorni_sadrzaj>
    <derivirana_varijabla naziv="DomainObject.Predmet.DatumOsnivanja_1">26.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St-72/2015</izvorni_sadrzaj>
    <derivirana_varijabla naziv="DomainObject.Predmet.OznakaBroj_1">St-72/2015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VRGORKA-VINARIJA dioničko društvo za proizvodnju pića, poljoprivredu i trgovinu</izvorni_sadrzaj>
    <derivirana_varijabla naziv="DomainObject.Predmet.ProtustrankaFormated_1">  VRGORKA-VINARIJA dioničko društvo za proizvodnju pića, poljoprivredu i trgovinu</derivirana_varijabla>
  </DomainObject.Predmet.ProtustrankaFormated>
  <DomainObject.Predmet.ProtustrankaFormatedOIB>
    <izvorni_sadrzaj>  VRGORKA-VINARIJA dioničko društvo za proizvodnju pića, poljoprivredu i trgovinu, OIB 68329484134</izvorni_sadrzaj>
    <derivirana_varijabla naziv="DomainObject.Predmet.ProtustrankaFormatedOIB_1">  VRGORKA-VINARIJA dioničko društvo za proizvodnju pića, poljoprivredu i trgovinu, OIB 68329484134</derivirana_varijabla>
  </DomainObject.Predmet.ProtustrankaFormatedOIB>
  <DomainObject.Predmet.ProtustrankaFormatedWithAdress>
    <izvorni_sadrzaj> VRGORKA-VINARIJA dioničko društvo za proizvodnju pića, poljoprivredu i trgovinu, Fra Ivana Rožića 35, 21276 Vrgorac</izvorni_sadrzaj>
    <derivirana_varijabla naziv="DomainObject.Predmet.ProtustrankaFormatedWithAdress_1"> VRGORKA-VINARIJA dioničko društvo za proizvodnju pića, poljoprivredu i trgovinu, Fra Ivana Rožića 35, 21276 Vrgorac</derivirana_varijabla>
  </DomainObject.Predmet.ProtustrankaFormatedWithAdress>
  <DomainObject.Predmet.ProtustrankaFormatedWithAdressOIB>
    <izvorni_sadrzaj> VRGORKA-VINARIJA dioničko društvo za proizvodnju pića, poljoprivredu i trgovinu, OIB 68329484134, Fra Ivana Rožića 35, 21276 Vrgorac</izvorni_sadrzaj>
    <derivirana_varijabla naziv="DomainObject.Predmet.ProtustrankaFormatedWithAdressOIB_1"> VRGORKA-VINARIJA dioničko društvo za proizvodnju pića, poljoprivredu i trgovinu, OIB 68329484134, Fra Ivana Rožića 35, 21276 Vrgorac</derivirana_varijabla>
  </DomainObject.Predmet.ProtustrankaFormatedWithAdressOIB>
  <DomainObject.Predmet.ProtustrankaWithAdress>
    <izvorni_sadrzaj>VRGORKA-VINARIJA dioničko društvo za proizvodnju pića, poljoprivredu i trgovinu Fra Ivana Rožića 35, 21276 Vrgorac</izvorni_sadrzaj>
    <derivirana_varijabla naziv="DomainObject.Predmet.ProtustrankaWithAdress_1">VRGORKA-VINARIJA dioničko društvo za proizvodnju pića, poljoprivredu i trgovinu Fra Ivana Rožića 35, 21276 Vrgorac</derivirana_varijabla>
  </DomainObject.Predmet.ProtustrankaWithAdress>
  <DomainObject.Predmet.ProtustrankaWithAdressOIB>
    <izvorni_sadrzaj>VRGORKA-VINARIJA dioničko društvo za proizvodnju pića, poljoprivredu i trgovinu, OIB 68329484134, Fra Ivana Rožića 35, 21276 Vrgorac</izvorni_sadrzaj>
    <derivirana_varijabla naziv="DomainObject.Predmet.ProtustrankaWithAdressOIB_1">VRGORKA-VINARIJA dioničko društvo za proizvodnju pića, poljoprivredu i trgovinu, OIB 68329484134, Fra Ivana Rožića 35, 21276 Vrgorac</derivirana_varijabla>
  </DomainObject.Predmet.ProtustrankaWithAdressOIB>
  <DomainObject.Predmet.ProtustrankaNazivFormated>
    <izvorni_sadrzaj>VRGORKA-VINARIJA dioničko društvo za proizvodnju pića, poljoprivredu i trgovinu</izvorni_sadrzaj>
    <derivirana_varijabla naziv="DomainObject.Predmet.ProtustrankaNazivFormated_1">VRGORKA-VINARIJA dioničko društvo za proizvodnju pića, poljoprivredu i trgovinu</derivirana_varijabla>
  </DomainObject.Predmet.ProtustrankaNazivFormated>
  <DomainObject.Predmet.ProtustrankaNazivFormatedOIB>
    <izvorni_sadrzaj>VRGORKA-VINARIJA dioničko društvo za proizvodnju pića, poljoprivredu i trgovinu, OIB 68329484134</izvorni_sadrzaj>
    <derivirana_varijabla naziv="DomainObject.Predmet.ProtustrankaNazivFormatedOIB_1">VRGORKA-VINARIJA dioničko društvo za proizvodnju pića, poljoprivredu i trgovinu, OIB 68329484134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Koturaška 43, 10000 Zagreb</izvorni_sadrzaj>
    <derivirana_varijabla naziv="DomainObject.Predmet.StrankaFormatedWithAdress_1"> FINA ZAGREB, Koturaška 43, 10000 Zagreb</derivirana_varijabla>
  </DomainObject.Predmet.StrankaFormatedWithAdress>
  <DomainObject.Predmet.StrankaFormatedWithAdressOIB>
    <izvorni_sadrzaj> FINA ZAGREB, OIB 85821130368, Koturaška 43, 10000 Zagreb</izvorni_sadrzaj>
    <derivirana_varijabla naziv="DomainObject.Predmet.StrankaFormatedWithAdressOIB_1"> FINA ZAGREB, OIB 85821130368, Koturaška 43, 10000 Zagreb</derivirana_varijabla>
  </DomainObject.Predmet.StrankaFormatedWithAdressOIB>
  <DomainObject.Predmet.StrankaWithAdress>
    <izvorni_sadrzaj>FINA ZAGREB Koturaška 43,10000 Zagreb</izvorni_sadrzaj>
    <derivirana_varijabla naziv="DomainObject.Predmet.StrankaWithAdress_1">FINA ZAGREB Koturaška 43,10000 Zagreb</derivirana_varijabla>
  </DomainObject.Predmet.StrankaWithAdress>
  <DomainObject.Predmet.StrankaWithAdressOIB>
    <izvorni_sadrzaj>FINA ZAGREB, OIB 85821130368, Koturaška 43,10000 Zagreb</izvorni_sadrzaj>
    <derivirana_varijabla naziv="DomainObject.Predmet.StrankaWithAdressOIB_1">FINA ZAGREB, OIB 85821130368, Koturaška 43,10000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Koturaška 43, 10000 Zagreb</item>
    </izvorni_sadrzaj>
    <derivirana_varijabla naziv="DomainObject.Predmet.StrankaListFormatedWithAdress_1">
      <item>FINA ZAGREB, Koturaška 43, 10000 Zagreb</item>
    </derivirana_varijabla>
  </DomainObject.Predmet.StrankaListFormatedWithAdress>
  <DomainObject.Predmet.StrankaListFormatedWithAdressOIB>
    <izvorni_sadrzaj>
      <item>FINA ZAGREB, OIB 85821130368, Koturaška 43, 10000 Zagreb</item>
    </izvorni_sadrzaj>
    <derivirana_varijabla naziv="DomainObject.Predmet.StrankaListFormatedWithAdressOIB_1">
      <item>FINA ZAGREB, OIB 85821130368, Koturaška 43,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VRGORKA-VINARIJA dioničko društvo za proizvodnju pića, poljoprivredu i trgovinu</item>
    </izvorni_sadrzaj>
    <derivirana_varijabla naziv="DomainObject.Predmet.ProtuStrankaListFormated_1">
      <item>VRGORKA-VINARIJA dioničko društvo za proizvodnju pića, poljoprivredu i trgovinu</item>
    </derivirana_varijabla>
  </DomainObject.Predmet.ProtuStrankaListFormated>
  <DomainObject.Predmet.ProtuStrankaListFormatedOIB>
    <izvorni_sadrzaj>
      <item>VRGORKA-VINARIJA dioničko društvo za proizvodnju pića, poljoprivredu i trgovinu, OIB 68329484134</item>
    </izvorni_sadrzaj>
    <derivirana_varijabla naziv="DomainObject.Predmet.ProtuStrankaListFormatedOIB_1">
      <item>VRGORKA-VINARIJA dioničko društvo za proizvodnju pića, poljoprivredu i trgovinu, OIB 68329484134</item>
    </derivirana_varijabla>
  </DomainObject.Predmet.ProtuStrankaListFormatedOIB>
  <DomainObject.Predmet.ProtuStrankaListFormatedWithAdress>
    <izvorni_sadrzaj>
      <item>VRGORKA-VINARIJA dioničko društvo za proizvodnju pića, poljoprivredu i trgovinu, Fra Ivana Rožića 35, 21276 Vrgorac</item>
    </izvorni_sadrzaj>
    <derivirana_varijabla naziv="DomainObject.Predmet.ProtuStrankaListFormatedWithAdress_1">
      <item>VRGORKA-VINARIJA dioničko društvo za proizvodnju pića, poljoprivredu i trgovinu, Fra Ivana Rožića 35, 21276 Vrgorac</item>
    </derivirana_varijabla>
  </DomainObject.Predmet.ProtuStrankaListFormatedWithAdress>
  <DomainObject.Predmet.ProtuStrankaListFormatedWithAdressOIB>
    <izvorni_sadrzaj>
      <item>VRGORKA-VINARIJA dioničko društvo za proizvodnju pića, poljoprivredu i trgovinu, OIB 68329484134, Fra Ivana Rožića 35, 21276 Vrgorac</item>
    </izvorni_sadrzaj>
    <derivirana_varijabla naziv="DomainObject.Predmet.ProtuStrankaListFormatedWithAdressOIB_1">
      <item>VRGORKA-VINARIJA dioničko društvo za proizvodnju pića, poljoprivredu i trgovinu, OIB 68329484134, Fra Ivana Rožića 35, 21276 Vrgorac</item>
    </derivirana_varijabla>
  </DomainObject.Predmet.ProtuStrankaListFormatedWithAdressOIB>
  <DomainObject.Predmet.ProtuStrankaListNazivFormated>
    <izvorni_sadrzaj>
      <item>VRGORKA-VINARIJA dioničko društvo za proizvodnju pića, poljoprivredu i trgovinu</item>
    </izvorni_sadrzaj>
    <derivirana_varijabla naziv="DomainObject.Predmet.ProtuStrankaListNazivFormated_1">
      <item>VRGORKA-VINARIJA dioničko društvo za proizvodnju pića, poljoprivredu i trgovinu</item>
    </derivirana_varijabla>
  </DomainObject.Predmet.ProtuStrankaListNazivFormated>
  <DomainObject.Predmet.ProtuStrankaListNazivFormatedOIB>
    <izvorni_sadrzaj>
      <item>VRGORKA-VINARIJA dioničko društvo za proizvodnju pića, poljoprivredu i trgovinu, OIB 68329484134</item>
    </izvorni_sadrzaj>
    <derivirana_varijabla naziv="DomainObject.Predmet.ProtuStrankaListNazivFormatedOIB_1">
      <item>VRGORKA-VINARIJA dioničko društvo za proizvodnju pića, poljoprivredu i trgovinu, OIB 68329484134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2015.</izvorni_sadrzaj>
    <derivirana_varijabla naziv="DomainObject.Datum_1">11.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VRGORKA-VINARIJA dioničko društvo za proizvodnju pića, poljoprivredu i trgovinu</izvorni_sadrzaj>
    <derivirana_varijabla naziv="DomainObject.Predmet.ProtustrankaIDrugi_1">VRGORKA-VINARIJA dioničko društvo za proizvodnju pića, poljoprivredu i trgovinu</derivirana_varijabla>
  </DomainObject.Predmet.ProtustrankaIDrugi>
  <DomainObject.Predmet.StrankaIDrugiAdressOIB>
    <izvorni_sadrzaj>FINA ZAGREB, OIB 85821130368, Koturaška 43, 10000 Zagreb</izvorni_sadrzaj>
    <derivirana_varijabla naziv="DomainObject.Predmet.StrankaIDrugiAdressOIB_1">FINA ZAGREB, OIB 85821130368, Koturaška 43, 10000 Zagreb</derivirana_varijabla>
  </DomainObject.Predmet.StrankaIDrugiAdressOIB>
  <DomainObject.Predmet.ProtustrankaIDrugiAdressOIB>
    <izvorni_sadrzaj>VRGORKA-VINARIJA dioničko društvo za proizvodnju pića, poljoprivredu i trgovinu, OIB 68329484134, Fra Ivana Rožića 35, 21276 Vrgorac</izvorni_sadrzaj>
    <derivirana_varijabla naziv="DomainObject.Predmet.ProtustrankaIDrugiAdressOIB_1">VRGORKA-VINARIJA dioničko društvo za proizvodnju pića, poljoprivredu i trgovinu, OIB 68329484134, Fra Ivana Rožića 35, 21276 Vrgorac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VRGORKA-VINARIJA dioničko društvo za proizvodnju pića, poljoprivredu i trgovinu</item>
    </izvorni_sadrzaj>
    <derivirana_varijabla naziv="DomainObject.Predmet.SudioniciListNaziv_1">
      <item>FINA ZAGREB</item>
      <item>VRGORKA-VINARIJA dioničko društvo za proizvodnju pića, poljoprivredu i trgovinu</item>
    </derivirana_varijabla>
  </DomainObject.Predmet.SudioniciListNaziv>
  <DomainObject.Predmet.SudioniciListAdressOIB>
    <izvorni_sadrzaj>
      <item>FINA ZAGREB, OIB 85821130368, Koturaška 43,10000 Zagreb</item>
      <item>VRGORKA-VINARIJA dioničko društvo za proizvodnju pića, poljoprivredu i trgovinu, OIB 68329484134, Fra Ivana Rožića 35,21276 Vrgorac</item>
    </izvorni_sadrzaj>
    <derivirana_varijabla naziv="DomainObject.Predmet.SudioniciListAdressOIB_1">
      <item>FINA ZAGREB, OIB 85821130368, Koturaška 43,10000 Zagreb</item>
      <item>VRGORKA-VINARIJA dioničko društvo za proizvodnju pića, poljoprivredu i trgovinu, OIB 68329484134, Fra Ivana Rožića 35,21276 Vrgorac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68329484134</item>
    </izvorni_sadrzaj>
    <derivirana_varijabla naziv="DomainObject.Predmet.SudioniciListNazivOIB_1">
      <item>, OIB 85821130368</item>
      <item>, OIB 68329484134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9A34153-8240-4561-BCB1-A6E32CB32F2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7</properties:Pages>
  <properties:Words>2880</properties:Words>
  <properties:Characters>15833</properties:Characters>
  <properties:Lines>305</properties:Lines>
  <properties:Paragraphs>75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12</vt:lpstr>
    </vt:vector>
  </properties:TitlesOfParts>
  <properties:LinksUpToDate>false</properties:LinksUpToDate>
  <properties:CharactersWithSpaces>18713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2015-12-11T10:50:00Z</dcterms:created>
  <dc:creator>wsadmin</dc:creator>
  <cp:lastModifiedBy>Paško Bačić</cp:lastModifiedBy>
  <cp:lastPrinted>2015-12-11T09:22:00Z</cp:lastPrinted>
  <dcterms:modified xmlns:xsi="http://www.w3.org/2001/XMLSchema-instance" xsi:type="dcterms:W3CDTF">2015-12-11T10:52:00Z</dcterms:modified>
  <cp:revision>3</cp:revision>
  <dc:title>Broj: 12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7</vt:i4>
  </prop:property>
</prop:Properties>
</file>