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9998" w14:paraId="7c09998" w:rsidRDefault="00C96358" w:rsidP="00C96358" w:rsidR="00C96358">
      <w:pPr>
        <w:pStyle w:val="Naslov3"/>
        <w15:collapsed w:val="false"/>
      </w:pPr>
      <w:bookmarkStart w:name="_GoBack" w:id="0"/>
      <w:bookmarkEnd w:id="0"/>
    </w:p>
    <w:p w:rsidRDefault="00C96358" w:rsidP="00C96358" w:rsidR="00C96358">
      <w:pPr>
        <w:pStyle w:val="SudNaziv"/>
      </w:pPr>
    </w:p>
    <w:p w:rsidRDefault="0089615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9 </w:t>
      </w:r>
      <w:proofErr w:type="spellStart"/>
      <w:r>
        <w:rPr>
          <w:rFonts w:cs="Times New Roman" w:eastAsia="Times New Roman"/>
          <w:lang w:eastAsia="hr-HR"/>
        </w:rPr>
        <w:t>Stpn</w:t>
      </w:r>
      <w:proofErr w:type="spellEnd"/>
      <w:r>
        <w:rPr>
          <w:rFonts w:cs="Times New Roman" w:eastAsia="Times New Roman"/>
          <w:lang w:eastAsia="hr-HR"/>
        </w:rPr>
        <w:t>-24</w:t>
      </w:r>
      <w:r w:rsidR="00C96358">
        <w:rPr>
          <w:rFonts w:cs="Times New Roman" w:eastAsia="Times New Roman"/>
          <w:lang w:eastAsia="hr-HR"/>
        </w:rPr>
        <w:t>/2016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ŠIBENIK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dužnika  </w:t>
      </w:r>
      <w:r w:rsidR="0089615B" w:rsidRPr="0089615B">
        <w:rPr>
          <w:rFonts w:cs="Times New Roman" w:eastAsia="Times New Roman"/>
          <w:lang w:eastAsia="hr-HR"/>
        </w:rPr>
        <w:t>J &amp; S MEDITERAN d.o.o.</w:t>
      </w:r>
      <w:r w:rsidR="0089615B">
        <w:rPr>
          <w:rFonts w:cs="Times New Roman" w:eastAsia="Times New Roman"/>
          <w:lang w:eastAsia="hr-HR"/>
        </w:rPr>
        <w:t xml:space="preserve"> iz Primoštena, Splitska 5, OIB: </w:t>
      </w:r>
      <w:r w:rsidR="0089615B" w:rsidRPr="0089615B">
        <w:rPr>
          <w:rFonts w:cs="Times New Roman" w:eastAsia="Times New Roman"/>
          <w:lang w:eastAsia="hr-HR"/>
        </w:rPr>
        <w:t>54364216773</w:t>
      </w:r>
      <w:r w:rsidR="00B04520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dana </w:t>
      </w:r>
      <w:r w:rsidR="00B04520">
        <w:rPr>
          <w:rFonts w:cs="Times New Roman" w:eastAsia="Times New Roman"/>
          <w:lang w:eastAsia="hr-HR"/>
        </w:rPr>
        <w:t>14. listopada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/>
          <w:lang w:eastAsia="hr-HR"/>
        </w:rPr>
        <w:t>predstečajne</w:t>
      </w:r>
      <w:proofErr w:type="spellEnd"/>
      <w:r>
        <w:rPr>
          <w:rFonts w:cs="Times New Roman" w:eastAsia="Times New Roman"/>
          <w:lang w:eastAsia="hr-HR"/>
        </w:rPr>
        <w:t xml:space="preserve"> nagodbe nad dužnikom </w:t>
      </w:r>
      <w:r w:rsidR="0089615B" w:rsidRPr="0089615B">
        <w:rPr>
          <w:rFonts w:cs="Times New Roman" w:eastAsia="Times New Roman"/>
          <w:lang w:eastAsia="hr-HR"/>
        </w:rPr>
        <w:t>J &amp; S MEDITERAN d.o.o.</w:t>
      </w:r>
      <w:r w:rsidR="0089615B">
        <w:rPr>
          <w:rFonts w:cs="Times New Roman" w:eastAsia="Times New Roman"/>
          <w:lang w:eastAsia="hr-HR"/>
        </w:rPr>
        <w:t xml:space="preserve"> iz Primoštena, Splitska 5, OIB: </w:t>
      </w:r>
      <w:r w:rsidR="0089615B" w:rsidRPr="0089615B">
        <w:rPr>
          <w:rFonts w:cs="Times New Roman" w:eastAsia="Times New Roman"/>
          <w:lang w:eastAsia="hr-HR"/>
        </w:rPr>
        <w:t>54364216773</w:t>
      </w:r>
      <w:r>
        <w:rPr>
          <w:rFonts w:cs="Times New Roman" w:eastAsia="Times New Roman"/>
          <w:lang w:eastAsia="hr-HR"/>
        </w:rPr>
        <w:t>,  za dan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89615B" w:rsidP="00C96358" w:rsidR="00C96358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17. studenog 2016. godine u 11.30</w:t>
      </w:r>
      <w:r w:rsidR="00C96358">
        <w:rPr>
          <w:rFonts w:cs="Times New Roman" w:eastAsia="Times New Roman"/>
          <w:b/>
          <w:lang w:eastAsia="hr-HR"/>
        </w:rPr>
        <w:t xml:space="preserve"> sati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prostorijama Trgovačkog suda u Zadru, Stalna služba u </w:t>
      </w:r>
      <w:r>
        <w:rPr>
          <w:rFonts w:cs="Times New Roman" w:eastAsia="Times New Roman"/>
          <w:b/>
          <w:lang w:eastAsia="hr-HR"/>
        </w:rPr>
        <w:t>Šibeniku</w:t>
      </w:r>
      <w:r>
        <w:rPr>
          <w:rFonts w:cs="Times New Roman" w:eastAsia="Times New Roman"/>
          <w:lang w:eastAsia="hr-HR"/>
        </w:rPr>
        <w:t>, Stjepana Radića 81, sudnica br. 212.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Šibeniku, dana </w:t>
      </w:r>
      <w:r w:rsidR="00B04520">
        <w:rPr>
          <w:rFonts w:cs="Times New Roman" w:eastAsia="Times New Roman"/>
          <w:lang w:eastAsia="hr-HR"/>
        </w:rPr>
        <w:t>14. listopada</w:t>
      </w:r>
      <w:r>
        <w:rPr>
          <w:rFonts w:cs="Times New Roman" w:eastAsia="Times New Roman"/>
          <w:lang w:eastAsia="hr-HR"/>
        </w:rPr>
        <w:t xml:space="preserve"> 2016. godine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ind w:firstLine="708" w:left="6372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STEČAJNI SUDAC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1E3FFB" w:rsidP="00C96358" w:rsidR="00C96358">
      <w:pPr>
        <w:spacing w:after="0"/>
        <w:ind w:firstLine="708"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Terezija Goreta</w:t>
      </w:r>
      <w:r w:rsidR="005D43A2">
        <w:rPr>
          <w:rFonts w:cs="Times New Roman" w:eastAsia="Times New Roman"/>
          <w:lang w:eastAsia="hr-HR"/>
        </w:rPr>
        <w:t>, v.r.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 :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dužniku,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oglasna ploča, oglas,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FINA RC Zagreb, </w:t>
      </w:r>
      <w:r w:rsidR="005D43A2">
        <w:rPr>
          <w:rFonts w:cs="Times New Roman" w:eastAsia="Times New Roman"/>
          <w:lang w:eastAsia="hr-HR"/>
        </w:rPr>
        <w:t>oglas</w:t>
      </w: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spacing w:after="0"/>
        <w:rPr>
          <w:rFonts w:cs="Times New Roman" w:eastAsia="Times New Roman"/>
          <w:lang w:eastAsia="hr-HR"/>
        </w:rPr>
      </w:pPr>
    </w:p>
    <w:p w:rsidRDefault="00C96358" w:rsidP="00C96358" w:rsidR="00C96358">
      <w:pPr>
        <w:pStyle w:val="SudSjedite"/>
      </w:pPr>
      <w:r>
        <w:tab/>
      </w:r>
    </w:p>
    <w:p w:rsidRDefault="00C96358" w:rsidP="00C96358" w:rsidR="00C96358">
      <w:pPr>
        <w:pStyle w:val="Naslovdokumenta"/>
      </w:pPr>
    </w:p>
    <w:p w:rsidRDefault="00C96358" w:rsidP="00C96358" w:rsidR="00C96358">
      <w:pPr>
        <w:pStyle w:val="Poetniodjeljak"/>
      </w:pPr>
    </w:p>
    <w:p w:rsidRDefault="00C96358" w:rsidP="00C96358" w:rsidR="00C96358">
      <w:pPr>
        <w:pStyle w:val="NormaleSPIS"/>
        <w:rPr>
          <w:noProof/>
        </w:rPr>
      </w:pPr>
    </w:p>
    <w:p w:rsidRDefault="00C96358" w:rsidP="00C96358" w:rsidR="00C96358">
      <w:pPr>
        <w:pStyle w:val="ZapisniarPotpis"/>
      </w:pPr>
    </w:p>
    <w:p w:rsidRDefault="00916B6B" w:rsidR="00916B6B"/>
    <w:sectPr w:rsidR="00916B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85A"/>
    <w:rsid w:val="001E3FFB"/>
    <w:rsid w:val="005D43A2"/>
    <w:rsid w:val="0089615B"/>
    <w:rsid w:val="008D485A"/>
    <w:rsid w:val="00916B6B"/>
    <w:rsid w:val="00A32142"/>
    <w:rsid w:val="00B04520"/>
    <w:rsid w:val="00C9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5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C9635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C9635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9635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5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96358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C9635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C96358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C9635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9635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C9635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C9635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C9635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9635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9635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C9635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C96358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5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27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Stpn-24/2016</izvorni_sadrzaj>
    <derivirana_varijabla naziv="DomainObject.Predmet.OznakaBroj_1">Stpn-24/2016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 &amp; S MEDITERAN d.o.o. za ugostiteljstvo, turizam i usluge</izvorni_sadrzaj>
    <derivirana_varijabla naziv="DomainObject.Predmet.StrankaFormated_1">  J &amp; S MEDITERAN d.o.o. za ugostiteljstvo, turizam i usluge</derivirana_varijabla>
  </DomainObject.Predmet.StrankaFormated>
  <DomainObject.Predmet.StrankaFormatedOIB>
    <izvorni_sadrzaj>  J &amp; S MEDITERAN d.o.o. za ugostiteljstvo, turizam i usluge, OIB 54364216773</izvorni_sadrzaj>
    <derivirana_varijabla naziv="DomainObject.Predmet.StrankaFormatedOIB_1">  J &amp; S MEDITERAN d.o.o. za ugostiteljstvo, turizam i usluge, OIB 54364216773</derivirana_varijabla>
  </DomainObject.Predmet.StrankaFormatedOIB>
  <DomainObject.Predmet.StrankaFormatedWithAdress>
    <izvorni_sadrzaj> J &amp; S MEDITERAN d.o.o. za ugostiteljstvo, turizam i usluge, Splitska 5, 22202 Primošten</izvorni_sadrzaj>
    <derivirana_varijabla naziv="DomainObject.Predmet.StrankaFormatedWithAdress_1"> J &amp; S MEDITERAN d.o.o. za ugostiteljstvo, turizam i usluge, Splitska 5, 22202 Primošten</derivirana_varijabla>
  </DomainObject.Predmet.StrankaFormatedWithAdress>
  <DomainObject.Predmet.StrankaFormatedWithAdressOIB>
    <izvorni_sadrzaj> J &amp; S MEDITERAN d.o.o. za ugostiteljstvo, turizam i usluge, OIB 54364216773, Splitska 5, 22202 Primošten</izvorni_sadrzaj>
    <derivirana_varijabla naziv="DomainObject.Predmet.StrankaFormatedWithAdressOIB_1"> J &amp; S MEDITERAN d.o.o. za ugostiteljstvo, turizam i usluge, OIB 54364216773, Splitska 5, 22202 Primošten</derivirana_varijabla>
  </DomainObject.Predmet.StrankaFormatedWithAdressOIB>
  <DomainObject.Predmet.StrankaWithAdress>
    <izvorni_sadrzaj>J &amp; S MEDITERAN d.o.o. za ugostiteljstvo, turizam i usluge Splitska 5,22202 Primošten</izvorni_sadrzaj>
    <derivirana_varijabla naziv="DomainObject.Predmet.StrankaWithAdress_1">J &amp; S MEDITERAN d.o.o. za ugostiteljstvo, turizam i usluge Splitska 5,22202 Primošten</derivirana_varijabla>
  </DomainObject.Predmet.StrankaWithAdress>
  <DomainObject.Predmet.StrankaWithAdressOIB>
    <izvorni_sadrzaj>J &amp; S MEDITERAN d.o.o. za ugostiteljstvo, turizam i usluge, OIB 54364216773, Splitska 5,22202 Primošten</izvorni_sadrzaj>
    <derivirana_varijabla naziv="DomainObject.Predmet.StrankaWithAdressOIB_1">J &amp; S MEDITERAN d.o.o. za ugostiteljstvo, turizam i usluge, OIB 54364216773, Splitska 5,22202 Primošten</derivirana_varijabla>
  </DomainObject.Predmet.StrankaWithAdressOIB>
  <DomainObject.Predmet.StrankaNazivFormated>
    <izvorni_sadrzaj>J &amp; S MEDITERAN d.o.o. za ugostiteljstvo, turizam i usluge</izvorni_sadrzaj>
    <derivirana_varijabla naziv="DomainObject.Predmet.StrankaNazivFormated_1">J &amp; S MEDITERAN d.o.o. za ugostiteljstvo, turizam i usluge</derivirana_varijabla>
  </DomainObject.Predmet.StrankaNazivFormated>
  <DomainObject.Predmet.StrankaNazivFormatedOIB>
    <izvorni_sadrzaj>J &amp; S MEDITERAN d.o.o. za ugostiteljstvo, turizam i usluge, OIB 54364216773</izvorni_sadrzaj>
    <derivirana_varijabla naziv="DomainObject.Predmet.StrankaNazivFormatedOIB_1">J &amp; S MEDITERAN d.o.o. za ugostiteljstvo, turizam i usluge, OIB 54364216773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 &amp; S MEDITERAN d.o.o. za ugostiteljstvo, turizam i usluge</item>
    </izvorni_sadrzaj>
    <derivirana_varijabla naziv="DomainObject.Predmet.StrankaListFormated_1">
      <item>J &amp; S MEDITERAN d.o.o. za ugostiteljstvo, turizam i usluge</item>
    </derivirana_varijabla>
  </DomainObject.Predmet.StrankaListFormated>
  <DomainObject.Predmet.StrankaListFormatedOIB>
    <izvorni_sadrzaj>
      <item>J &amp; S MEDITERAN d.o.o. za ugostiteljstvo, turizam i usluge, OIB 54364216773</item>
    </izvorni_sadrzaj>
    <derivirana_varijabla naziv="DomainObject.Predmet.StrankaListFormatedOIB_1">
      <item>J &amp; S MEDITERAN d.o.o. za ugostiteljstvo, turizam i usluge, OIB 54364216773</item>
    </derivirana_varijabla>
  </DomainObject.Predmet.StrankaListFormatedOIB>
  <DomainObject.Predmet.StrankaListFormatedWithAdress>
    <izvorni_sadrzaj>
      <item>J &amp; S MEDITERAN d.o.o. za ugostiteljstvo, turizam i usluge, Splitska 5, 22202 Primošten</item>
    </izvorni_sadrzaj>
    <derivirana_varijabla naziv="DomainObject.Predmet.StrankaListFormatedWithAdress_1">
      <item>J &amp; S MEDITERAN d.o.o. za ugostiteljstvo, turizam i usluge, Splitska 5, 22202 Primošten</item>
    </derivirana_varijabla>
  </DomainObject.Predmet.StrankaListFormatedWithAdress>
  <DomainObject.Predmet.StrankaListFormatedWithAdressOIB>
    <izvorni_sadrzaj>
      <item>J &amp; S MEDITERAN d.o.o. za ugostiteljstvo, turizam i usluge, OIB 54364216773, Splitska 5, 22202 Primošten</item>
    </izvorni_sadrzaj>
    <derivirana_varijabla naziv="DomainObject.Predmet.StrankaListFormatedWithAdressOIB_1">
      <item>J &amp; S MEDITERAN d.o.o. za ugostiteljstvo, turizam i usluge, OIB 54364216773, Splitska 5, 22202 Primošten</item>
    </derivirana_varijabla>
  </DomainObject.Predmet.StrankaListFormatedWithAdressOIB>
  <DomainObject.Predmet.StrankaListNazivFormated>
    <izvorni_sadrzaj>
      <item>J &amp; S MEDITERAN d.o.o. za ugostiteljstvo, turizam i usluge</item>
    </izvorni_sadrzaj>
    <derivirana_varijabla naziv="DomainObject.Predmet.StrankaListNazivFormated_1">
      <item>J &amp; S MEDITERAN d.o.o. za ugostiteljstvo, turizam i usluge</item>
    </derivirana_varijabla>
  </DomainObject.Predmet.StrankaListNazivFormated>
  <DomainObject.Predmet.StrankaListNazivFormatedOIB>
    <izvorni_sadrzaj>
      <item>J &amp; S MEDITERAN d.o.o. za ugostiteljstvo, turizam i usluge, OIB 54364216773</item>
    </izvorni_sadrzaj>
    <derivirana_varijabla naziv="DomainObject.Predmet.StrankaListNazivFormatedOIB_1">
      <item>J &amp; S MEDITERAN d.o.o. za ugostiteljstvo, turizam i usluge, OIB 54364216773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 &amp; S MEDITERAN d.o.o. za ugostiteljstvo, turizam i usluge</izvorni_sadrzaj>
    <derivirana_varijabla naziv="DomainObject.Predmet.StrankaIDrugi_1">J &amp; S MEDITERAN d.o.o. za ugostiteljstvo,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 &amp; S MEDITERAN d.o.o. za ugostiteljstvo, turizam i usluge, OIB 54364216773, Splitska 5, 22202 Primošten</izvorni_sadrzaj>
    <derivirana_varijabla naziv="DomainObject.Predmet.StrankaIDrugiAdressOIB_1">J &amp; S MEDITERAN d.o.o. za ugostiteljstvo, turizam i usluge, OIB 54364216773, Splitska 5,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 &amp; S MEDITERAN d.o.o. za ugostiteljstvo, turizam i usluge</item>
    </izvorni_sadrzaj>
    <derivirana_varijabla naziv="DomainObject.Predmet.SudioniciListNaziv_1">
      <item>J &amp; S MEDITERAN d.o.o. za ugostiteljstvo, turizam i usluge</item>
    </derivirana_varijabla>
  </DomainObject.Predmet.SudioniciListNaziv>
  <DomainObject.Predmet.SudioniciListAdressOIB>
    <izvorni_sadrzaj>
      <item>J &amp; S MEDITERAN d.o.o. za ugostiteljstvo, turizam i usluge, OIB 54364216773, Splitska 5,22202 Primošten</item>
    </izvorni_sadrzaj>
    <derivirana_varijabla naziv="DomainObject.Predmet.SudioniciListAdressOIB_1">
      <item>J &amp; S MEDITERAN d.o.o. za ugostiteljstvo, turizam i usluge, OIB 54364216773, Splitska 5,22202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54364216773</item>
    </izvorni_sadrzaj>
    <derivirana_varijabla naziv="DomainObject.Predmet.SudioniciListNazivOIB_1">
      <item>, OIB 54364216773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884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2016-10-14T07:46:00Z</dcterms:created>
  <dc:creator>Marina Gulin</dc:creator>
  <cp:lastModifiedBy>Marina Gulin</cp:lastModifiedBy>
  <cp:lastPrinted>2016-08-25T07:41:00Z</cp:lastPrinted>
  <dcterms:modified xmlns:xsi="http://www.w3.org/2001/XMLSchema-instance" xsi:type="dcterms:W3CDTF">2016-10-14T11:11:00Z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